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8B0A" w14:textId="78390313" w:rsidR="00083B88" w:rsidRPr="00083B88" w:rsidRDefault="00083B88" w:rsidP="005178B0">
      <w:pPr>
        <w:rPr>
          <w:sz w:val="22"/>
        </w:rPr>
      </w:pPr>
      <w:r w:rsidRPr="00083B88">
        <w:rPr>
          <w:noProof/>
          <w:sz w:val="22"/>
          <w:lang w:val="en-US"/>
        </w:rPr>
        <w:drawing>
          <wp:anchor distT="0" distB="0" distL="114300" distR="114300" simplePos="0" relativeHeight="251658240" behindDoc="0" locked="0" layoutInCell="1" allowOverlap="1" wp14:anchorId="3E37F8B9" wp14:editId="044D9EC3">
            <wp:simplePos x="0" y="0"/>
            <wp:positionH relativeFrom="column">
              <wp:posOffset>0</wp:posOffset>
            </wp:positionH>
            <wp:positionV relativeFrom="paragraph">
              <wp:posOffset>-635</wp:posOffset>
            </wp:positionV>
            <wp:extent cx="5965831" cy="985797"/>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1"/>
                    <a:stretch>
                      <a:fillRect/>
                    </a:stretch>
                  </pic:blipFill>
                  <pic:spPr bwMode="auto">
                    <a:xfrm>
                      <a:off x="0" y="0"/>
                      <a:ext cx="5970262" cy="9865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4DB8A" w14:textId="77777777" w:rsidR="00083B88" w:rsidRPr="00083B88" w:rsidRDefault="00083B88" w:rsidP="005178B0">
      <w:pPr>
        <w:rPr>
          <w:sz w:val="22"/>
        </w:rPr>
      </w:pPr>
    </w:p>
    <w:p w14:paraId="64C17505" w14:textId="77777777" w:rsidR="00083B88" w:rsidRPr="00083B88" w:rsidRDefault="00083B88" w:rsidP="005178B0">
      <w:pPr>
        <w:rPr>
          <w:sz w:val="22"/>
        </w:rPr>
      </w:pPr>
    </w:p>
    <w:p w14:paraId="33621388" w14:textId="77777777" w:rsidR="00083B88" w:rsidRPr="00083B88" w:rsidRDefault="00083B88" w:rsidP="005178B0">
      <w:pPr>
        <w:rPr>
          <w:sz w:val="22"/>
        </w:rPr>
      </w:pPr>
    </w:p>
    <w:p w14:paraId="52FB10A9" w14:textId="77777777" w:rsidR="00083B88" w:rsidRPr="00083B88" w:rsidRDefault="00083B88" w:rsidP="005178B0">
      <w:pPr>
        <w:rPr>
          <w:sz w:val="22"/>
        </w:rPr>
      </w:pPr>
    </w:p>
    <w:p w14:paraId="152CF17D" w14:textId="77777777" w:rsidR="00083B88" w:rsidRPr="00083B88" w:rsidRDefault="00083B88" w:rsidP="005178B0">
      <w:pPr>
        <w:rPr>
          <w:sz w:val="22"/>
        </w:rPr>
      </w:pPr>
    </w:p>
    <w:p w14:paraId="28198226" w14:textId="12B23E99" w:rsidR="00BB1E26" w:rsidRPr="004A5FE0" w:rsidRDefault="004A5FE0" w:rsidP="005178B0">
      <w:pPr>
        <w:rPr>
          <w:sz w:val="22"/>
        </w:rPr>
      </w:pPr>
      <w:r>
        <w:rPr>
          <w:sz w:val="22"/>
        </w:rPr>
        <w:t xml:space="preserve">Datum:   </w:t>
      </w:r>
      <w:r w:rsidR="00B66DF1" w:rsidRPr="004A5FE0">
        <w:rPr>
          <w:sz w:val="22"/>
        </w:rPr>
        <w:t>13.6.2025</w:t>
      </w:r>
    </w:p>
    <w:p w14:paraId="75A2C0B2" w14:textId="2017074C" w:rsidR="00BB1E26" w:rsidRPr="00083B88" w:rsidRDefault="00152883" w:rsidP="005178B0">
      <w:pPr>
        <w:rPr>
          <w:sz w:val="22"/>
        </w:rPr>
      </w:pPr>
      <w:r w:rsidRPr="003F52CE">
        <w:rPr>
          <w:sz w:val="22"/>
        </w:rPr>
        <w:t>Številka:</w:t>
      </w:r>
      <w:r w:rsidR="00083B88" w:rsidRPr="003F52CE">
        <w:rPr>
          <w:rFonts w:cs="Arial"/>
          <w:sz w:val="22"/>
        </w:rPr>
        <w:t xml:space="preserve"> 1</w:t>
      </w:r>
      <w:r w:rsidR="00083B88" w:rsidRPr="00083B88">
        <w:rPr>
          <w:rFonts w:cs="Arial"/>
          <w:sz w:val="22"/>
        </w:rPr>
        <w:t>.6.3-051-001/2025</w:t>
      </w:r>
    </w:p>
    <w:p w14:paraId="7FC76525" w14:textId="77777777" w:rsidR="00BB1E26" w:rsidRPr="00083B88" w:rsidRDefault="00BB1E26" w:rsidP="005178B0">
      <w:pPr>
        <w:rPr>
          <w:sz w:val="22"/>
        </w:rPr>
      </w:pPr>
    </w:p>
    <w:p w14:paraId="1F803FA5" w14:textId="77777777" w:rsidR="00BB1E26" w:rsidRPr="00D61F2A" w:rsidRDefault="00BB1E26" w:rsidP="005178B0">
      <w:pPr>
        <w:rPr>
          <w:sz w:val="22"/>
        </w:rPr>
      </w:pPr>
    </w:p>
    <w:p w14:paraId="16165285" w14:textId="77777777" w:rsidR="00BB1E26" w:rsidRPr="00D61F2A" w:rsidRDefault="00BB1E26" w:rsidP="005178B0">
      <w:pPr>
        <w:rPr>
          <w:sz w:val="22"/>
        </w:rPr>
      </w:pPr>
    </w:p>
    <w:p w14:paraId="7688992D" w14:textId="77777777" w:rsidR="00D61F2A" w:rsidRPr="00D61F2A" w:rsidRDefault="00D61F2A" w:rsidP="00D61F2A">
      <w:pPr>
        <w:pStyle w:val="Glava"/>
        <w:spacing w:line="0" w:lineRule="atLeast"/>
        <w:rPr>
          <w:sz w:val="22"/>
        </w:rPr>
      </w:pPr>
      <w:r w:rsidRPr="00D61F2A">
        <w:rPr>
          <w:b/>
          <w:sz w:val="22"/>
        </w:rPr>
        <w:t xml:space="preserve">Slovenski državni gozdovi </w:t>
      </w:r>
      <w:proofErr w:type="spellStart"/>
      <w:r w:rsidRPr="00D61F2A">
        <w:rPr>
          <w:b/>
          <w:sz w:val="22"/>
        </w:rPr>
        <w:t>d.o.o</w:t>
      </w:r>
      <w:proofErr w:type="spellEnd"/>
      <w:r w:rsidRPr="00D61F2A">
        <w:rPr>
          <w:b/>
          <w:sz w:val="22"/>
        </w:rPr>
        <w:t xml:space="preserve">. (SIDG </w:t>
      </w:r>
      <w:proofErr w:type="spellStart"/>
      <w:r w:rsidRPr="00D61F2A">
        <w:rPr>
          <w:b/>
          <w:sz w:val="22"/>
        </w:rPr>
        <w:t>d.o.o</w:t>
      </w:r>
      <w:proofErr w:type="spellEnd"/>
      <w:r w:rsidRPr="00D61F2A">
        <w:rPr>
          <w:b/>
          <w:sz w:val="22"/>
        </w:rPr>
        <w:t>.)</w:t>
      </w:r>
      <w:r w:rsidRPr="00D61F2A">
        <w:rPr>
          <w:sz w:val="22"/>
        </w:rPr>
        <w:t xml:space="preserve">, Rožna ulica 39, 1330 Kočevje, matična številka: 7035845000, ID za DDV: SI75204878, TRR: SI56 0292 2026 1894 466 (dalje: </w:t>
      </w:r>
      <w:r w:rsidRPr="00D61F2A">
        <w:rPr>
          <w:b/>
          <w:sz w:val="22"/>
        </w:rPr>
        <w:t>naročnik</w:t>
      </w:r>
      <w:r w:rsidRPr="00D61F2A">
        <w:rPr>
          <w:sz w:val="22"/>
        </w:rPr>
        <w:t>)</w:t>
      </w:r>
    </w:p>
    <w:p w14:paraId="71694C34" w14:textId="77777777" w:rsidR="00D61F2A" w:rsidRPr="00D61F2A" w:rsidRDefault="00D61F2A" w:rsidP="00D61F2A">
      <w:pPr>
        <w:pStyle w:val="Glava"/>
        <w:spacing w:line="0" w:lineRule="atLeast"/>
        <w:rPr>
          <w:sz w:val="22"/>
        </w:rPr>
      </w:pPr>
    </w:p>
    <w:p w14:paraId="6F9D66A4" w14:textId="0E784EFD" w:rsidR="00D61F2A" w:rsidRPr="00D61F2A" w:rsidRDefault="00D61F2A" w:rsidP="00D61F2A">
      <w:pPr>
        <w:spacing w:line="0" w:lineRule="atLeast"/>
        <w:rPr>
          <w:sz w:val="22"/>
        </w:rPr>
      </w:pPr>
      <w:r w:rsidRPr="00D61F2A">
        <w:rPr>
          <w:sz w:val="22"/>
        </w:rPr>
        <w:t>vabi vse zainteresirane gospodarske subjekte, k oddaji prijave v skladu z navodili, podanimi v tej dokumentaciji.</w:t>
      </w:r>
    </w:p>
    <w:p w14:paraId="716866EB" w14:textId="77777777" w:rsidR="00BB1E26" w:rsidRPr="00083B88" w:rsidRDefault="00BB1E26" w:rsidP="005178B0">
      <w:pPr>
        <w:rPr>
          <w:sz w:val="22"/>
        </w:rPr>
      </w:pPr>
    </w:p>
    <w:p w14:paraId="4D4144D3" w14:textId="77777777" w:rsidR="00BB1E26" w:rsidRPr="00083B88" w:rsidRDefault="00BB1E26" w:rsidP="005178B0">
      <w:pPr>
        <w:rPr>
          <w:sz w:val="22"/>
        </w:rPr>
      </w:pPr>
    </w:p>
    <w:p w14:paraId="5BFA2B71" w14:textId="77777777" w:rsidR="00990C82" w:rsidRPr="00083B88" w:rsidRDefault="00990C82" w:rsidP="00152883">
      <w:pPr>
        <w:jc w:val="center"/>
        <w:rPr>
          <w:b/>
          <w:sz w:val="22"/>
        </w:rPr>
      </w:pPr>
    </w:p>
    <w:p w14:paraId="27617142" w14:textId="77777777" w:rsidR="00990C82" w:rsidRPr="00083B88" w:rsidRDefault="00990C82" w:rsidP="00152883">
      <w:pPr>
        <w:jc w:val="center"/>
        <w:rPr>
          <w:b/>
          <w:sz w:val="52"/>
          <w:szCs w:val="52"/>
        </w:rPr>
      </w:pPr>
    </w:p>
    <w:p w14:paraId="6042B755" w14:textId="387B0A04" w:rsidR="00990C82" w:rsidRPr="00EC0871" w:rsidRDefault="00990C82" w:rsidP="00990C82">
      <w:pPr>
        <w:jc w:val="center"/>
        <w:rPr>
          <w:b/>
          <w:sz w:val="36"/>
          <w:szCs w:val="36"/>
        </w:rPr>
      </w:pPr>
      <w:r w:rsidRPr="00EC0871">
        <w:rPr>
          <w:b/>
          <w:sz w:val="36"/>
          <w:szCs w:val="36"/>
        </w:rPr>
        <w:t xml:space="preserve">DOKUMENTACIJA </w:t>
      </w:r>
      <w:r w:rsidR="007502FC">
        <w:rPr>
          <w:b/>
          <w:sz w:val="36"/>
          <w:szCs w:val="36"/>
        </w:rPr>
        <w:t>V ZVEZI Z NAROČILOM</w:t>
      </w:r>
      <w:r w:rsidR="004B5F7C" w:rsidRPr="00EC0871">
        <w:rPr>
          <w:b/>
          <w:sz w:val="36"/>
          <w:szCs w:val="36"/>
        </w:rPr>
        <w:t xml:space="preserve"> </w:t>
      </w:r>
      <w:r w:rsidRPr="00EC0871">
        <w:rPr>
          <w:b/>
          <w:sz w:val="36"/>
          <w:szCs w:val="36"/>
        </w:rPr>
        <w:t>ZA ODDAJO JAVNEGA NAROČILA</w:t>
      </w:r>
      <w:r w:rsidR="00EB6859" w:rsidRPr="00EC0871">
        <w:rPr>
          <w:b/>
          <w:sz w:val="36"/>
          <w:szCs w:val="36"/>
        </w:rPr>
        <w:t xml:space="preserve"> </w:t>
      </w:r>
      <w:r w:rsidR="005D3C3A" w:rsidRPr="00EC0871">
        <w:rPr>
          <w:b/>
          <w:sz w:val="36"/>
          <w:szCs w:val="36"/>
        </w:rPr>
        <w:t>Z VZPOSTAVITVIJO DINAMIČNEGA NABAVNEGA SISTEMA</w:t>
      </w:r>
      <w:r w:rsidR="005D3EE9">
        <w:rPr>
          <w:b/>
          <w:sz w:val="36"/>
          <w:szCs w:val="36"/>
        </w:rPr>
        <w:t>:</w:t>
      </w:r>
    </w:p>
    <w:p w14:paraId="7A802738" w14:textId="77777777" w:rsidR="00990C82" w:rsidRDefault="00990C82" w:rsidP="00990C82">
      <w:pPr>
        <w:jc w:val="center"/>
        <w:rPr>
          <w:b/>
          <w:sz w:val="52"/>
          <w:szCs w:val="52"/>
        </w:rPr>
      </w:pPr>
    </w:p>
    <w:p w14:paraId="25E2343B" w14:textId="29862E16" w:rsidR="00EC0871" w:rsidRPr="00EC0871" w:rsidRDefault="00EC0871" w:rsidP="00990C82">
      <w:pPr>
        <w:jc w:val="center"/>
        <w:rPr>
          <w:b/>
          <w:sz w:val="40"/>
          <w:szCs w:val="40"/>
        </w:rPr>
      </w:pPr>
      <w:r w:rsidRPr="3F4A1E77">
        <w:rPr>
          <w:b/>
          <w:bCs/>
          <w:sz w:val="40"/>
          <w:szCs w:val="40"/>
        </w:rPr>
        <w:t xml:space="preserve">Storitve sečnje in spravila lesa v državnih gozdovih </w:t>
      </w:r>
      <w:r w:rsidR="5CDC27EC" w:rsidRPr="7AA43508">
        <w:rPr>
          <w:b/>
          <w:sz w:val="40"/>
          <w:szCs w:val="40"/>
        </w:rPr>
        <w:t xml:space="preserve">v </w:t>
      </w:r>
      <w:r w:rsidR="0CDD9D42" w:rsidRPr="407E7DA9">
        <w:rPr>
          <w:b/>
          <w:bCs/>
          <w:sz w:val="40"/>
          <w:szCs w:val="40"/>
        </w:rPr>
        <w:t xml:space="preserve">upravljanju družbe </w:t>
      </w:r>
      <w:proofErr w:type="spellStart"/>
      <w:r w:rsidR="0CDD9D42" w:rsidRPr="25D6D0E3">
        <w:rPr>
          <w:b/>
          <w:bCs/>
          <w:sz w:val="40"/>
          <w:szCs w:val="40"/>
        </w:rPr>
        <w:t>SiDG</w:t>
      </w:r>
      <w:proofErr w:type="spellEnd"/>
      <w:r w:rsidR="0CDD9D42" w:rsidRPr="25D6D0E3">
        <w:rPr>
          <w:b/>
          <w:bCs/>
          <w:sz w:val="40"/>
          <w:szCs w:val="40"/>
        </w:rPr>
        <w:t xml:space="preserve"> </w:t>
      </w:r>
    </w:p>
    <w:p w14:paraId="5ED899F9" w14:textId="77777777" w:rsidR="00E643E2" w:rsidRDefault="00E643E2" w:rsidP="00E643E2">
      <w:pPr>
        <w:rPr>
          <w:b/>
          <w:sz w:val="40"/>
          <w:szCs w:val="40"/>
        </w:rPr>
      </w:pPr>
    </w:p>
    <w:p w14:paraId="216D8C67" w14:textId="190B887B" w:rsidR="00990C82" w:rsidRPr="00A50253" w:rsidRDefault="00990C82" w:rsidP="00E643E2">
      <w:pPr>
        <w:rPr>
          <w:b/>
          <w:sz w:val="40"/>
          <w:szCs w:val="40"/>
        </w:rPr>
      </w:pPr>
    </w:p>
    <w:p w14:paraId="02B0050B" w14:textId="77777777" w:rsidR="00990C82" w:rsidRPr="00083B88" w:rsidRDefault="00990C82" w:rsidP="00152883">
      <w:pPr>
        <w:jc w:val="center"/>
        <w:rPr>
          <w:b/>
          <w:sz w:val="40"/>
          <w:szCs w:val="40"/>
        </w:rPr>
      </w:pPr>
    </w:p>
    <w:p w14:paraId="35BE1E42" w14:textId="77777777" w:rsidR="00990C82" w:rsidRDefault="00990C82" w:rsidP="00152883">
      <w:pPr>
        <w:jc w:val="center"/>
        <w:rPr>
          <w:b/>
          <w:sz w:val="40"/>
          <w:szCs w:val="40"/>
        </w:rPr>
      </w:pPr>
    </w:p>
    <w:p w14:paraId="40A3BACD" w14:textId="633C0794" w:rsidR="00D61F2A" w:rsidRPr="00D61F2A" w:rsidRDefault="007502FC" w:rsidP="00D61F2A">
      <w:pPr>
        <w:spacing w:line="0" w:lineRule="atLeast"/>
        <w:jc w:val="center"/>
        <w:rPr>
          <w:sz w:val="22"/>
        </w:rPr>
      </w:pPr>
      <w:r>
        <w:rPr>
          <w:sz w:val="22"/>
        </w:rPr>
        <w:t xml:space="preserve">Postopek oddaje javnega naročila </w:t>
      </w:r>
      <w:r w:rsidR="00D61F2A" w:rsidRPr="00D61F2A">
        <w:rPr>
          <w:sz w:val="22"/>
        </w:rPr>
        <w:t xml:space="preserve"> po omejenem postopku - 41. člen Zakona o javnem naročanju (Ur. l. RS, št. </w:t>
      </w:r>
      <w:r w:rsidR="00F6323C" w:rsidRPr="00F6323C">
        <w:rPr>
          <w:sz w:val="22"/>
        </w:rPr>
        <w:t xml:space="preserve">št. 91/15, 14/18, 121/21, 10/22, 74/22 – </w:t>
      </w:r>
      <w:proofErr w:type="spellStart"/>
      <w:r w:rsidR="00F6323C" w:rsidRPr="00F6323C">
        <w:rPr>
          <w:sz w:val="22"/>
        </w:rPr>
        <w:t>odl</w:t>
      </w:r>
      <w:proofErr w:type="spellEnd"/>
      <w:r w:rsidR="00F6323C" w:rsidRPr="00F6323C">
        <w:rPr>
          <w:sz w:val="22"/>
        </w:rPr>
        <w:t>. US, 100/22 – ZNUZSZS, 28/23 in 88/23 – ZOPNN-F</w:t>
      </w:r>
      <w:r w:rsidR="00D61F2A" w:rsidRPr="00D61F2A">
        <w:rPr>
          <w:sz w:val="22"/>
        </w:rPr>
        <w:t>;</w:t>
      </w:r>
      <w:r w:rsidR="00F6323C">
        <w:rPr>
          <w:sz w:val="22"/>
        </w:rPr>
        <w:t xml:space="preserve"> v nadaljevanju</w:t>
      </w:r>
      <w:r w:rsidR="00D61F2A" w:rsidRPr="00D61F2A">
        <w:rPr>
          <w:sz w:val="22"/>
        </w:rPr>
        <w:t xml:space="preserve"> ZJN-3) z vzpostavitvijo dinamičnega nabavnega sistema (49. člen ZJN-3), za oddajo storitev.</w:t>
      </w:r>
    </w:p>
    <w:p w14:paraId="02F99E47" w14:textId="77777777" w:rsidR="00083B88" w:rsidRDefault="00083B88" w:rsidP="00152883">
      <w:pPr>
        <w:jc w:val="center"/>
        <w:rPr>
          <w:b/>
          <w:sz w:val="40"/>
          <w:szCs w:val="40"/>
        </w:rPr>
      </w:pPr>
    </w:p>
    <w:p w14:paraId="6B27715A" w14:textId="6A7F8B81" w:rsidR="00083B88" w:rsidRPr="00E643E2" w:rsidRDefault="00E643E2" w:rsidP="00E643E2">
      <w:pPr>
        <w:jc w:val="left"/>
        <w:rPr>
          <w:b/>
          <w:sz w:val="22"/>
        </w:rPr>
      </w:pPr>
      <w:r w:rsidRPr="00E643E2">
        <w:rPr>
          <w:b/>
          <w:sz w:val="22"/>
        </w:rPr>
        <w:t>Oznaka naročila pri naročniku: SEC 2026</w:t>
      </w:r>
    </w:p>
    <w:p w14:paraId="7A69D9FF" w14:textId="77777777" w:rsidR="00083B88" w:rsidRDefault="00083B88" w:rsidP="00152883">
      <w:pPr>
        <w:jc w:val="center"/>
        <w:rPr>
          <w:b/>
          <w:sz w:val="40"/>
          <w:szCs w:val="40"/>
        </w:rPr>
      </w:pPr>
    </w:p>
    <w:p w14:paraId="0E14A8C2" w14:textId="77777777" w:rsidR="00083B88" w:rsidRPr="00083B88" w:rsidRDefault="00083B88" w:rsidP="00152883">
      <w:pPr>
        <w:jc w:val="center"/>
        <w:rPr>
          <w:bCs/>
          <w:sz w:val="22"/>
        </w:rPr>
      </w:pPr>
    </w:p>
    <w:p w14:paraId="5351B602" w14:textId="6BFC7B16" w:rsidR="00083B88" w:rsidRDefault="00083B88" w:rsidP="00152883">
      <w:pPr>
        <w:jc w:val="center"/>
        <w:rPr>
          <w:bCs/>
          <w:sz w:val="22"/>
        </w:rPr>
      </w:pPr>
      <w:r w:rsidRPr="23B835C0">
        <w:rPr>
          <w:sz w:val="22"/>
        </w:rPr>
        <w:t xml:space="preserve">Kočevje, </w:t>
      </w:r>
      <w:r w:rsidR="00F053AA" w:rsidRPr="23B835C0">
        <w:rPr>
          <w:sz w:val="22"/>
        </w:rPr>
        <w:t xml:space="preserve">junij </w:t>
      </w:r>
      <w:r w:rsidRPr="23B835C0">
        <w:rPr>
          <w:sz w:val="22"/>
        </w:rPr>
        <w:t>2025</w:t>
      </w:r>
    </w:p>
    <w:p w14:paraId="2FDEE787" w14:textId="77777777" w:rsidR="00083B88" w:rsidRDefault="00083B88" w:rsidP="00152883">
      <w:pPr>
        <w:jc w:val="center"/>
        <w:rPr>
          <w:bCs/>
          <w:sz w:val="22"/>
        </w:rPr>
      </w:pPr>
    </w:p>
    <w:p w14:paraId="7D8B78E0" w14:textId="76CF8E70" w:rsidR="23B835C0" w:rsidRDefault="23B835C0" w:rsidP="23B835C0">
      <w:pPr>
        <w:jc w:val="center"/>
        <w:rPr>
          <w:sz w:val="22"/>
        </w:rPr>
      </w:pPr>
    </w:p>
    <w:p w14:paraId="1761483C" w14:textId="55C05FA9" w:rsidR="23B835C0" w:rsidRDefault="23B835C0" w:rsidP="23B835C0">
      <w:pPr>
        <w:jc w:val="center"/>
        <w:rPr>
          <w:sz w:val="22"/>
        </w:rPr>
      </w:pPr>
    </w:p>
    <w:p w14:paraId="01593F9B" w14:textId="3C8C8949" w:rsidR="00083B88" w:rsidRPr="00083B88" w:rsidRDefault="00083B88" w:rsidP="00152883">
      <w:pPr>
        <w:jc w:val="center"/>
        <w:rPr>
          <w:bCs/>
          <w:sz w:val="22"/>
        </w:rPr>
      </w:pPr>
    </w:p>
    <w:p w14:paraId="599BAAB6" w14:textId="77777777" w:rsidR="00990C82" w:rsidRPr="00083B88" w:rsidRDefault="00990C82" w:rsidP="00152883">
      <w:pPr>
        <w:jc w:val="center"/>
        <w:rPr>
          <w:b/>
          <w:sz w:val="22"/>
        </w:rPr>
      </w:pPr>
    </w:p>
    <w:p w14:paraId="43F0E5B4" w14:textId="77777777" w:rsidR="0077559D" w:rsidRDefault="0077559D" w:rsidP="0077559D">
      <w:pPr>
        <w:rPr>
          <w:b/>
          <w:sz w:val="22"/>
        </w:rPr>
      </w:pPr>
      <w:r w:rsidRPr="00083B88">
        <w:rPr>
          <w:b/>
          <w:sz w:val="22"/>
        </w:rPr>
        <w:t>VSEBINA:</w:t>
      </w:r>
    </w:p>
    <w:p w14:paraId="76FE562C" w14:textId="77777777" w:rsidR="00C37F2C" w:rsidRDefault="00C37F2C" w:rsidP="0077559D">
      <w:pPr>
        <w:rPr>
          <w:b/>
          <w:sz w:val="22"/>
        </w:rPr>
      </w:pPr>
    </w:p>
    <w:p w14:paraId="2CBA183D" w14:textId="77777777" w:rsidR="006E260D" w:rsidRPr="006E260D" w:rsidRDefault="006E260D" w:rsidP="276C6BB0">
      <w:pPr>
        <w:spacing w:line="0" w:lineRule="atLeast"/>
        <w:rPr>
          <w:sz w:val="22"/>
        </w:rPr>
      </w:pPr>
      <w:r w:rsidRPr="276C6BB0">
        <w:rPr>
          <w:sz w:val="22"/>
        </w:rPr>
        <w:t xml:space="preserve">Razpisno dokumentacijo sestavljajo: </w:t>
      </w:r>
    </w:p>
    <w:p w14:paraId="7A40A85C" w14:textId="77777777" w:rsidR="006E260D" w:rsidRPr="006E260D" w:rsidRDefault="006E260D" w:rsidP="006E260D">
      <w:pPr>
        <w:spacing w:line="0" w:lineRule="atLeast"/>
        <w:rPr>
          <w:sz w:val="22"/>
        </w:rPr>
      </w:pPr>
    </w:p>
    <w:p w14:paraId="1D87C736" w14:textId="5B64200A" w:rsidR="006E260D" w:rsidRPr="00CB7FBE" w:rsidRDefault="006E260D" w:rsidP="00F422CF">
      <w:pPr>
        <w:pStyle w:val="Odstavekseznama"/>
        <w:numPr>
          <w:ilvl w:val="0"/>
          <w:numId w:val="4"/>
        </w:numPr>
        <w:suppressAutoHyphens/>
        <w:spacing w:after="120" w:line="0" w:lineRule="atLeast"/>
        <w:ind w:left="426"/>
        <w:jc w:val="left"/>
        <w:rPr>
          <w:sz w:val="22"/>
        </w:rPr>
      </w:pPr>
      <w:r w:rsidRPr="00CB7FBE">
        <w:rPr>
          <w:sz w:val="22"/>
        </w:rPr>
        <w:t xml:space="preserve">Navodila </w:t>
      </w:r>
      <w:r w:rsidR="008E35A5" w:rsidRPr="00CB7FBE">
        <w:rPr>
          <w:sz w:val="22"/>
        </w:rPr>
        <w:t>kandidatom</w:t>
      </w:r>
      <w:r w:rsidRPr="00CB7FBE">
        <w:rPr>
          <w:sz w:val="22"/>
        </w:rPr>
        <w:t xml:space="preserve"> za pripravo ponudbe</w:t>
      </w:r>
    </w:p>
    <w:p w14:paraId="55A9306B" w14:textId="59C54E9B"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»Prijava na javno naročilo SEC 2026« </w:t>
      </w:r>
    </w:p>
    <w:p w14:paraId="56B36E82" w14:textId="57F853DE"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»ESPD« </w:t>
      </w:r>
    </w:p>
    <w:p w14:paraId="3CA351CF" w14:textId="77777777"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obrazec »Izjava o tehnični in kadrovski usposobljenosti«</w:t>
      </w:r>
    </w:p>
    <w:p w14:paraId="60865135" w14:textId="406A4E35"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»Soglasje za skrajšanje rokov za </w:t>
      </w:r>
      <w:r w:rsidR="00A24CCB">
        <w:rPr>
          <w:sz w:val="22"/>
        </w:rPr>
        <w:t>oddajo</w:t>
      </w:r>
      <w:r w:rsidR="00A24CCB" w:rsidRPr="00252B1F">
        <w:rPr>
          <w:sz w:val="22"/>
        </w:rPr>
        <w:t xml:space="preserve"> </w:t>
      </w:r>
      <w:r w:rsidRPr="00252B1F">
        <w:rPr>
          <w:sz w:val="22"/>
        </w:rPr>
        <w:t>ponudb«</w:t>
      </w:r>
    </w:p>
    <w:p w14:paraId="1BE64462" w14:textId="715BE6E2" w:rsid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»Izjava o številu točk KMG v OMD« </w:t>
      </w:r>
    </w:p>
    <w:p w14:paraId="433DC8BE" w14:textId="746AFF16" w:rsidR="00685E2B" w:rsidRDefault="00685E2B" w:rsidP="00F422CF">
      <w:pPr>
        <w:pStyle w:val="Odstavekseznama"/>
        <w:numPr>
          <w:ilvl w:val="0"/>
          <w:numId w:val="4"/>
        </w:numPr>
        <w:suppressAutoHyphens/>
        <w:spacing w:after="120" w:line="0" w:lineRule="atLeast"/>
        <w:ind w:left="426"/>
        <w:jc w:val="left"/>
        <w:rPr>
          <w:sz w:val="22"/>
        </w:rPr>
      </w:pPr>
      <w:r>
        <w:rPr>
          <w:sz w:val="22"/>
        </w:rPr>
        <w:t>vzorec »</w:t>
      </w:r>
      <w:proofErr w:type="spellStart"/>
      <w:r>
        <w:rPr>
          <w:sz w:val="22"/>
        </w:rPr>
        <w:t>Izvršnica</w:t>
      </w:r>
      <w:proofErr w:type="spellEnd"/>
      <w:r>
        <w:rPr>
          <w:sz w:val="22"/>
        </w:rPr>
        <w:t xml:space="preserve"> – zavarovanje za resnost ponudbe«</w:t>
      </w:r>
    </w:p>
    <w:p w14:paraId="42912EA7" w14:textId="0AED2EF9" w:rsidR="00685E2B" w:rsidRPr="00252B1F" w:rsidRDefault="00685E2B" w:rsidP="00F422CF">
      <w:pPr>
        <w:pStyle w:val="Odstavekseznama"/>
        <w:numPr>
          <w:ilvl w:val="0"/>
          <w:numId w:val="4"/>
        </w:numPr>
        <w:suppressAutoHyphens/>
        <w:spacing w:after="120" w:line="0" w:lineRule="atLeast"/>
        <w:ind w:left="426"/>
        <w:jc w:val="left"/>
        <w:rPr>
          <w:sz w:val="22"/>
        </w:rPr>
      </w:pPr>
      <w:r>
        <w:rPr>
          <w:sz w:val="22"/>
        </w:rPr>
        <w:t xml:space="preserve">vzorec </w:t>
      </w:r>
      <w:r w:rsidRPr="00685E2B">
        <w:rPr>
          <w:sz w:val="22"/>
        </w:rPr>
        <w:t>zavarovanja za dobro izvedbo pogodbenih obveznosti - po EPGP-758</w:t>
      </w:r>
    </w:p>
    <w:p w14:paraId="6BDA2D2E" w14:textId="282B7DEF"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obrazec »Izjava na podlagi sklepa Sveta EU«</w:t>
      </w:r>
    </w:p>
    <w:p w14:paraId="2C0425CA" w14:textId="3942847F" w:rsidR="00252B1F" w:rsidRDefault="00252B1F" w:rsidP="00F422CF">
      <w:pPr>
        <w:pStyle w:val="Odstavekseznama"/>
        <w:numPr>
          <w:ilvl w:val="0"/>
          <w:numId w:val="4"/>
        </w:numPr>
        <w:suppressAutoHyphens/>
        <w:spacing w:after="120" w:line="0" w:lineRule="atLeast"/>
        <w:ind w:left="426"/>
        <w:jc w:val="left"/>
        <w:rPr>
          <w:sz w:val="22"/>
        </w:rPr>
      </w:pPr>
      <w:r w:rsidRPr="00252B1F">
        <w:rPr>
          <w:sz w:val="22"/>
        </w:rPr>
        <w:t>obrazec »Izjava o lastniški strukturi gospodarskega subjekta«</w:t>
      </w:r>
    </w:p>
    <w:p w14:paraId="64E9C538" w14:textId="2B91C606" w:rsidR="00252B1F" w:rsidRDefault="00252B1F" w:rsidP="00F422CF">
      <w:pPr>
        <w:pStyle w:val="Odstavekseznama"/>
        <w:numPr>
          <w:ilvl w:val="0"/>
          <w:numId w:val="4"/>
        </w:numPr>
        <w:suppressAutoHyphens/>
        <w:spacing w:after="120" w:line="0" w:lineRule="atLeast"/>
        <w:ind w:left="426"/>
        <w:jc w:val="left"/>
        <w:rPr>
          <w:sz w:val="22"/>
        </w:rPr>
      </w:pPr>
      <w:r>
        <w:rPr>
          <w:sz w:val="22"/>
        </w:rPr>
        <w:t>vzorec Krovne pogodbe</w:t>
      </w:r>
    </w:p>
    <w:p w14:paraId="234C1B7D" w14:textId="0FF7DD80" w:rsidR="00685E2B" w:rsidRDefault="00685E2B" w:rsidP="00F422CF">
      <w:pPr>
        <w:pStyle w:val="Odstavekseznama"/>
        <w:numPr>
          <w:ilvl w:val="0"/>
          <w:numId w:val="4"/>
        </w:numPr>
        <w:suppressAutoHyphens/>
        <w:spacing w:after="120" w:line="0" w:lineRule="atLeast"/>
        <w:ind w:left="426"/>
        <w:jc w:val="left"/>
        <w:rPr>
          <w:sz w:val="22"/>
        </w:rPr>
      </w:pPr>
      <w:r>
        <w:rPr>
          <w:sz w:val="22"/>
        </w:rPr>
        <w:t>vzorec »S</w:t>
      </w:r>
      <w:r w:rsidRPr="00685E2B">
        <w:rPr>
          <w:sz w:val="22"/>
        </w:rPr>
        <w:t>porazum</w:t>
      </w:r>
      <w:r>
        <w:rPr>
          <w:sz w:val="22"/>
        </w:rPr>
        <w:t>a</w:t>
      </w:r>
      <w:r w:rsidRPr="00685E2B">
        <w:rPr>
          <w:sz w:val="22"/>
        </w:rPr>
        <w:t xml:space="preserve"> o skupnih ukrepih za zagotavljanje varnosti in zdravja pri delu na skupnih deloviščih</w:t>
      </w:r>
      <w:r>
        <w:rPr>
          <w:sz w:val="22"/>
        </w:rPr>
        <w:t>«</w:t>
      </w:r>
    </w:p>
    <w:p w14:paraId="0D3081A8" w14:textId="03C66576" w:rsidR="00252B1F" w:rsidRPr="00252B1F" w:rsidRDefault="00252B1F" w:rsidP="00F422CF">
      <w:pPr>
        <w:pStyle w:val="Odstavekseznama"/>
        <w:numPr>
          <w:ilvl w:val="0"/>
          <w:numId w:val="4"/>
        </w:numPr>
        <w:suppressAutoHyphens/>
        <w:spacing w:after="120" w:line="0" w:lineRule="atLeast"/>
        <w:ind w:left="426"/>
        <w:jc w:val="left"/>
        <w:rPr>
          <w:sz w:val="22"/>
        </w:rPr>
      </w:pPr>
      <w:r>
        <w:rPr>
          <w:sz w:val="22"/>
        </w:rPr>
        <w:t>vsak pojasnila in odgovori na vprašanja objavljena na Portalu javnih naročil</w:t>
      </w:r>
    </w:p>
    <w:p w14:paraId="579FB657" w14:textId="77777777" w:rsidR="0077559D" w:rsidRPr="00252B1F" w:rsidRDefault="0077559D" w:rsidP="00252B1F">
      <w:pPr>
        <w:pStyle w:val="Odstavekseznama"/>
        <w:suppressAutoHyphens/>
        <w:spacing w:after="120" w:line="0" w:lineRule="atLeast"/>
        <w:ind w:left="426"/>
        <w:jc w:val="left"/>
        <w:rPr>
          <w:sz w:val="22"/>
        </w:rPr>
      </w:pPr>
    </w:p>
    <w:p w14:paraId="2523015F" w14:textId="77777777" w:rsidR="0077559D" w:rsidRPr="00083B88" w:rsidRDefault="0077559D" w:rsidP="00152883">
      <w:pPr>
        <w:jc w:val="center"/>
        <w:rPr>
          <w:b/>
          <w:sz w:val="22"/>
        </w:rPr>
      </w:pPr>
    </w:p>
    <w:p w14:paraId="4AF86437" w14:textId="77777777" w:rsidR="0077559D" w:rsidRDefault="0077559D" w:rsidP="00152883">
      <w:pPr>
        <w:jc w:val="center"/>
        <w:rPr>
          <w:b/>
          <w:sz w:val="22"/>
        </w:rPr>
      </w:pPr>
    </w:p>
    <w:p w14:paraId="7C54AF34" w14:textId="77777777" w:rsidR="00083B88" w:rsidRDefault="00083B88" w:rsidP="00152883">
      <w:pPr>
        <w:jc w:val="center"/>
        <w:rPr>
          <w:b/>
          <w:sz w:val="22"/>
        </w:rPr>
      </w:pPr>
    </w:p>
    <w:p w14:paraId="3CA72E15" w14:textId="77777777" w:rsidR="00083B88" w:rsidRDefault="00083B88" w:rsidP="00152883">
      <w:pPr>
        <w:jc w:val="center"/>
        <w:rPr>
          <w:b/>
          <w:sz w:val="22"/>
        </w:rPr>
      </w:pPr>
    </w:p>
    <w:p w14:paraId="2FCA99B4" w14:textId="77777777" w:rsidR="00083B88" w:rsidRDefault="00083B88" w:rsidP="00152883">
      <w:pPr>
        <w:jc w:val="center"/>
        <w:rPr>
          <w:b/>
          <w:sz w:val="22"/>
        </w:rPr>
      </w:pPr>
    </w:p>
    <w:p w14:paraId="2162370E" w14:textId="77777777" w:rsidR="00083B88" w:rsidRDefault="00083B88" w:rsidP="00152883">
      <w:pPr>
        <w:jc w:val="center"/>
        <w:rPr>
          <w:b/>
          <w:sz w:val="22"/>
        </w:rPr>
      </w:pPr>
    </w:p>
    <w:p w14:paraId="68DAF36C" w14:textId="77777777" w:rsidR="00083B88" w:rsidRDefault="00083B88" w:rsidP="00152883">
      <w:pPr>
        <w:jc w:val="center"/>
        <w:rPr>
          <w:b/>
          <w:sz w:val="22"/>
        </w:rPr>
      </w:pPr>
    </w:p>
    <w:p w14:paraId="0F2CC1EF" w14:textId="77777777" w:rsidR="00083B88" w:rsidRDefault="00083B88" w:rsidP="00152883">
      <w:pPr>
        <w:jc w:val="center"/>
        <w:rPr>
          <w:b/>
          <w:sz w:val="22"/>
        </w:rPr>
      </w:pPr>
    </w:p>
    <w:p w14:paraId="2294DCC9" w14:textId="77777777" w:rsidR="00083B88" w:rsidRDefault="00083B88" w:rsidP="00152883">
      <w:pPr>
        <w:jc w:val="center"/>
        <w:rPr>
          <w:b/>
          <w:sz w:val="22"/>
        </w:rPr>
      </w:pPr>
    </w:p>
    <w:p w14:paraId="0899839F" w14:textId="77777777" w:rsidR="00083B88" w:rsidRDefault="00083B88" w:rsidP="00152883">
      <w:pPr>
        <w:jc w:val="center"/>
        <w:rPr>
          <w:b/>
          <w:sz w:val="22"/>
        </w:rPr>
      </w:pPr>
    </w:p>
    <w:p w14:paraId="342B7849" w14:textId="77777777" w:rsidR="00083B88" w:rsidRDefault="00083B88" w:rsidP="00152883">
      <w:pPr>
        <w:jc w:val="center"/>
        <w:rPr>
          <w:b/>
          <w:sz w:val="22"/>
        </w:rPr>
      </w:pPr>
    </w:p>
    <w:p w14:paraId="0E468E30" w14:textId="77777777" w:rsidR="00083B88" w:rsidRDefault="00083B88" w:rsidP="00152883">
      <w:pPr>
        <w:jc w:val="center"/>
        <w:rPr>
          <w:b/>
          <w:sz w:val="22"/>
        </w:rPr>
      </w:pPr>
    </w:p>
    <w:p w14:paraId="22805711" w14:textId="77777777" w:rsidR="00083B88" w:rsidRDefault="00083B88" w:rsidP="00152883">
      <w:pPr>
        <w:jc w:val="center"/>
        <w:rPr>
          <w:b/>
          <w:sz w:val="22"/>
        </w:rPr>
      </w:pPr>
    </w:p>
    <w:p w14:paraId="7436DCC2" w14:textId="77777777" w:rsidR="00083B88" w:rsidRDefault="00083B88" w:rsidP="00152883">
      <w:pPr>
        <w:jc w:val="center"/>
        <w:rPr>
          <w:b/>
          <w:sz w:val="22"/>
        </w:rPr>
      </w:pPr>
    </w:p>
    <w:p w14:paraId="19EDDE4E" w14:textId="77777777" w:rsidR="00083B88" w:rsidRDefault="00083B88" w:rsidP="00152883">
      <w:pPr>
        <w:jc w:val="center"/>
        <w:rPr>
          <w:b/>
          <w:sz w:val="22"/>
        </w:rPr>
      </w:pPr>
    </w:p>
    <w:p w14:paraId="2E742A71" w14:textId="77777777" w:rsidR="00083B88" w:rsidRDefault="00083B88" w:rsidP="00152883">
      <w:pPr>
        <w:jc w:val="center"/>
        <w:rPr>
          <w:b/>
          <w:sz w:val="22"/>
        </w:rPr>
      </w:pPr>
    </w:p>
    <w:p w14:paraId="6E6F91F8" w14:textId="77777777" w:rsidR="00083B88" w:rsidRDefault="00083B88" w:rsidP="00152883">
      <w:pPr>
        <w:jc w:val="center"/>
        <w:rPr>
          <w:b/>
          <w:sz w:val="22"/>
        </w:rPr>
      </w:pPr>
    </w:p>
    <w:p w14:paraId="2FB7E16E" w14:textId="77777777" w:rsidR="00083B88" w:rsidRDefault="00083B88" w:rsidP="00152883">
      <w:pPr>
        <w:jc w:val="center"/>
        <w:rPr>
          <w:b/>
          <w:sz w:val="22"/>
        </w:rPr>
      </w:pPr>
    </w:p>
    <w:p w14:paraId="6330DF35" w14:textId="77777777" w:rsidR="00083B88" w:rsidRDefault="00083B88" w:rsidP="00152883">
      <w:pPr>
        <w:jc w:val="center"/>
        <w:rPr>
          <w:b/>
          <w:sz w:val="22"/>
        </w:rPr>
      </w:pPr>
    </w:p>
    <w:p w14:paraId="63206E15" w14:textId="77777777" w:rsidR="00083B88" w:rsidRDefault="00083B88" w:rsidP="00152883">
      <w:pPr>
        <w:jc w:val="center"/>
        <w:rPr>
          <w:b/>
          <w:sz w:val="22"/>
        </w:rPr>
      </w:pPr>
    </w:p>
    <w:p w14:paraId="289CE0F2" w14:textId="77777777" w:rsidR="00083B88" w:rsidRDefault="00083B88" w:rsidP="00152883">
      <w:pPr>
        <w:jc w:val="center"/>
        <w:rPr>
          <w:b/>
          <w:sz w:val="22"/>
        </w:rPr>
      </w:pPr>
    </w:p>
    <w:p w14:paraId="1A6DEBB4" w14:textId="77777777" w:rsidR="00083B88" w:rsidRDefault="00083B88" w:rsidP="00152883">
      <w:pPr>
        <w:jc w:val="center"/>
        <w:rPr>
          <w:b/>
          <w:sz w:val="22"/>
        </w:rPr>
      </w:pPr>
    </w:p>
    <w:p w14:paraId="185390AB" w14:textId="77777777" w:rsidR="00083B88" w:rsidRDefault="00083B88" w:rsidP="00152883">
      <w:pPr>
        <w:jc w:val="center"/>
        <w:rPr>
          <w:b/>
          <w:sz w:val="22"/>
        </w:rPr>
      </w:pPr>
    </w:p>
    <w:p w14:paraId="64002E3C" w14:textId="77777777" w:rsidR="00083B88" w:rsidRDefault="00083B88" w:rsidP="00152883">
      <w:pPr>
        <w:jc w:val="center"/>
        <w:rPr>
          <w:b/>
          <w:sz w:val="22"/>
        </w:rPr>
      </w:pPr>
    </w:p>
    <w:p w14:paraId="29FB6229" w14:textId="77777777" w:rsidR="00083B88" w:rsidRDefault="00083B88" w:rsidP="00152883">
      <w:pPr>
        <w:jc w:val="center"/>
        <w:rPr>
          <w:b/>
          <w:sz w:val="22"/>
        </w:rPr>
      </w:pPr>
    </w:p>
    <w:p w14:paraId="6E2CB996" w14:textId="77777777" w:rsidR="00083B88" w:rsidRDefault="00083B88" w:rsidP="00152883">
      <w:pPr>
        <w:jc w:val="center"/>
        <w:rPr>
          <w:b/>
          <w:sz w:val="22"/>
        </w:rPr>
      </w:pPr>
    </w:p>
    <w:p w14:paraId="47D351AB" w14:textId="77777777" w:rsidR="00083B88" w:rsidRDefault="00083B88" w:rsidP="00152883">
      <w:pPr>
        <w:jc w:val="center"/>
        <w:rPr>
          <w:b/>
          <w:sz w:val="22"/>
        </w:rPr>
      </w:pPr>
    </w:p>
    <w:p w14:paraId="070F8391" w14:textId="77777777" w:rsidR="00083B88" w:rsidRDefault="00083B88" w:rsidP="00152883">
      <w:pPr>
        <w:jc w:val="center"/>
        <w:rPr>
          <w:b/>
          <w:sz w:val="22"/>
        </w:rPr>
      </w:pPr>
    </w:p>
    <w:p w14:paraId="4DCDA659" w14:textId="77777777" w:rsidR="00083B88" w:rsidRDefault="00083B88" w:rsidP="00152883">
      <w:pPr>
        <w:jc w:val="center"/>
        <w:rPr>
          <w:b/>
          <w:sz w:val="22"/>
        </w:rPr>
      </w:pPr>
    </w:p>
    <w:p w14:paraId="1DE6CB30" w14:textId="77777777" w:rsidR="00083B88" w:rsidRDefault="00083B88" w:rsidP="00152883">
      <w:pPr>
        <w:jc w:val="center"/>
        <w:rPr>
          <w:b/>
          <w:sz w:val="22"/>
        </w:rPr>
      </w:pPr>
    </w:p>
    <w:p w14:paraId="3C556BA4" w14:textId="77777777" w:rsidR="00083B88" w:rsidRDefault="00083B88" w:rsidP="00152883">
      <w:pPr>
        <w:jc w:val="center"/>
        <w:rPr>
          <w:b/>
          <w:sz w:val="22"/>
        </w:rPr>
      </w:pPr>
    </w:p>
    <w:p w14:paraId="487DC75B" w14:textId="77777777" w:rsidR="00083B88" w:rsidRDefault="00083B88" w:rsidP="00152883">
      <w:pPr>
        <w:jc w:val="center"/>
        <w:rPr>
          <w:b/>
          <w:sz w:val="22"/>
        </w:rPr>
      </w:pPr>
    </w:p>
    <w:p w14:paraId="219D9755" w14:textId="77777777" w:rsidR="00083B88" w:rsidRDefault="00083B88" w:rsidP="00152883">
      <w:pPr>
        <w:jc w:val="center"/>
        <w:rPr>
          <w:b/>
          <w:sz w:val="22"/>
        </w:rPr>
      </w:pPr>
    </w:p>
    <w:p w14:paraId="23704E3A" w14:textId="77777777" w:rsidR="00083B88" w:rsidRDefault="00083B88" w:rsidP="00152883">
      <w:pPr>
        <w:jc w:val="center"/>
        <w:rPr>
          <w:b/>
          <w:sz w:val="22"/>
        </w:rPr>
      </w:pPr>
    </w:p>
    <w:p w14:paraId="1250A72F" w14:textId="77777777" w:rsidR="00083B88" w:rsidRDefault="00083B88" w:rsidP="00152883">
      <w:pPr>
        <w:jc w:val="center"/>
        <w:rPr>
          <w:b/>
          <w:sz w:val="22"/>
        </w:rPr>
      </w:pPr>
    </w:p>
    <w:p w14:paraId="6531571E" w14:textId="77777777" w:rsidR="00083B88" w:rsidRDefault="00083B88" w:rsidP="00152883">
      <w:pPr>
        <w:jc w:val="center"/>
        <w:rPr>
          <w:b/>
          <w:sz w:val="22"/>
        </w:rPr>
      </w:pPr>
    </w:p>
    <w:p w14:paraId="4F785492" w14:textId="77777777" w:rsidR="00083B88" w:rsidRDefault="00083B88" w:rsidP="00152883">
      <w:pPr>
        <w:jc w:val="center"/>
        <w:rPr>
          <w:b/>
          <w:sz w:val="22"/>
        </w:rPr>
      </w:pPr>
    </w:p>
    <w:p w14:paraId="065EC9FB" w14:textId="77777777" w:rsidR="00083B88" w:rsidRDefault="00083B88" w:rsidP="00152883">
      <w:pPr>
        <w:jc w:val="center"/>
        <w:rPr>
          <w:b/>
          <w:sz w:val="22"/>
        </w:rPr>
      </w:pPr>
    </w:p>
    <w:p w14:paraId="68DB6682" w14:textId="77777777" w:rsidR="00083B88" w:rsidRPr="00083B88" w:rsidRDefault="00083B88" w:rsidP="00152883">
      <w:pPr>
        <w:jc w:val="center"/>
        <w:rPr>
          <w:b/>
          <w:sz w:val="22"/>
        </w:rPr>
      </w:pPr>
    </w:p>
    <w:p w14:paraId="36296F7E" w14:textId="77777777" w:rsidR="0077559D" w:rsidRPr="00083B88" w:rsidRDefault="0077559D" w:rsidP="00152883">
      <w:pPr>
        <w:jc w:val="center"/>
        <w:rPr>
          <w:b/>
          <w:sz w:val="22"/>
        </w:rPr>
      </w:pPr>
    </w:p>
    <w:p w14:paraId="6EA7029F" w14:textId="77777777" w:rsidR="0077559D" w:rsidRPr="00083B88" w:rsidRDefault="0077559D" w:rsidP="00152883">
      <w:pPr>
        <w:jc w:val="center"/>
        <w:rPr>
          <w:b/>
          <w:sz w:val="22"/>
        </w:rPr>
      </w:pPr>
    </w:p>
    <w:p w14:paraId="181C8367" w14:textId="77777777" w:rsidR="0077559D" w:rsidRPr="00083B88" w:rsidRDefault="0077559D" w:rsidP="00152883">
      <w:pPr>
        <w:jc w:val="center"/>
        <w:rPr>
          <w:b/>
          <w:sz w:val="22"/>
        </w:rPr>
      </w:pPr>
    </w:p>
    <w:p w14:paraId="18E9C0CA" w14:textId="77777777" w:rsidR="0077559D" w:rsidRPr="00083B88" w:rsidRDefault="0077559D" w:rsidP="00152883">
      <w:pPr>
        <w:jc w:val="center"/>
        <w:rPr>
          <w:b/>
          <w:sz w:val="22"/>
        </w:rPr>
      </w:pPr>
    </w:p>
    <w:p w14:paraId="5A95CBF7" w14:textId="77777777" w:rsidR="00990C82" w:rsidRPr="00083B88" w:rsidRDefault="00990C82" w:rsidP="00152883">
      <w:pPr>
        <w:jc w:val="center"/>
        <w:rPr>
          <w:b/>
          <w:sz w:val="22"/>
        </w:rPr>
      </w:pPr>
    </w:p>
    <w:p w14:paraId="3FBEA09E" w14:textId="77777777" w:rsidR="00990C82" w:rsidRPr="00083B88" w:rsidRDefault="00990C82" w:rsidP="00152883">
      <w:pPr>
        <w:jc w:val="center"/>
        <w:rPr>
          <w:b/>
          <w:sz w:val="22"/>
        </w:rPr>
      </w:pPr>
    </w:p>
    <w:p w14:paraId="0F2497BB" w14:textId="77777777" w:rsidR="00990C82" w:rsidRPr="00083B88" w:rsidRDefault="00990C82" w:rsidP="00152883">
      <w:pPr>
        <w:jc w:val="center"/>
        <w:rPr>
          <w:b/>
          <w:sz w:val="22"/>
        </w:rPr>
      </w:pPr>
    </w:p>
    <w:p w14:paraId="09DD9B9B" w14:textId="77777777" w:rsidR="00990C82" w:rsidRPr="00083B88" w:rsidRDefault="00990C82" w:rsidP="00152883">
      <w:pPr>
        <w:jc w:val="center"/>
        <w:rPr>
          <w:b/>
          <w:sz w:val="22"/>
        </w:rPr>
      </w:pPr>
    </w:p>
    <w:p w14:paraId="15A74567" w14:textId="77777777" w:rsidR="00990C82" w:rsidRPr="00083B88" w:rsidRDefault="00990C82" w:rsidP="00990C82">
      <w:pPr>
        <w:rPr>
          <w:b/>
          <w:sz w:val="22"/>
        </w:rPr>
      </w:pPr>
    </w:p>
    <w:p w14:paraId="4D1E4DD2" w14:textId="5BF248F2" w:rsidR="00BB1E26" w:rsidRPr="00083B88" w:rsidRDefault="00152883" w:rsidP="00307F19">
      <w:pPr>
        <w:jc w:val="center"/>
        <w:rPr>
          <w:sz w:val="52"/>
          <w:szCs w:val="52"/>
        </w:rPr>
      </w:pPr>
      <w:r w:rsidRPr="00083B88">
        <w:rPr>
          <w:b/>
          <w:sz w:val="52"/>
          <w:szCs w:val="52"/>
        </w:rPr>
        <w:t>NAVODIL</w:t>
      </w:r>
      <w:r w:rsidR="00270A35" w:rsidRPr="00083B88">
        <w:rPr>
          <w:b/>
          <w:sz w:val="52"/>
          <w:szCs w:val="52"/>
        </w:rPr>
        <w:t>A</w:t>
      </w:r>
      <w:r w:rsidRPr="00083B88">
        <w:rPr>
          <w:b/>
          <w:sz w:val="52"/>
          <w:szCs w:val="52"/>
        </w:rPr>
        <w:t xml:space="preserve"> </w:t>
      </w:r>
      <w:r w:rsidR="00A90E2A" w:rsidRPr="00083B88">
        <w:rPr>
          <w:b/>
          <w:sz w:val="52"/>
          <w:szCs w:val="52"/>
        </w:rPr>
        <w:t>KANDIDATOM</w:t>
      </w:r>
      <w:r w:rsidRPr="00083B88">
        <w:rPr>
          <w:b/>
          <w:sz w:val="52"/>
          <w:szCs w:val="52"/>
        </w:rPr>
        <w:t xml:space="preserve"> ZA PRIPRAVO P</w:t>
      </w:r>
      <w:r w:rsidR="005D3C3A" w:rsidRPr="00083B88">
        <w:rPr>
          <w:b/>
          <w:sz w:val="52"/>
          <w:szCs w:val="52"/>
        </w:rPr>
        <w:t>RIJAVE</w:t>
      </w:r>
      <w:r w:rsidRPr="00083B88">
        <w:rPr>
          <w:b/>
          <w:sz w:val="52"/>
          <w:szCs w:val="52"/>
        </w:rPr>
        <w:t xml:space="preserve"> </w:t>
      </w:r>
    </w:p>
    <w:p w14:paraId="1E9C3D1E" w14:textId="77777777" w:rsidR="00BB1E26" w:rsidRPr="00083B88" w:rsidRDefault="00BB1E26" w:rsidP="005178B0">
      <w:pPr>
        <w:rPr>
          <w:sz w:val="22"/>
        </w:rPr>
      </w:pPr>
    </w:p>
    <w:p w14:paraId="6AE17AD7" w14:textId="77777777" w:rsidR="00BB1E26" w:rsidRPr="00083B88" w:rsidRDefault="00BB1E26" w:rsidP="005178B0">
      <w:pPr>
        <w:rPr>
          <w:sz w:val="22"/>
        </w:rPr>
      </w:pPr>
    </w:p>
    <w:p w14:paraId="67328D3A" w14:textId="77777777" w:rsidR="00BB1E26" w:rsidRPr="00083B88" w:rsidRDefault="00BB1E26" w:rsidP="005178B0">
      <w:pPr>
        <w:rPr>
          <w:sz w:val="22"/>
        </w:rPr>
      </w:pPr>
    </w:p>
    <w:p w14:paraId="1960E57B" w14:textId="77777777" w:rsidR="00BB1E26" w:rsidRPr="00083B88" w:rsidRDefault="00BB1E26" w:rsidP="005178B0">
      <w:pPr>
        <w:rPr>
          <w:sz w:val="22"/>
        </w:rPr>
      </w:pPr>
    </w:p>
    <w:p w14:paraId="35505961" w14:textId="77777777" w:rsidR="00BB1E26" w:rsidRPr="00083B88" w:rsidRDefault="00BB1E26" w:rsidP="005178B0">
      <w:pPr>
        <w:rPr>
          <w:sz w:val="22"/>
        </w:rPr>
      </w:pPr>
    </w:p>
    <w:p w14:paraId="6681B2D5" w14:textId="77777777" w:rsidR="00BB1E26" w:rsidRPr="00083B88" w:rsidRDefault="00BB1E26" w:rsidP="005178B0">
      <w:pPr>
        <w:rPr>
          <w:sz w:val="22"/>
        </w:rPr>
      </w:pPr>
    </w:p>
    <w:p w14:paraId="18B671FE" w14:textId="77777777" w:rsidR="00BB1E26" w:rsidRPr="00083B88" w:rsidRDefault="00BB1E26" w:rsidP="005178B0">
      <w:pPr>
        <w:rPr>
          <w:sz w:val="22"/>
        </w:rPr>
      </w:pPr>
    </w:p>
    <w:p w14:paraId="2A3FE43B" w14:textId="77777777" w:rsidR="00BB1E26" w:rsidRPr="00083B88" w:rsidRDefault="00BB1E26" w:rsidP="005178B0">
      <w:pPr>
        <w:rPr>
          <w:sz w:val="22"/>
        </w:rPr>
      </w:pPr>
    </w:p>
    <w:p w14:paraId="702385CB" w14:textId="77777777" w:rsidR="00BB1E26" w:rsidRPr="00083B88" w:rsidRDefault="00BB1E26" w:rsidP="005178B0">
      <w:pPr>
        <w:rPr>
          <w:sz w:val="22"/>
        </w:rPr>
      </w:pPr>
    </w:p>
    <w:p w14:paraId="1DD0BF33" w14:textId="77777777" w:rsidR="00BB1E26" w:rsidRPr="00083B88" w:rsidRDefault="00BB1E26" w:rsidP="005178B0">
      <w:pPr>
        <w:rPr>
          <w:sz w:val="22"/>
        </w:rPr>
      </w:pPr>
    </w:p>
    <w:p w14:paraId="6C43C424" w14:textId="77777777" w:rsidR="00BB1E26" w:rsidRPr="00083B88" w:rsidRDefault="00BB1E26" w:rsidP="005178B0">
      <w:pPr>
        <w:rPr>
          <w:sz w:val="22"/>
        </w:rPr>
      </w:pPr>
    </w:p>
    <w:p w14:paraId="7EC89741" w14:textId="77777777" w:rsidR="00BB1E26" w:rsidRPr="00083B88" w:rsidRDefault="00BB1E26" w:rsidP="005178B0">
      <w:pPr>
        <w:rPr>
          <w:sz w:val="22"/>
        </w:rPr>
      </w:pPr>
    </w:p>
    <w:p w14:paraId="705F9451" w14:textId="77777777" w:rsidR="00BB1E26" w:rsidRPr="00083B88" w:rsidRDefault="00BB1E26" w:rsidP="005178B0">
      <w:pPr>
        <w:rPr>
          <w:sz w:val="22"/>
        </w:rPr>
      </w:pPr>
    </w:p>
    <w:p w14:paraId="1DC9E36F" w14:textId="77777777" w:rsidR="00BB1E26" w:rsidRPr="00083B88" w:rsidRDefault="00BB1E26" w:rsidP="005178B0">
      <w:pPr>
        <w:rPr>
          <w:sz w:val="22"/>
        </w:rPr>
      </w:pPr>
    </w:p>
    <w:p w14:paraId="6526E47A" w14:textId="77777777" w:rsidR="005A4097" w:rsidRPr="00083B88" w:rsidRDefault="005A4097" w:rsidP="005178B0">
      <w:pPr>
        <w:rPr>
          <w:sz w:val="22"/>
        </w:rPr>
      </w:pPr>
    </w:p>
    <w:p w14:paraId="2017FD48" w14:textId="77777777" w:rsidR="005A4097" w:rsidRPr="00083B88" w:rsidRDefault="005A4097" w:rsidP="005178B0">
      <w:pPr>
        <w:rPr>
          <w:sz w:val="22"/>
        </w:rPr>
      </w:pPr>
    </w:p>
    <w:p w14:paraId="535C6848" w14:textId="77777777" w:rsidR="005A4097" w:rsidRPr="00083B88" w:rsidRDefault="005A4097" w:rsidP="005178B0">
      <w:pPr>
        <w:rPr>
          <w:sz w:val="22"/>
        </w:rPr>
      </w:pPr>
    </w:p>
    <w:p w14:paraId="1B1963AE" w14:textId="77777777" w:rsidR="005A4097" w:rsidRPr="00083B88" w:rsidRDefault="005A4097" w:rsidP="005178B0">
      <w:pPr>
        <w:rPr>
          <w:sz w:val="22"/>
        </w:rPr>
      </w:pPr>
    </w:p>
    <w:p w14:paraId="3811D5AA" w14:textId="77777777" w:rsidR="005A4097" w:rsidRPr="00083B88" w:rsidRDefault="005A4097" w:rsidP="005178B0">
      <w:pPr>
        <w:rPr>
          <w:sz w:val="22"/>
        </w:rPr>
      </w:pPr>
    </w:p>
    <w:p w14:paraId="1F3EB13A" w14:textId="77777777" w:rsidR="005A4097" w:rsidRPr="00083B88" w:rsidRDefault="005A4097" w:rsidP="005178B0">
      <w:pPr>
        <w:rPr>
          <w:sz w:val="22"/>
        </w:rPr>
      </w:pPr>
    </w:p>
    <w:p w14:paraId="4321C913" w14:textId="77777777" w:rsidR="005A4097" w:rsidRPr="00083B88" w:rsidRDefault="005A4097" w:rsidP="005178B0">
      <w:pPr>
        <w:rPr>
          <w:sz w:val="22"/>
        </w:rPr>
      </w:pPr>
    </w:p>
    <w:p w14:paraId="022BB0ED" w14:textId="77777777" w:rsidR="00BB1E26" w:rsidRPr="00083B88" w:rsidRDefault="00BB1E26" w:rsidP="005178B0">
      <w:pPr>
        <w:rPr>
          <w:sz w:val="22"/>
        </w:rPr>
      </w:pPr>
    </w:p>
    <w:p w14:paraId="612F3176" w14:textId="77777777" w:rsidR="00D65E75" w:rsidRPr="00083B88" w:rsidRDefault="00354169" w:rsidP="001F614F">
      <w:pPr>
        <w:pStyle w:val="NaslovTOC"/>
        <w:spacing w:before="0"/>
        <w:rPr>
          <w:rFonts w:ascii="Arial" w:hAnsi="Arial" w:cs="Arial"/>
          <w:b w:val="0"/>
          <w:color w:val="auto"/>
          <w:sz w:val="22"/>
          <w:szCs w:val="22"/>
        </w:rPr>
      </w:pPr>
      <w:bookmarkStart w:id="0" w:name="_Toc336851729"/>
      <w:r w:rsidRPr="00083B88">
        <w:rPr>
          <w:rFonts w:ascii="Arial" w:hAnsi="Arial" w:cs="Arial"/>
          <w:b w:val="0"/>
          <w:color w:val="auto"/>
          <w:sz w:val="22"/>
          <w:szCs w:val="22"/>
        </w:rPr>
        <w:br w:type="page"/>
      </w:r>
      <w:r w:rsidR="009B3F0C" w:rsidRPr="00083B88">
        <w:rPr>
          <w:rFonts w:ascii="Arial" w:hAnsi="Arial" w:cs="Arial"/>
          <w:b w:val="0"/>
          <w:color w:val="auto"/>
          <w:sz w:val="22"/>
          <w:szCs w:val="22"/>
        </w:rPr>
        <w:lastRenderedPageBreak/>
        <w:t>KAZALO</w:t>
      </w:r>
    </w:p>
    <w:p w14:paraId="2CBC1ED1" w14:textId="63D5F6ED" w:rsidR="00685E2B" w:rsidRPr="00685E2B" w:rsidRDefault="009B3F0C">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r w:rsidRPr="00685E2B">
        <w:rPr>
          <w:rFonts w:ascii="Arial" w:hAnsi="Arial" w:cs="Arial"/>
          <w:b w:val="0"/>
          <w:sz w:val="16"/>
          <w:szCs w:val="16"/>
        </w:rPr>
        <w:fldChar w:fldCharType="begin"/>
      </w:r>
      <w:r w:rsidRPr="00685E2B">
        <w:rPr>
          <w:rFonts w:ascii="Arial" w:hAnsi="Arial" w:cs="Arial"/>
          <w:b w:val="0"/>
          <w:sz w:val="16"/>
          <w:szCs w:val="16"/>
        </w:rPr>
        <w:instrText xml:space="preserve"> TOC \o "1-5" \h \z \u </w:instrText>
      </w:r>
      <w:r w:rsidRPr="00685E2B">
        <w:rPr>
          <w:rFonts w:ascii="Arial" w:hAnsi="Arial" w:cs="Arial"/>
          <w:b w:val="0"/>
          <w:sz w:val="16"/>
          <w:szCs w:val="16"/>
        </w:rPr>
        <w:fldChar w:fldCharType="separate"/>
      </w:r>
      <w:hyperlink w:anchor="_Toc199957174" w:history="1">
        <w:r w:rsidR="00685E2B" w:rsidRPr="00685E2B">
          <w:rPr>
            <w:rStyle w:val="Hiperpovezava"/>
            <w:rFonts w:ascii="Arial" w:hAnsi="Arial" w:cs="Arial"/>
            <w:b w:val="0"/>
            <w:noProof/>
            <w:sz w:val="16"/>
            <w:szCs w:val="16"/>
          </w:rPr>
          <w:t>1.</w:t>
        </w:r>
        <w:r w:rsidR="00685E2B" w:rsidRPr="00685E2B">
          <w:rPr>
            <w:rFonts w:ascii="Arial" w:eastAsiaTheme="minorEastAsia" w:hAnsi="Arial" w:cs="Arial"/>
            <w:b w:val="0"/>
            <w:caps w:val="0"/>
            <w:noProof/>
            <w:kern w:val="2"/>
            <w:sz w:val="16"/>
            <w:szCs w:val="16"/>
            <w:lang w:eastAsia="sl-SI"/>
            <w14:ligatures w14:val="standardContextual"/>
          </w:rPr>
          <w:tab/>
        </w:r>
        <w:r w:rsidR="00685E2B" w:rsidRPr="00685E2B">
          <w:rPr>
            <w:rStyle w:val="Hiperpovezava"/>
            <w:rFonts w:ascii="Arial" w:hAnsi="Arial" w:cs="Arial"/>
            <w:b w:val="0"/>
            <w:noProof/>
            <w:sz w:val="16"/>
            <w:szCs w:val="16"/>
          </w:rPr>
          <w:t>NAROČNIK</w:t>
        </w:r>
        <w:r w:rsidR="00685E2B" w:rsidRPr="00685E2B">
          <w:rPr>
            <w:rFonts w:ascii="Arial" w:hAnsi="Arial" w:cs="Arial"/>
            <w:b w:val="0"/>
            <w:noProof/>
            <w:webHidden/>
            <w:sz w:val="16"/>
            <w:szCs w:val="16"/>
          </w:rPr>
          <w:tab/>
        </w:r>
        <w:r w:rsidR="00685E2B" w:rsidRPr="00685E2B">
          <w:rPr>
            <w:rFonts w:ascii="Arial" w:hAnsi="Arial" w:cs="Arial"/>
            <w:b w:val="0"/>
            <w:noProof/>
            <w:webHidden/>
            <w:sz w:val="16"/>
            <w:szCs w:val="16"/>
          </w:rPr>
          <w:fldChar w:fldCharType="begin"/>
        </w:r>
        <w:r w:rsidR="00685E2B" w:rsidRPr="00685E2B">
          <w:rPr>
            <w:rFonts w:ascii="Arial" w:hAnsi="Arial" w:cs="Arial"/>
            <w:b w:val="0"/>
            <w:noProof/>
            <w:webHidden/>
            <w:sz w:val="16"/>
            <w:szCs w:val="16"/>
          </w:rPr>
          <w:instrText xml:space="preserve"> PAGEREF _Toc199957174 \h </w:instrText>
        </w:r>
        <w:r w:rsidR="00685E2B" w:rsidRPr="00685E2B">
          <w:rPr>
            <w:rFonts w:ascii="Arial" w:hAnsi="Arial" w:cs="Arial"/>
            <w:b w:val="0"/>
            <w:noProof/>
            <w:webHidden/>
            <w:sz w:val="16"/>
            <w:szCs w:val="16"/>
          </w:rPr>
        </w:r>
        <w:r w:rsidR="00685E2B" w:rsidRPr="00685E2B">
          <w:rPr>
            <w:rFonts w:ascii="Arial" w:hAnsi="Arial" w:cs="Arial"/>
            <w:b w:val="0"/>
            <w:noProof/>
            <w:webHidden/>
            <w:sz w:val="16"/>
            <w:szCs w:val="16"/>
          </w:rPr>
          <w:fldChar w:fldCharType="separate"/>
        </w:r>
        <w:r w:rsidR="00685E2B">
          <w:rPr>
            <w:rFonts w:ascii="Arial" w:hAnsi="Arial" w:cs="Arial"/>
            <w:b w:val="0"/>
            <w:noProof/>
            <w:webHidden/>
            <w:sz w:val="16"/>
            <w:szCs w:val="16"/>
          </w:rPr>
          <w:t>6</w:t>
        </w:r>
        <w:r w:rsidR="00685E2B" w:rsidRPr="00685E2B">
          <w:rPr>
            <w:rFonts w:ascii="Arial" w:hAnsi="Arial" w:cs="Arial"/>
            <w:b w:val="0"/>
            <w:noProof/>
            <w:webHidden/>
            <w:sz w:val="16"/>
            <w:szCs w:val="16"/>
          </w:rPr>
          <w:fldChar w:fldCharType="end"/>
        </w:r>
      </w:hyperlink>
    </w:p>
    <w:p w14:paraId="47F70EB1" w14:textId="111ACA99"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75" w:history="1">
        <w:r w:rsidRPr="00685E2B">
          <w:rPr>
            <w:rStyle w:val="Hiperpovezava"/>
            <w:rFonts w:ascii="Arial" w:hAnsi="Arial" w:cs="Arial"/>
            <w:b w:val="0"/>
            <w:noProof/>
            <w:sz w:val="16"/>
            <w:szCs w:val="16"/>
          </w:rPr>
          <w:t>2.</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OZNAKA IN PREDMET JAVNEGA NAROČILA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_Toc199957175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6</w:t>
        </w:r>
        <w:r w:rsidRPr="00685E2B">
          <w:rPr>
            <w:rFonts w:ascii="Arial" w:hAnsi="Arial" w:cs="Arial"/>
            <w:b w:val="0"/>
            <w:noProof/>
            <w:webHidden/>
            <w:sz w:val="16"/>
            <w:szCs w:val="16"/>
          </w:rPr>
          <w:fldChar w:fldCharType="end"/>
        </w:r>
      </w:hyperlink>
    </w:p>
    <w:p w14:paraId="6BFB832D" w14:textId="2E500E42"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76" w:history="1">
        <w:r w:rsidRPr="00685E2B">
          <w:rPr>
            <w:rStyle w:val="Hiperpovezava"/>
            <w:rFonts w:ascii="Arial" w:hAnsi="Arial" w:cs="Arial"/>
            <w:b w:val="0"/>
            <w:noProof/>
            <w:sz w:val="16"/>
            <w:szCs w:val="16"/>
          </w:rPr>
          <w:t>3.</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VRSTA POSTOPKA IN NAČIN ODDAJE JAVNEGA NAROČILA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_Toc199957176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10</w:t>
        </w:r>
        <w:r w:rsidRPr="00685E2B">
          <w:rPr>
            <w:rFonts w:ascii="Arial" w:hAnsi="Arial" w:cs="Arial"/>
            <w:b w:val="0"/>
            <w:noProof/>
            <w:webHidden/>
            <w:sz w:val="16"/>
            <w:szCs w:val="16"/>
          </w:rPr>
          <w:fldChar w:fldCharType="end"/>
        </w:r>
      </w:hyperlink>
    </w:p>
    <w:p w14:paraId="2AE43E40" w14:textId="38D3AB72"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77" w:history="1">
        <w:r w:rsidRPr="00685E2B">
          <w:rPr>
            <w:rStyle w:val="Hiperpovezava"/>
            <w:rFonts w:ascii="Arial" w:hAnsi="Arial" w:cs="Arial"/>
            <w:b w:val="0"/>
            <w:noProof/>
            <w:sz w:val="16"/>
            <w:szCs w:val="16"/>
          </w:rPr>
          <w:t>4.</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OBDOBJE VELJAVNOSTI DNS</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_Toc199957177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10</w:t>
        </w:r>
        <w:r w:rsidRPr="00685E2B">
          <w:rPr>
            <w:rFonts w:ascii="Arial" w:hAnsi="Arial" w:cs="Arial"/>
            <w:b w:val="0"/>
            <w:noProof/>
            <w:webHidden/>
            <w:sz w:val="16"/>
            <w:szCs w:val="16"/>
          </w:rPr>
          <w:fldChar w:fldCharType="end"/>
        </w:r>
      </w:hyperlink>
    </w:p>
    <w:p w14:paraId="1134DC1E" w14:textId="6073132E"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78" w:history="1">
        <w:r w:rsidRPr="00685E2B">
          <w:rPr>
            <w:rStyle w:val="Hiperpovezava"/>
            <w:rFonts w:ascii="Arial" w:hAnsi="Arial" w:cs="Arial"/>
            <w:b w:val="0"/>
            <w:noProof/>
            <w:sz w:val="16"/>
            <w:szCs w:val="16"/>
          </w:rPr>
          <w:t>5.</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ROK IN NAČIN PREDLOŽITVE PRIJAVE TER UPORABLJENA TEHNOLOGIJA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_Toc199957178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11</w:t>
        </w:r>
        <w:r w:rsidRPr="00685E2B">
          <w:rPr>
            <w:rFonts w:ascii="Arial" w:hAnsi="Arial" w:cs="Arial"/>
            <w:b w:val="0"/>
            <w:noProof/>
            <w:webHidden/>
            <w:sz w:val="16"/>
            <w:szCs w:val="16"/>
          </w:rPr>
          <w:fldChar w:fldCharType="end"/>
        </w:r>
      </w:hyperlink>
    </w:p>
    <w:p w14:paraId="33ED2D96" w14:textId="3B982742"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79" w:history="1">
        <w:r w:rsidRPr="00685E2B">
          <w:rPr>
            <w:rStyle w:val="Hiperpovezava"/>
            <w:rFonts w:ascii="Arial" w:hAnsi="Arial" w:cs="Arial"/>
            <w:b w:val="0"/>
            <w:noProof/>
            <w:sz w:val="16"/>
            <w:szCs w:val="16"/>
          </w:rPr>
          <w:t>6.</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PRAVNA PODLAGA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_Toc199957179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11</w:t>
        </w:r>
        <w:r w:rsidRPr="00685E2B">
          <w:rPr>
            <w:rFonts w:ascii="Arial" w:hAnsi="Arial" w:cs="Arial"/>
            <w:b w:val="0"/>
            <w:noProof/>
            <w:webHidden/>
            <w:sz w:val="16"/>
            <w:szCs w:val="16"/>
          </w:rPr>
          <w:fldChar w:fldCharType="end"/>
        </w:r>
      </w:hyperlink>
    </w:p>
    <w:p w14:paraId="2CFAA04C" w14:textId="097C7A16"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80" w:history="1">
        <w:r w:rsidRPr="00685E2B">
          <w:rPr>
            <w:rStyle w:val="Hiperpovezava"/>
            <w:rFonts w:ascii="Arial" w:hAnsi="Arial" w:cs="Arial"/>
            <w:b w:val="0"/>
            <w:noProof/>
            <w:sz w:val="16"/>
            <w:szCs w:val="16"/>
          </w:rPr>
          <w:t>7.</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POSTOPEK IZBIRE KANDIDATA/PONUDNIKA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_Toc199957180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12</w:t>
        </w:r>
        <w:r w:rsidRPr="00685E2B">
          <w:rPr>
            <w:rFonts w:ascii="Arial" w:hAnsi="Arial" w:cs="Arial"/>
            <w:b w:val="0"/>
            <w:noProof/>
            <w:webHidden/>
            <w:sz w:val="16"/>
            <w:szCs w:val="16"/>
          </w:rPr>
          <w:fldChar w:fldCharType="end"/>
        </w:r>
      </w:hyperlink>
    </w:p>
    <w:p w14:paraId="25E43E0E" w14:textId="2EB2F8F9"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181" w:history="1">
        <w:r w:rsidRPr="00685E2B">
          <w:rPr>
            <w:rStyle w:val="Hiperpovezava"/>
            <w:rFonts w:ascii="Arial" w:hAnsi="Arial" w:cs="Arial"/>
            <w:bCs/>
            <w:noProof/>
            <w:sz w:val="16"/>
            <w:szCs w:val="16"/>
          </w:rPr>
          <w:t>7.1</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Prva faza: predložitev prijave - usposobljenost kandidatov in vzpostavitev kataloga ponudnikov</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_Toc199957181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12</w:t>
        </w:r>
        <w:r w:rsidRPr="00685E2B">
          <w:rPr>
            <w:rFonts w:ascii="Arial" w:hAnsi="Arial" w:cs="Arial"/>
            <w:bCs/>
            <w:noProof/>
            <w:webHidden/>
            <w:sz w:val="16"/>
            <w:szCs w:val="16"/>
          </w:rPr>
          <w:fldChar w:fldCharType="end"/>
        </w:r>
      </w:hyperlink>
    </w:p>
    <w:p w14:paraId="402D6CA3" w14:textId="41ABB4F9"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182" w:history="1">
        <w:r w:rsidRPr="00685E2B">
          <w:rPr>
            <w:rStyle w:val="Hiperpovezava"/>
            <w:rFonts w:ascii="Arial" w:hAnsi="Arial" w:cs="Arial"/>
            <w:bCs/>
            <w:noProof/>
            <w:sz w:val="16"/>
            <w:szCs w:val="16"/>
          </w:rPr>
          <w:t>7.2</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Druga faza: predložitev ponudbe – izvedba in oddaja posameznih povpraševanj</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_Toc199957182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13</w:t>
        </w:r>
        <w:r w:rsidRPr="00685E2B">
          <w:rPr>
            <w:rFonts w:ascii="Arial" w:hAnsi="Arial" w:cs="Arial"/>
            <w:bCs/>
            <w:noProof/>
            <w:webHidden/>
            <w:sz w:val="16"/>
            <w:szCs w:val="16"/>
          </w:rPr>
          <w:fldChar w:fldCharType="end"/>
        </w:r>
      </w:hyperlink>
    </w:p>
    <w:p w14:paraId="29AD82FB" w14:textId="0C9E1E2B"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83" w:history="1">
        <w:r w:rsidRPr="00685E2B">
          <w:rPr>
            <w:rStyle w:val="Hiperpovezava"/>
            <w:rFonts w:ascii="Arial" w:hAnsi="Arial" w:cs="Arial"/>
            <w:bCs/>
            <w:i w:val="0"/>
            <w:iCs w:val="0"/>
            <w:noProof/>
            <w:sz w:val="16"/>
            <w:szCs w:val="16"/>
          </w:rPr>
          <w:t>7.2.1</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Ponudbena dokumentacija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_Toc199957183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13</w:t>
        </w:r>
        <w:r w:rsidRPr="00685E2B">
          <w:rPr>
            <w:rFonts w:ascii="Arial" w:hAnsi="Arial" w:cs="Arial"/>
            <w:bCs/>
            <w:i w:val="0"/>
            <w:iCs w:val="0"/>
            <w:noProof/>
            <w:webHidden/>
            <w:sz w:val="16"/>
            <w:szCs w:val="16"/>
          </w:rPr>
          <w:fldChar w:fldCharType="end"/>
        </w:r>
      </w:hyperlink>
    </w:p>
    <w:p w14:paraId="0086A1E4" w14:textId="4CEBA57B"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84" w:history="1">
        <w:r w:rsidRPr="00685E2B">
          <w:rPr>
            <w:rStyle w:val="Hiperpovezava"/>
            <w:rFonts w:ascii="Arial" w:hAnsi="Arial" w:cs="Arial"/>
            <w:bCs/>
            <w:i w:val="0"/>
            <w:iCs w:val="0"/>
            <w:noProof/>
            <w:sz w:val="16"/>
            <w:szCs w:val="16"/>
          </w:rPr>
          <w:t>7.2.2</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Rok in način predložitve ponudbe</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_Toc199957184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13</w:t>
        </w:r>
        <w:r w:rsidRPr="00685E2B">
          <w:rPr>
            <w:rFonts w:ascii="Arial" w:hAnsi="Arial" w:cs="Arial"/>
            <w:bCs/>
            <w:i w:val="0"/>
            <w:iCs w:val="0"/>
            <w:noProof/>
            <w:webHidden/>
            <w:sz w:val="16"/>
            <w:szCs w:val="16"/>
          </w:rPr>
          <w:fldChar w:fldCharType="end"/>
        </w:r>
      </w:hyperlink>
    </w:p>
    <w:p w14:paraId="47FD5EFA" w14:textId="13375907"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85" w:history="1">
        <w:r w:rsidRPr="00685E2B">
          <w:rPr>
            <w:rStyle w:val="Hiperpovezava"/>
            <w:rFonts w:ascii="Arial" w:hAnsi="Arial" w:cs="Arial"/>
            <w:bCs/>
            <w:i w:val="0"/>
            <w:iCs w:val="0"/>
            <w:noProof/>
            <w:sz w:val="16"/>
            <w:szCs w:val="16"/>
          </w:rPr>
          <w:t>7.2.3</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Odpiranja ponudb</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_Toc199957185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14</w:t>
        </w:r>
        <w:r w:rsidRPr="00685E2B">
          <w:rPr>
            <w:rFonts w:ascii="Arial" w:hAnsi="Arial" w:cs="Arial"/>
            <w:bCs/>
            <w:i w:val="0"/>
            <w:iCs w:val="0"/>
            <w:noProof/>
            <w:webHidden/>
            <w:sz w:val="16"/>
            <w:szCs w:val="16"/>
          </w:rPr>
          <w:fldChar w:fldCharType="end"/>
        </w:r>
      </w:hyperlink>
    </w:p>
    <w:p w14:paraId="5E316AAC" w14:textId="5406AEDE"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86" w:history="1">
        <w:r w:rsidRPr="00685E2B">
          <w:rPr>
            <w:rStyle w:val="Hiperpovezava"/>
            <w:rFonts w:ascii="Arial" w:hAnsi="Arial" w:cs="Arial"/>
            <w:bCs/>
            <w:i w:val="0"/>
            <w:iCs w:val="0"/>
            <w:noProof/>
            <w:sz w:val="16"/>
            <w:szCs w:val="16"/>
          </w:rPr>
          <w:t>7.2.4</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Stroški ponudbe</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_Toc199957186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14</w:t>
        </w:r>
        <w:r w:rsidRPr="00685E2B">
          <w:rPr>
            <w:rFonts w:ascii="Arial" w:hAnsi="Arial" w:cs="Arial"/>
            <w:bCs/>
            <w:i w:val="0"/>
            <w:iCs w:val="0"/>
            <w:noProof/>
            <w:webHidden/>
            <w:sz w:val="16"/>
            <w:szCs w:val="16"/>
          </w:rPr>
          <w:fldChar w:fldCharType="end"/>
        </w:r>
      </w:hyperlink>
    </w:p>
    <w:p w14:paraId="28D62339" w14:textId="0CEC5261"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87" w:history="1">
        <w:r w:rsidRPr="00685E2B">
          <w:rPr>
            <w:rStyle w:val="Hiperpovezava"/>
            <w:rFonts w:ascii="Arial" w:hAnsi="Arial" w:cs="Arial"/>
            <w:bCs/>
            <w:i w:val="0"/>
            <w:iCs w:val="0"/>
            <w:noProof/>
            <w:sz w:val="16"/>
            <w:szCs w:val="16"/>
          </w:rPr>
          <w:t>7.2.5</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Obvestilo o odločitvi o oddaji posameznega javnega naročila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_Toc199957187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14</w:t>
        </w:r>
        <w:r w:rsidRPr="00685E2B">
          <w:rPr>
            <w:rFonts w:ascii="Arial" w:hAnsi="Arial" w:cs="Arial"/>
            <w:bCs/>
            <w:i w:val="0"/>
            <w:iCs w:val="0"/>
            <w:noProof/>
            <w:webHidden/>
            <w:sz w:val="16"/>
            <w:szCs w:val="16"/>
          </w:rPr>
          <w:fldChar w:fldCharType="end"/>
        </w:r>
      </w:hyperlink>
    </w:p>
    <w:p w14:paraId="3A121A46" w14:textId="4B676803"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88" w:history="1">
        <w:r w:rsidRPr="00685E2B">
          <w:rPr>
            <w:rStyle w:val="Hiperpovezava"/>
            <w:rFonts w:ascii="Arial" w:hAnsi="Arial" w:cs="Arial"/>
            <w:bCs/>
            <w:i w:val="0"/>
            <w:iCs w:val="0"/>
            <w:noProof/>
            <w:sz w:val="16"/>
            <w:szCs w:val="16"/>
          </w:rPr>
          <w:t>7.2.6</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Protikorupcijsko določilo</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_Toc199957188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14</w:t>
        </w:r>
        <w:r w:rsidRPr="00685E2B">
          <w:rPr>
            <w:rFonts w:ascii="Arial" w:hAnsi="Arial" w:cs="Arial"/>
            <w:bCs/>
            <w:i w:val="0"/>
            <w:iCs w:val="0"/>
            <w:noProof/>
            <w:webHidden/>
            <w:sz w:val="16"/>
            <w:szCs w:val="16"/>
          </w:rPr>
          <w:fldChar w:fldCharType="end"/>
        </w:r>
      </w:hyperlink>
    </w:p>
    <w:p w14:paraId="6386BDBA" w14:textId="0F705BAB"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189" w:history="1">
        <w:r w:rsidRPr="00685E2B">
          <w:rPr>
            <w:rStyle w:val="Hiperpovezava"/>
            <w:rFonts w:ascii="Arial" w:hAnsi="Arial" w:cs="Arial"/>
            <w:bCs/>
            <w:noProof/>
            <w:sz w:val="16"/>
            <w:szCs w:val="16"/>
          </w:rPr>
          <w:t>7.3</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PREDLOŽITEV PRENOVLJENEGA IN POSODOBLJENEGA OBRAZCA ESPD</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_Toc199957189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14</w:t>
        </w:r>
        <w:r w:rsidRPr="00685E2B">
          <w:rPr>
            <w:rFonts w:ascii="Arial" w:hAnsi="Arial" w:cs="Arial"/>
            <w:bCs/>
            <w:noProof/>
            <w:webHidden/>
            <w:sz w:val="16"/>
            <w:szCs w:val="16"/>
          </w:rPr>
          <w:fldChar w:fldCharType="end"/>
        </w:r>
      </w:hyperlink>
    </w:p>
    <w:p w14:paraId="432981A8" w14:textId="1E07ED6E"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90" w:history="1">
        <w:r w:rsidRPr="00685E2B">
          <w:rPr>
            <w:rStyle w:val="Hiperpovezava"/>
            <w:rFonts w:ascii="Arial" w:hAnsi="Arial" w:cs="Arial"/>
            <w:b w:val="0"/>
            <w:noProof/>
            <w:sz w:val="16"/>
            <w:szCs w:val="16"/>
          </w:rPr>
          <w:t>8.</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TEMELJNA PRAVILA ZA DOSTOP, OBVESTILA IN POJASNILA V ZVEZI Z RAZPISNO DOKUMENTACIJO</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_Toc199957190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14</w:t>
        </w:r>
        <w:r w:rsidRPr="00685E2B">
          <w:rPr>
            <w:rFonts w:ascii="Arial" w:hAnsi="Arial" w:cs="Arial"/>
            <w:b w:val="0"/>
            <w:noProof/>
            <w:webHidden/>
            <w:sz w:val="16"/>
            <w:szCs w:val="16"/>
          </w:rPr>
          <w:fldChar w:fldCharType="end"/>
        </w:r>
      </w:hyperlink>
    </w:p>
    <w:p w14:paraId="2A5FD1E4" w14:textId="0F2DD0F6"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191" w:history="1">
        <w:r w:rsidRPr="00685E2B">
          <w:rPr>
            <w:rStyle w:val="Hiperpovezava"/>
            <w:rFonts w:ascii="Arial" w:hAnsi="Arial" w:cs="Arial"/>
            <w:bCs/>
            <w:noProof/>
            <w:sz w:val="16"/>
            <w:szCs w:val="16"/>
          </w:rPr>
          <w:t>8.1</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Dostop do razpisne dokumentacije</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_Toc199957191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14</w:t>
        </w:r>
        <w:r w:rsidRPr="00685E2B">
          <w:rPr>
            <w:rFonts w:ascii="Arial" w:hAnsi="Arial" w:cs="Arial"/>
            <w:bCs/>
            <w:noProof/>
            <w:webHidden/>
            <w:sz w:val="16"/>
            <w:szCs w:val="16"/>
          </w:rPr>
          <w:fldChar w:fldCharType="end"/>
        </w:r>
      </w:hyperlink>
    </w:p>
    <w:p w14:paraId="3903D2B9" w14:textId="44D1D33F"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92" w:history="1">
        <w:r w:rsidRPr="00685E2B">
          <w:rPr>
            <w:rStyle w:val="Hiperpovezava"/>
            <w:rFonts w:ascii="Arial" w:hAnsi="Arial" w:cs="Arial"/>
            <w:bCs/>
            <w:i w:val="0"/>
            <w:iCs w:val="0"/>
            <w:noProof/>
            <w:sz w:val="16"/>
            <w:szCs w:val="16"/>
          </w:rPr>
          <w:t>8.1.1</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Prva faza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_Toc199957192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14</w:t>
        </w:r>
        <w:r w:rsidRPr="00685E2B">
          <w:rPr>
            <w:rFonts w:ascii="Arial" w:hAnsi="Arial" w:cs="Arial"/>
            <w:bCs/>
            <w:i w:val="0"/>
            <w:iCs w:val="0"/>
            <w:noProof/>
            <w:webHidden/>
            <w:sz w:val="16"/>
            <w:szCs w:val="16"/>
          </w:rPr>
          <w:fldChar w:fldCharType="end"/>
        </w:r>
      </w:hyperlink>
    </w:p>
    <w:p w14:paraId="62B7D434" w14:textId="1D4ADAB2"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93" w:history="1">
        <w:r w:rsidRPr="00685E2B">
          <w:rPr>
            <w:rStyle w:val="Hiperpovezava"/>
            <w:rFonts w:ascii="Arial" w:hAnsi="Arial" w:cs="Arial"/>
            <w:bCs/>
            <w:i w:val="0"/>
            <w:iCs w:val="0"/>
            <w:noProof/>
            <w:sz w:val="16"/>
            <w:szCs w:val="16"/>
          </w:rPr>
          <w:t>8.1.2</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Druga faza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_Toc199957193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15</w:t>
        </w:r>
        <w:r w:rsidRPr="00685E2B">
          <w:rPr>
            <w:rFonts w:ascii="Arial" w:hAnsi="Arial" w:cs="Arial"/>
            <w:bCs/>
            <w:i w:val="0"/>
            <w:iCs w:val="0"/>
            <w:noProof/>
            <w:webHidden/>
            <w:sz w:val="16"/>
            <w:szCs w:val="16"/>
          </w:rPr>
          <w:fldChar w:fldCharType="end"/>
        </w:r>
      </w:hyperlink>
    </w:p>
    <w:p w14:paraId="4154B64B" w14:textId="3CE957A0"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194" w:history="1">
        <w:r w:rsidRPr="00685E2B">
          <w:rPr>
            <w:rStyle w:val="Hiperpovezava"/>
            <w:rFonts w:ascii="Arial" w:hAnsi="Arial" w:cs="Arial"/>
            <w:bCs/>
            <w:noProof/>
            <w:sz w:val="16"/>
            <w:szCs w:val="16"/>
          </w:rPr>
          <w:t>8.2</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Obvestila in pojasnila v zvezi z razpisno dokumentacijo</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_Toc199957194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15</w:t>
        </w:r>
        <w:r w:rsidRPr="00685E2B">
          <w:rPr>
            <w:rFonts w:ascii="Arial" w:hAnsi="Arial" w:cs="Arial"/>
            <w:bCs/>
            <w:noProof/>
            <w:webHidden/>
            <w:sz w:val="16"/>
            <w:szCs w:val="16"/>
          </w:rPr>
          <w:fldChar w:fldCharType="end"/>
        </w:r>
      </w:hyperlink>
    </w:p>
    <w:p w14:paraId="69E22832" w14:textId="6F57D6C8"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95" w:history="1">
        <w:r w:rsidRPr="00685E2B">
          <w:rPr>
            <w:rStyle w:val="Hiperpovezava"/>
            <w:rFonts w:ascii="Arial" w:hAnsi="Arial" w:cs="Arial"/>
            <w:bCs/>
            <w:i w:val="0"/>
            <w:iCs w:val="0"/>
            <w:noProof/>
            <w:sz w:val="16"/>
            <w:szCs w:val="16"/>
          </w:rPr>
          <w:t>8.2.1</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Prva faza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_Toc199957195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15</w:t>
        </w:r>
        <w:r w:rsidRPr="00685E2B">
          <w:rPr>
            <w:rFonts w:ascii="Arial" w:hAnsi="Arial" w:cs="Arial"/>
            <w:bCs/>
            <w:i w:val="0"/>
            <w:iCs w:val="0"/>
            <w:noProof/>
            <w:webHidden/>
            <w:sz w:val="16"/>
            <w:szCs w:val="16"/>
          </w:rPr>
          <w:fldChar w:fldCharType="end"/>
        </w:r>
      </w:hyperlink>
    </w:p>
    <w:p w14:paraId="242CF4E9" w14:textId="4658CCA8"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96" w:history="1">
        <w:r w:rsidRPr="00685E2B">
          <w:rPr>
            <w:rStyle w:val="Hiperpovezava"/>
            <w:rFonts w:ascii="Arial" w:hAnsi="Arial" w:cs="Arial"/>
            <w:bCs/>
            <w:i w:val="0"/>
            <w:iCs w:val="0"/>
            <w:noProof/>
            <w:sz w:val="16"/>
            <w:szCs w:val="16"/>
          </w:rPr>
          <w:t>8.2.2</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Druga faza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_Toc199957196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15</w:t>
        </w:r>
        <w:r w:rsidRPr="00685E2B">
          <w:rPr>
            <w:rFonts w:ascii="Arial" w:hAnsi="Arial" w:cs="Arial"/>
            <w:bCs/>
            <w:i w:val="0"/>
            <w:iCs w:val="0"/>
            <w:noProof/>
            <w:webHidden/>
            <w:sz w:val="16"/>
            <w:szCs w:val="16"/>
          </w:rPr>
          <w:fldChar w:fldCharType="end"/>
        </w:r>
      </w:hyperlink>
    </w:p>
    <w:p w14:paraId="6BBC53F3" w14:textId="1A987DCD" w:rsidR="00685E2B" w:rsidRPr="00685E2B" w:rsidRDefault="00685E2B">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197" w:history="1">
        <w:r w:rsidRPr="00685E2B">
          <w:rPr>
            <w:rStyle w:val="Hiperpovezava"/>
            <w:rFonts w:ascii="Arial" w:hAnsi="Arial" w:cs="Arial"/>
            <w:b w:val="0"/>
            <w:noProof/>
            <w:sz w:val="16"/>
            <w:szCs w:val="16"/>
          </w:rPr>
          <w:t>9.</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UGOTAVLJANJE SPOSOBNOSTI</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_Toc199957197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15</w:t>
        </w:r>
        <w:r w:rsidRPr="00685E2B">
          <w:rPr>
            <w:rFonts w:ascii="Arial" w:hAnsi="Arial" w:cs="Arial"/>
            <w:b w:val="0"/>
            <w:noProof/>
            <w:webHidden/>
            <w:sz w:val="16"/>
            <w:szCs w:val="16"/>
          </w:rPr>
          <w:fldChar w:fldCharType="end"/>
        </w:r>
      </w:hyperlink>
    </w:p>
    <w:p w14:paraId="32ED9228" w14:textId="2443E6CE"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198" w:history="1">
        <w:r w:rsidRPr="00685E2B">
          <w:rPr>
            <w:rStyle w:val="Hiperpovezava"/>
            <w:rFonts w:ascii="Arial" w:hAnsi="Arial" w:cs="Arial"/>
            <w:bCs/>
            <w:noProof/>
            <w:sz w:val="16"/>
            <w:szCs w:val="16"/>
          </w:rPr>
          <w:t>9.1</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Ugotavljanje sposobnosti za sodelovanje v postopku oddaje javnega naročila in dokazila</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_Toc199957198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15</w:t>
        </w:r>
        <w:r w:rsidRPr="00685E2B">
          <w:rPr>
            <w:rFonts w:ascii="Arial" w:hAnsi="Arial" w:cs="Arial"/>
            <w:bCs/>
            <w:noProof/>
            <w:webHidden/>
            <w:sz w:val="16"/>
            <w:szCs w:val="16"/>
          </w:rPr>
          <w:fldChar w:fldCharType="end"/>
        </w:r>
      </w:hyperlink>
    </w:p>
    <w:p w14:paraId="5F0CCC31" w14:textId="29A1A19A"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199" w:history="1">
        <w:r w:rsidRPr="00685E2B">
          <w:rPr>
            <w:rStyle w:val="Hiperpovezava"/>
            <w:rFonts w:ascii="Arial" w:hAnsi="Arial" w:cs="Arial"/>
            <w:bCs/>
            <w:i w:val="0"/>
            <w:iCs w:val="0"/>
            <w:noProof/>
            <w:sz w:val="16"/>
            <w:szCs w:val="16"/>
          </w:rPr>
          <w:t>9.1.1</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Razlogi za izključitev</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_Toc199957199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16</w:t>
        </w:r>
        <w:r w:rsidRPr="00685E2B">
          <w:rPr>
            <w:rFonts w:ascii="Arial" w:hAnsi="Arial" w:cs="Arial"/>
            <w:bCs/>
            <w:i w:val="0"/>
            <w:iCs w:val="0"/>
            <w:noProof/>
            <w:webHidden/>
            <w:sz w:val="16"/>
            <w:szCs w:val="16"/>
          </w:rPr>
          <w:fldChar w:fldCharType="end"/>
        </w:r>
      </w:hyperlink>
    </w:p>
    <w:p w14:paraId="09024E78" w14:textId="6C47B3ED"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00" w:history="1">
        <w:r w:rsidRPr="00685E2B">
          <w:rPr>
            <w:rStyle w:val="Hiperpovezava"/>
            <w:rFonts w:ascii="Arial" w:hAnsi="Arial" w:cs="Arial"/>
            <w:bCs/>
            <w:i w:val="0"/>
            <w:iCs w:val="0"/>
            <w:noProof/>
            <w:sz w:val="16"/>
            <w:szCs w:val="16"/>
          </w:rPr>
          <w:t>9.1.2</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Pogoji za sodelovanje glede ustreznosti za opravljanje poklicne dejavnosti</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_Toc199957200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18</w:t>
        </w:r>
        <w:r w:rsidRPr="00685E2B">
          <w:rPr>
            <w:rFonts w:ascii="Arial" w:hAnsi="Arial" w:cs="Arial"/>
            <w:bCs/>
            <w:i w:val="0"/>
            <w:iCs w:val="0"/>
            <w:noProof/>
            <w:webHidden/>
            <w:sz w:val="16"/>
            <w:szCs w:val="16"/>
          </w:rPr>
          <w:fldChar w:fldCharType="end"/>
        </w:r>
      </w:hyperlink>
    </w:p>
    <w:p w14:paraId="3888FCD4" w14:textId="2D6FD56B"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01" w:history="1">
        <w:r w:rsidRPr="00685E2B">
          <w:rPr>
            <w:rStyle w:val="Hiperpovezava"/>
            <w:rFonts w:ascii="Arial" w:hAnsi="Arial" w:cs="Arial"/>
            <w:bCs/>
            <w:i w:val="0"/>
            <w:iCs w:val="0"/>
            <w:noProof/>
            <w:sz w:val="16"/>
            <w:szCs w:val="16"/>
          </w:rPr>
          <w:t>9.1.3</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Pogoji za sodelovanje glede ekonomskega in finančnega položaja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_Toc199957201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20</w:t>
        </w:r>
        <w:r w:rsidRPr="00685E2B">
          <w:rPr>
            <w:rFonts w:ascii="Arial" w:hAnsi="Arial" w:cs="Arial"/>
            <w:bCs/>
            <w:i w:val="0"/>
            <w:iCs w:val="0"/>
            <w:noProof/>
            <w:webHidden/>
            <w:sz w:val="16"/>
            <w:szCs w:val="16"/>
          </w:rPr>
          <w:fldChar w:fldCharType="end"/>
        </w:r>
      </w:hyperlink>
    </w:p>
    <w:p w14:paraId="7A58236F" w14:textId="61CC4221"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02" w:history="1">
        <w:r w:rsidRPr="00685E2B">
          <w:rPr>
            <w:rStyle w:val="Hiperpovezava"/>
            <w:rFonts w:ascii="Arial" w:hAnsi="Arial" w:cs="Arial"/>
            <w:bCs/>
            <w:i w:val="0"/>
            <w:iCs w:val="0"/>
            <w:noProof/>
            <w:sz w:val="16"/>
            <w:szCs w:val="16"/>
          </w:rPr>
          <w:t>9.1.4</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Minimalni pogoji za izvajanje del v gozdovih, kadrovska in tehnična sposobnost</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_Toc199957202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20</w:t>
        </w:r>
        <w:r w:rsidRPr="00685E2B">
          <w:rPr>
            <w:rFonts w:ascii="Arial" w:hAnsi="Arial" w:cs="Arial"/>
            <w:bCs/>
            <w:i w:val="0"/>
            <w:iCs w:val="0"/>
            <w:noProof/>
            <w:webHidden/>
            <w:sz w:val="16"/>
            <w:szCs w:val="16"/>
          </w:rPr>
          <w:fldChar w:fldCharType="end"/>
        </w:r>
      </w:hyperlink>
    </w:p>
    <w:p w14:paraId="22545209" w14:textId="6C855DA7"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03" w:history="1">
        <w:r w:rsidRPr="00685E2B">
          <w:rPr>
            <w:rStyle w:val="Hiperpovezava"/>
            <w:rFonts w:ascii="Arial" w:hAnsi="Arial" w:cs="Arial"/>
            <w:bCs/>
            <w:i w:val="0"/>
            <w:iCs w:val="0"/>
            <w:noProof/>
            <w:sz w:val="16"/>
            <w:szCs w:val="16"/>
          </w:rPr>
          <w:t>9.1.5</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Pogoji glede uporabe biorazgradljivih olj</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_Toc199957203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22</w:t>
        </w:r>
        <w:r w:rsidRPr="00685E2B">
          <w:rPr>
            <w:rFonts w:ascii="Arial" w:hAnsi="Arial" w:cs="Arial"/>
            <w:bCs/>
            <w:i w:val="0"/>
            <w:iCs w:val="0"/>
            <w:noProof/>
            <w:webHidden/>
            <w:sz w:val="16"/>
            <w:szCs w:val="16"/>
          </w:rPr>
          <w:fldChar w:fldCharType="end"/>
        </w:r>
      </w:hyperlink>
    </w:p>
    <w:p w14:paraId="17DBEEBA" w14:textId="2AB46A96"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04" w:history="1">
        <w:r w:rsidRPr="00685E2B">
          <w:rPr>
            <w:rStyle w:val="Hiperpovezava"/>
            <w:rFonts w:ascii="Arial" w:hAnsi="Arial" w:cs="Arial"/>
            <w:bCs/>
            <w:i w:val="0"/>
            <w:iCs w:val="0"/>
            <w:noProof/>
            <w:sz w:val="16"/>
            <w:szCs w:val="16"/>
          </w:rPr>
          <w:t>9.1.6</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Drugi pogoji</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_Toc199957204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22</w:t>
        </w:r>
        <w:r w:rsidRPr="00685E2B">
          <w:rPr>
            <w:rFonts w:ascii="Arial" w:hAnsi="Arial" w:cs="Arial"/>
            <w:bCs/>
            <w:i w:val="0"/>
            <w:iCs w:val="0"/>
            <w:noProof/>
            <w:webHidden/>
            <w:sz w:val="16"/>
            <w:szCs w:val="16"/>
          </w:rPr>
          <w:fldChar w:fldCharType="end"/>
        </w:r>
      </w:hyperlink>
    </w:p>
    <w:p w14:paraId="6B6205AC" w14:textId="049574F6" w:rsidR="00685E2B" w:rsidRPr="00685E2B" w:rsidRDefault="00685E2B">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205" w:history="1">
        <w:r w:rsidRPr="00685E2B">
          <w:rPr>
            <w:rStyle w:val="Hiperpovezava"/>
            <w:rFonts w:ascii="Arial" w:hAnsi="Arial" w:cs="Arial"/>
            <w:b w:val="0"/>
            <w:noProof/>
            <w:sz w:val="16"/>
            <w:szCs w:val="16"/>
          </w:rPr>
          <w:t>10.</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MERILA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_Toc199957205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23</w:t>
        </w:r>
        <w:r w:rsidRPr="00685E2B">
          <w:rPr>
            <w:rFonts w:ascii="Arial" w:hAnsi="Arial" w:cs="Arial"/>
            <w:b w:val="0"/>
            <w:noProof/>
            <w:webHidden/>
            <w:sz w:val="16"/>
            <w:szCs w:val="16"/>
          </w:rPr>
          <w:fldChar w:fldCharType="end"/>
        </w:r>
      </w:hyperlink>
    </w:p>
    <w:p w14:paraId="2A8088DA" w14:textId="535F7614" w:rsidR="00685E2B" w:rsidRPr="00685E2B" w:rsidRDefault="00685E2B">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206" w:history="1">
        <w:r w:rsidRPr="00685E2B">
          <w:rPr>
            <w:rStyle w:val="Hiperpovezava"/>
            <w:rFonts w:ascii="Arial" w:hAnsi="Arial" w:cs="Arial"/>
            <w:b w:val="0"/>
            <w:noProof/>
            <w:sz w:val="16"/>
            <w:szCs w:val="16"/>
          </w:rPr>
          <w:t>11.</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FINANČNA ZAVAROVANJA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_Toc199957206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24</w:t>
        </w:r>
        <w:r w:rsidRPr="00685E2B">
          <w:rPr>
            <w:rFonts w:ascii="Arial" w:hAnsi="Arial" w:cs="Arial"/>
            <w:b w:val="0"/>
            <w:noProof/>
            <w:webHidden/>
            <w:sz w:val="16"/>
            <w:szCs w:val="16"/>
          </w:rPr>
          <w:fldChar w:fldCharType="end"/>
        </w:r>
      </w:hyperlink>
    </w:p>
    <w:p w14:paraId="200EE64B" w14:textId="478FB0A6"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207" w:history="1">
        <w:r w:rsidRPr="00685E2B">
          <w:rPr>
            <w:rStyle w:val="Hiperpovezava"/>
            <w:rFonts w:ascii="Arial" w:hAnsi="Arial" w:cs="Arial"/>
            <w:bCs/>
            <w:noProof/>
            <w:sz w:val="16"/>
            <w:szCs w:val="16"/>
          </w:rPr>
          <w:t>11.1</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Finančno zavarovanje za resnost ponudbe</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_Toc199957207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24</w:t>
        </w:r>
        <w:r w:rsidRPr="00685E2B">
          <w:rPr>
            <w:rFonts w:ascii="Arial" w:hAnsi="Arial" w:cs="Arial"/>
            <w:bCs/>
            <w:noProof/>
            <w:webHidden/>
            <w:sz w:val="16"/>
            <w:szCs w:val="16"/>
          </w:rPr>
          <w:fldChar w:fldCharType="end"/>
        </w:r>
      </w:hyperlink>
    </w:p>
    <w:p w14:paraId="76A58F94" w14:textId="25946595"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208" w:history="1">
        <w:r w:rsidRPr="00685E2B">
          <w:rPr>
            <w:rStyle w:val="Hiperpovezava"/>
            <w:rFonts w:ascii="Arial" w:hAnsi="Arial" w:cs="Arial"/>
            <w:bCs/>
            <w:noProof/>
            <w:sz w:val="16"/>
            <w:szCs w:val="16"/>
          </w:rPr>
          <w:t>11.2</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Finančno zavarovanje za dobro izvedbo pogodbenih obveznosti</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_Toc199957208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25</w:t>
        </w:r>
        <w:r w:rsidRPr="00685E2B">
          <w:rPr>
            <w:rFonts w:ascii="Arial" w:hAnsi="Arial" w:cs="Arial"/>
            <w:bCs/>
            <w:noProof/>
            <w:webHidden/>
            <w:sz w:val="16"/>
            <w:szCs w:val="16"/>
          </w:rPr>
          <w:fldChar w:fldCharType="end"/>
        </w:r>
      </w:hyperlink>
    </w:p>
    <w:p w14:paraId="488213C8" w14:textId="170CCC30" w:rsidR="00685E2B" w:rsidRPr="00685E2B" w:rsidRDefault="00685E2B">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209" w:history="1">
        <w:r w:rsidRPr="00685E2B">
          <w:rPr>
            <w:rStyle w:val="Hiperpovezava"/>
            <w:rFonts w:ascii="Arial" w:hAnsi="Arial" w:cs="Arial"/>
            <w:b w:val="0"/>
            <w:noProof/>
            <w:sz w:val="16"/>
            <w:szCs w:val="16"/>
          </w:rPr>
          <w:t>12.</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PRIJAVNA DOKUMENTACIJA (prva faza)</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_Toc199957209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26</w:t>
        </w:r>
        <w:r w:rsidRPr="00685E2B">
          <w:rPr>
            <w:rFonts w:ascii="Arial" w:hAnsi="Arial" w:cs="Arial"/>
            <w:b w:val="0"/>
            <w:noProof/>
            <w:webHidden/>
            <w:sz w:val="16"/>
            <w:szCs w:val="16"/>
          </w:rPr>
          <w:fldChar w:fldCharType="end"/>
        </w:r>
      </w:hyperlink>
    </w:p>
    <w:p w14:paraId="413DB29A" w14:textId="263193F0"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210" w:history="1">
        <w:r w:rsidRPr="00685E2B">
          <w:rPr>
            <w:rStyle w:val="Hiperpovezava"/>
            <w:rFonts w:ascii="Arial" w:hAnsi="Arial" w:cs="Arial"/>
            <w:bCs/>
            <w:noProof/>
            <w:sz w:val="16"/>
            <w:szCs w:val="16"/>
          </w:rPr>
          <w:t>12.1</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Prijava na javno naročilo</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_Toc199957210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27</w:t>
        </w:r>
        <w:r w:rsidRPr="00685E2B">
          <w:rPr>
            <w:rFonts w:ascii="Arial" w:hAnsi="Arial" w:cs="Arial"/>
            <w:bCs/>
            <w:noProof/>
            <w:webHidden/>
            <w:sz w:val="16"/>
            <w:szCs w:val="16"/>
          </w:rPr>
          <w:fldChar w:fldCharType="end"/>
        </w:r>
      </w:hyperlink>
    </w:p>
    <w:p w14:paraId="76F99AB4" w14:textId="7CC7C748"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211" w:history="1">
        <w:r w:rsidRPr="00685E2B">
          <w:rPr>
            <w:rStyle w:val="Hiperpovezava"/>
            <w:rFonts w:ascii="Arial" w:hAnsi="Arial" w:cs="Arial"/>
            <w:bCs/>
            <w:noProof/>
            <w:sz w:val="16"/>
            <w:szCs w:val="16"/>
          </w:rPr>
          <w:t>12.2</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Sestavljanje prijave</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_Toc199957211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27</w:t>
        </w:r>
        <w:r w:rsidRPr="00685E2B">
          <w:rPr>
            <w:rFonts w:ascii="Arial" w:hAnsi="Arial" w:cs="Arial"/>
            <w:bCs/>
            <w:noProof/>
            <w:webHidden/>
            <w:sz w:val="16"/>
            <w:szCs w:val="16"/>
          </w:rPr>
          <w:fldChar w:fldCharType="end"/>
        </w:r>
      </w:hyperlink>
    </w:p>
    <w:p w14:paraId="60B0E6A5" w14:textId="6B78710B"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12" w:history="1">
        <w:r w:rsidRPr="00685E2B">
          <w:rPr>
            <w:rStyle w:val="Hiperpovezava"/>
            <w:rFonts w:ascii="Arial" w:hAnsi="Arial" w:cs="Arial"/>
            <w:bCs/>
            <w:i w:val="0"/>
            <w:iCs w:val="0"/>
            <w:noProof/>
            <w:sz w:val="16"/>
            <w:szCs w:val="16"/>
          </w:rPr>
          <w:t>12.2.1</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Obrazec »ESPD« za vse gospodarske subjekte</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_Toc199957212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27</w:t>
        </w:r>
        <w:r w:rsidRPr="00685E2B">
          <w:rPr>
            <w:rFonts w:ascii="Arial" w:hAnsi="Arial" w:cs="Arial"/>
            <w:bCs/>
            <w:i w:val="0"/>
            <w:iCs w:val="0"/>
            <w:noProof/>
            <w:webHidden/>
            <w:sz w:val="16"/>
            <w:szCs w:val="16"/>
          </w:rPr>
          <w:fldChar w:fldCharType="end"/>
        </w:r>
      </w:hyperlink>
    </w:p>
    <w:p w14:paraId="7D8D407F" w14:textId="37A3E1BA"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13" w:history="1">
        <w:r w:rsidRPr="00685E2B">
          <w:rPr>
            <w:rStyle w:val="Hiperpovezava"/>
            <w:rFonts w:ascii="Arial" w:hAnsi="Arial" w:cs="Arial"/>
            <w:bCs/>
            <w:i w:val="0"/>
            <w:iCs w:val="0"/>
            <w:noProof/>
            <w:sz w:val="16"/>
            <w:szCs w:val="16"/>
          </w:rPr>
          <w:t>12.2.2</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Drugi dokumenti prijave</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_Toc199957213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28</w:t>
        </w:r>
        <w:r w:rsidRPr="00685E2B">
          <w:rPr>
            <w:rFonts w:ascii="Arial" w:hAnsi="Arial" w:cs="Arial"/>
            <w:bCs/>
            <w:i w:val="0"/>
            <w:iCs w:val="0"/>
            <w:noProof/>
            <w:webHidden/>
            <w:sz w:val="16"/>
            <w:szCs w:val="16"/>
          </w:rPr>
          <w:fldChar w:fldCharType="end"/>
        </w:r>
      </w:hyperlink>
    </w:p>
    <w:p w14:paraId="2EF0524E" w14:textId="0EB39C81" w:rsidR="00685E2B" w:rsidRPr="00685E2B" w:rsidRDefault="00685E2B">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199957214" w:history="1">
        <w:r w:rsidRPr="00685E2B">
          <w:rPr>
            <w:rStyle w:val="Hiperpovezava"/>
            <w:rFonts w:ascii="Arial" w:hAnsi="Arial" w:cs="Arial"/>
            <w:bCs/>
            <w:noProof/>
            <w:sz w:val="16"/>
            <w:szCs w:val="16"/>
          </w:rPr>
          <w:t>12.3</w:t>
        </w:r>
        <w:r w:rsidRPr="00685E2B">
          <w:rPr>
            <w:rFonts w:ascii="Arial" w:eastAsiaTheme="minorEastAsia" w:hAnsi="Arial" w:cs="Arial"/>
            <w:bCs/>
            <w:smallCaps w:val="0"/>
            <w:noProof/>
            <w:kern w:val="2"/>
            <w:sz w:val="16"/>
            <w:szCs w:val="16"/>
            <w:lang w:eastAsia="sl-SI"/>
            <w14:ligatures w14:val="standardContextual"/>
          </w:rPr>
          <w:tab/>
        </w:r>
        <w:r w:rsidRPr="00685E2B">
          <w:rPr>
            <w:rStyle w:val="Hiperpovezava"/>
            <w:rFonts w:ascii="Arial" w:hAnsi="Arial" w:cs="Arial"/>
            <w:bCs/>
            <w:noProof/>
            <w:sz w:val="16"/>
            <w:szCs w:val="16"/>
          </w:rPr>
          <w:t>Druga določila za pripravo prijave</w:t>
        </w:r>
        <w:r w:rsidRPr="00685E2B">
          <w:rPr>
            <w:rFonts w:ascii="Arial" w:hAnsi="Arial" w:cs="Arial"/>
            <w:bCs/>
            <w:noProof/>
            <w:webHidden/>
            <w:sz w:val="16"/>
            <w:szCs w:val="16"/>
          </w:rPr>
          <w:tab/>
        </w:r>
        <w:r w:rsidRPr="00685E2B">
          <w:rPr>
            <w:rFonts w:ascii="Arial" w:hAnsi="Arial" w:cs="Arial"/>
            <w:bCs/>
            <w:noProof/>
            <w:webHidden/>
            <w:sz w:val="16"/>
            <w:szCs w:val="16"/>
          </w:rPr>
          <w:fldChar w:fldCharType="begin"/>
        </w:r>
        <w:r w:rsidRPr="00685E2B">
          <w:rPr>
            <w:rFonts w:ascii="Arial" w:hAnsi="Arial" w:cs="Arial"/>
            <w:bCs/>
            <w:noProof/>
            <w:webHidden/>
            <w:sz w:val="16"/>
            <w:szCs w:val="16"/>
          </w:rPr>
          <w:instrText xml:space="preserve"> PAGEREF _Toc199957214 \h </w:instrText>
        </w:r>
        <w:r w:rsidRPr="00685E2B">
          <w:rPr>
            <w:rFonts w:ascii="Arial" w:hAnsi="Arial" w:cs="Arial"/>
            <w:bCs/>
            <w:noProof/>
            <w:webHidden/>
            <w:sz w:val="16"/>
            <w:szCs w:val="16"/>
          </w:rPr>
        </w:r>
        <w:r w:rsidRPr="00685E2B">
          <w:rPr>
            <w:rFonts w:ascii="Arial" w:hAnsi="Arial" w:cs="Arial"/>
            <w:bCs/>
            <w:noProof/>
            <w:webHidden/>
            <w:sz w:val="16"/>
            <w:szCs w:val="16"/>
          </w:rPr>
          <w:fldChar w:fldCharType="separate"/>
        </w:r>
        <w:r>
          <w:rPr>
            <w:rFonts w:ascii="Arial" w:hAnsi="Arial" w:cs="Arial"/>
            <w:bCs/>
            <w:noProof/>
            <w:webHidden/>
            <w:sz w:val="16"/>
            <w:szCs w:val="16"/>
          </w:rPr>
          <w:t>28</w:t>
        </w:r>
        <w:r w:rsidRPr="00685E2B">
          <w:rPr>
            <w:rFonts w:ascii="Arial" w:hAnsi="Arial" w:cs="Arial"/>
            <w:bCs/>
            <w:noProof/>
            <w:webHidden/>
            <w:sz w:val="16"/>
            <w:szCs w:val="16"/>
          </w:rPr>
          <w:fldChar w:fldCharType="end"/>
        </w:r>
      </w:hyperlink>
    </w:p>
    <w:p w14:paraId="54925213" w14:textId="3F3B297F"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15" w:history="1">
        <w:r w:rsidRPr="00685E2B">
          <w:rPr>
            <w:rStyle w:val="Hiperpovezava"/>
            <w:rFonts w:ascii="Arial" w:hAnsi="Arial" w:cs="Arial"/>
            <w:bCs/>
            <w:i w:val="0"/>
            <w:iCs w:val="0"/>
            <w:noProof/>
            <w:sz w:val="16"/>
            <w:szCs w:val="16"/>
          </w:rPr>
          <w:t>12.3.1</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Skupna prijava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_Toc199957215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28</w:t>
        </w:r>
        <w:r w:rsidRPr="00685E2B">
          <w:rPr>
            <w:rFonts w:ascii="Arial" w:hAnsi="Arial" w:cs="Arial"/>
            <w:bCs/>
            <w:i w:val="0"/>
            <w:iCs w:val="0"/>
            <w:noProof/>
            <w:webHidden/>
            <w:sz w:val="16"/>
            <w:szCs w:val="16"/>
          </w:rPr>
          <w:fldChar w:fldCharType="end"/>
        </w:r>
      </w:hyperlink>
    </w:p>
    <w:p w14:paraId="0C6397A5" w14:textId="17DFF949"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16" w:history="1">
        <w:r w:rsidRPr="00685E2B">
          <w:rPr>
            <w:rStyle w:val="Hiperpovezava"/>
            <w:rFonts w:ascii="Arial" w:hAnsi="Arial" w:cs="Arial"/>
            <w:bCs/>
            <w:i w:val="0"/>
            <w:iCs w:val="0"/>
            <w:noProof/>
            <w:sz w:val="16"/>
            <w:szCs w:val="16"/>
          </w:rPr>
          <w:t>12.3.2</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Prijava s podizvajalci</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_Toc199957216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29</w:t>
        </w:r>
        <w:r w:rsidRPr="00685E2B">
          <w:rPr>
            <w:rFonts w:ascii="Arial" w:hAnsi="Arial" w:cs="Arial"/>
            <w:bCs/>
            <w:i w:val="0"/>
            <w:iCs w:val="0"/>
            <w:noProof/>
            <w:webHidden/>
            <w:sz w:val="16"/>
            <w:szCs w:val="16"/>
          </w:rPr>
          <w:fldChar w:fldCharType="end"/>
        </w:r>
      </w:hyperlink>
    </w:p>
    <w:p w14:paraId="63BD4844" w14:textId="550127F0" w:rsidR="00685E2B" w:rsidRPr="00685E2B" w:rsidRDefault="00685E2B">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17" w:history="1">
        <w:r w:rsidRPr="00685E2B">
          <w:rPr>
            <w:rStyle w:val="Hiperpovezava"/>
            <w:rFonts w:ascii="Arial" w:hAnsi="Arial" w:cs="Arial"/>
            <w:bCs/>
            <w:i w:val="0"/>
            <w:iCs w:val="0"/>
            <w:noProof/>
            <w:sz w:val="16"/>
            <w:szCs w:val="16"/>
          </w:rPr>
          <w:t>12.3.3</w:t>
        </w:r>
        <w:r w:rsidRPr="00685E2B">
          <w:rPr>
            <w:rFonts w:ascii="Arial" w:eastAsiaTheme="minorEastAsia" w:hAnsi="Arial" w:cs="Arial"/>
            <w:bCs/>
            <w:i w:val="0"/>
            <w:iCs w:val="0"/>
            <w:noProof/>
            <w:kern w:val="2"/>
            <w:sz w:val="16"/>
            <w:szCs w:val="16"/>
            <w:lang w:eastAsia="sl-SI"/>
            <w14:ligatures w14:val="standardContextual"/>
          </w:rPr>
          <w:tab/>
        </w:r>
        <w:r w:rsidRPr="00685E2B">
          <w:rPr>
            <w:rStyle w:val="Hiperpovezava"/>
            <w:rFonts w:ascii="Arial" w:hAnsi="Arial" w:cs="Arial"/>
            <w:bCs/>
            <w:i w:val="0"/>
            <w:iCs w:val="0"/>
            <w:noProof/>
            <w:sz w:val="16"/>
            <w:szCs w:val="16"/>
          </w:rPr>
          <w:t>Jezik prijave</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_Toc199957217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30</w:t>
        </w:r>
        <w:r w:rsidRPr="00685E2B">
          <w:rPr>
            <w:rFonts w:ascii="Arial" w:hAnsi="Arial" w:cs="Arial"/>
            <w:bCs/>
            <w:i w:val="0"/>
            <w:iCs w:val="0"/>
            <w:noProof/>
            <w:webHidden/>
            <w:sz w:val="16"/>
            <w:szCs w:val="16"/>
          </w:rPr>
          <w:fldChar w:fldCharType="end"/>
        </w:r>
      </w:hyperlink>
    </w:p>
    <w:p w14:paraId="6F8A42CD" w14:textId="6D62749D" w:rsidR="00685E2B" w:rsidRPr="00685E2B" w:rsidRDefault="00685E2B">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218" w:history="1">
        <w:r w:rsidRPr="00685E2B">
          <w:rPr>
            <w:rStyle w:val="Hiperpovezava"/>
            <w:rFonts w:ascii="Arial" w:hAnsi="Arial" w:cs="Arial"/>
            <w:b w:val="0"/>
            <w:noProof/>
            <w:sz w:val="16"/>
            <w:szCs w:val="16"/>
          </w:rPr>
          <w:t>13.</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SKLENITEV KROVNE POGODBE IN POGODBE</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_Toc199957218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30</w:t>
        </w:r>
        <w:r w:rsidRPr="00685E2B">
          <w:rPr>
            <w:rFonts w:ascii="Arial" w:hAnsi="Arial" w:cs="Arial"/>
            <w:b w:val="0"/>
            <w:noProof/>
            <w:webHidden/>
            <w:sz w:val="16"/>
            <w:szCs w:val="16"/>
          </w:rPr>
          <w:fldChar w:fldCharType="end"/>
        </w:r>
      </w:hyperlink>
    </w:p>
    <w:p w14:paraId="2631941B" w14:textId="019DF19A" w:rsidR="00685E2B" w:rsidRPr="00685E2B" w:rsidRDefault="00685E2B">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199957219" w:history="1">
        <w:r w:rsidRPr="00685E2B">
          <w:rPr>
            <w:rStyle w:val="Hiperpovezava"/>
            <w:rFonts w:ascii="Arial" w:hAnsi="Arial" w:cs="Arial"/>
            <w:b w:val="0"/>
            <w:noProof/>
            <w:sz w:val="16"/>
            <w:szCs w:val="16"/>
          </w:rPr>
          <w:t>14.</w:t>
        </w:r>
        <w:r w:rsidRPr="00685E2B">
          <w:rPr>
            <w:rFonts w:ascii="Arial" w:eastAsiaTheme="minorEastAsia" w:hAnsi="Arial" w:cs="Arial"/>
            <w:b w:val="0"/>
            <w:caps w:val="0"/>
            <w:noProof/>
            <w:kern w:val="2"/>
            <w:sz w:val="16"/>
            <w:szCs w:val="16"/>
            <w:lang w:eastAsia="sl-SI"/>
            <w14:ligatures w14:val="standardContextual"/>
          </w:rPr>
          <w:tab/>
        </w:r>
        <w:r w:rsidRPr="00685E2B">
          <w:rPr>
            <w:rStyle w:val="Hiperpovezava"/>
            <w:rFonts w:ascii="Arial" w:hAnsi="Arial" w:cs="Arial"/>
            <w:b w:val="0"/>
            <w:noProof/>
            <w:sz w:val="16"/>
            <w:szCs w:val="16"/>
          </w:rPr>
          <w:t>PRAVNO VARSTVO</w:t>
        </w:r>
        <w:r w:rsidRPr="00685E2B">
          <w:rPr>
            <w:rFonts w:ascii="Arial" w:hAnsi="Arial" w:cs="Arial"/>
            <w:b w:val="0"/>
            <w:noProof/>
            <w:webHidden/>
            <w:sz w:val="16"/>
            <w:szCs w:val="16"/>
          </w:rPr>
          <w:tab/>
        </w:r>
        <w:r w:rsidRPr="00685E2B">
          <w:rPr>
            <w:rFonts w:ascii="Arial" w:hAnsi="Arial" w:cs="Arial"/>
            <w:b w:val="0"/>
            <w:noProof/>
            <w:webHidden/>
            <w:sz w:val="16"/>
            <w:szCs w:val="16"/>
          </w:rPr>
          <w:fldChar w:fldCharType="begin"/>
        </w:r>
        <w:r w:rsidRPr="00685E2B">
          <w:rPr>
            <w:rFonts w:ascii="Arial" w:hAnsi="Arial" w:cs="Arial"/>
            <w:b w:val="0"/>
            <w:noProof/>
            <w:webHidden/>
            <w:sz w:val="16"/>
            <w:szCs w:val="16"/>
          </w:rPr>
          <w:instrText xml:space="preserve"> PAGEREF _Toc199957219 \h </w:instrText>
        </w:r>
        <w:r w:rsidRPr="00685E2B">
          <w:rPr>
            <w:rFonts w:ascii="Arial" w:hAnsi="Arial" w:cs="Arial"/>
            <w:b w:val="0"/>
            <w:noProof/>
            <w:webHidden/>
            <w:sz w:val="16"/>
            <w:szCs w:val="16"/>
          </w:rPr>
        </w:r>
        <w:r w:rsidRPr="00685E2B">
          <w:rPr>
            <w:rFonts w:ascii="Arial" w:hAnsi="Arial" w:cs="Arial"/>
            <w:b w:val="0"/>
            <w:noProof/>
            <w:webHidden/>
            <w:sz w:val="16"/>
            <w:szCs w:val="16"/>
          </w:rPr>
          <w:fldChar w:fldCharType="separate"/>
        </w:r>
        <w:r>
          <w:rPr>
            <w:rFonts w:ascii="Arial" w:hAnsi="Arial" w:cs="Arial"/>
            <w:b w:val="0"/>
            <w:noProof/>
            <w:webHidden/>
            <w:sz w:val="16"/>
            <w:szCs w:val="16"/>
          </w:rPr>
          <w:t>31</w:t>
        </w:r>
        <w:r w:rsidRPr="00685E2B">
          <w:rPr>
            <w:rFonts w:ascii="Arial" w:hAnsi="Arial" w:cs="Arial"/>
            <w:b w:val="0"/>
            <w:noProof/>
            <w:webHidden/>
            <w:sz w:val="16"/>
            <w:szCs w:val="16"/>
          </w:rPr>
          <w:fldChar w:fldCharType="end"/>
        </w:r>
      </w:hyperlink>
    </w:p>
    <w:p w14:paraId="570B9D5C" w14:textId="7755F0BB"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0" w:history="1">
        <w:r w:rsidRPr="00685E2B">
          <w:rPr>
            <w:rStyle w:val="Hiperpovezava"/>
            <w:rFonts w:ascii="Arial" w:hAnsi="Arial" w:cs="Arial"/>
            <w:bCs/>
            <w:i w:val="0"/>
            <w:iCs w:val="0"/>
            <w:noProof/>
            <w:sz w:val="16"/>
            <w:szCs w:val="16"/>
          </w:rPr>
          <w:t>PRIJAVA NA JAVNO NAROČILO SEC 2026</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_Toc199957220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33</w:t>
        </w:r>
        <w:r w:rsidRPr="00685E2B">
          <w:rPr>
            <w:rFonts w:ascii="Arial" w:hAnsi="Arial" w:cs="Arial"/>
            <w:bCs/>
            <w:i w:val="0"/>
            <w:iCs w:val="0"/>
            <w:noProof/>
            <w:webHidden/>
            <w:sz w:val="16"/>
            <w:szCs w:val="16"/>
          </w:rPr>
          <w:fldChar w:fldCharType="end"/>
        </w:r>
      </w:hyperlink>
    </w:p>
    <w:p w14:paraId="73A0AC2F" w14:textId="41D35D9A"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1" w:history="1">
        <w:r w:rsidRPr="00685E2B">
          <w:rPr>
            <w:rStyle w:val="Hiperpovezava"/>
            <w:rFonts w:ascii="Arial" w:hAnsi="Arial" w:cs="Arial"/>
            <w:bCs/>
            <w:i w:val="0"/>
            <w:iCs w:val="0"/>
            <w:noProof/>
            <w:sz w:val="16"/>
            <w:szCs w:val="16"/>
          </w:rPr>
          <w:t>IZJAVA O TEHNIČNI IN KADROVSKI USPOSOBLJENOSTI</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_Toc199957221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34</w:t>
        </w:r>
        <w:r w:rsidRPr="00685E2B">
          <w:rPr>
            <w:rFonts w:ascii="Arial" w:hAnsi="Arial" w:cs="Arial"/>
            <w:bCs/>
            <w:i w:val="0"/>
            <w:iCs w:val="0"/>
            <w:noProof/>
            <w:webHidden/>
            <w:sz w:val="16"/>
            <w:szCs w:val="16"/>
          </w:rPr>
          <w:fldChar w:fldCharType="end"/>
        </w:r>
      </w:hyperlink>
    </w:p>
    <w:p w14:paraId="75FA7823" w14:textId="6A8FE85A"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2" w:history="1">
        <w:r w:rsidRPr="00685E2B">
          <w:rPr>
            <w:rStyle w:val="Hiperpovezava"/>
            <w:rFonts w:ascii="Arial" w:hAnsi="Arial" w:cs="Arial"/>
            <w:bCs/>
            <w:i w:val="0"/>
            <w:iCs w:val="0"/>
            <w:noProof/>
            <w:sz w:val="16"/>
            <w:szCs w:val="16"/>
          </w:rPr>
          <w:t>SOGLASJE ZA SKRAJŠANJE ROKOV ZA PREJEM PONUDB</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_Toc199957222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37</w:t>
        </w:r>
        <w:r w:rsidRPr="00685E2B">
          <w:rPr>
            <w:rFonts w:ascii="Arial" w:hAnsi="Arial" w:cs="Arial"/>
            <w:bCs/>
            <w:i w:val="0"/>
            <w:iCs w:val="0"/>
            <w:noProof/>
            <w:webHidden/>
            <w:sz w:val="16"/>
            <w:szCs w:val="16"/>
          </w:rPr>
          <w:fldChar w:fldCharType="end"/>
        </w:r>
      </w:hyperlink>
    </w:p>
    <w:p w14:paraId="24DFDAAA" w14:textId="61E62F76"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3" w:history="1">
        <w:r w:rsidRPr="00685E2B">
          <w:rPr>
            <w:rStyle w:val="Hiperpovezava"/>
            <w:rFonts w:ascii="Arial" w:hAnsi="Arial" w:cs="Arial"/>
            <w:bCs/>
            <w:i w:val="0"/>
            <w:iCs w:val="0"/>
            <w:noProof/>
            <w:sz w:val="16"/>
            <w:szCs w:val="16"/>
          </w:rPr>
          <w:t>IZJAVA O ŠTEVILU TOČK KMG V OMD</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_Toc199957223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38</w:t>
        </w:r>
        <w:r w:rsidRPr="00685E2B">
          <w:rPr>
            <w:rFonts w:ascii="Arial" w:hAnsi="Arial" w:cs="Arial"/>
            <w:bCs/>
            <w:i w:val="0"/>
            <w:iCs w:val="0"/>
            <w:noProof/>
            <w:webHidden/>
            <w:sz w:val="16"/>
            <w:szCs w:val="16"/>
          </w:rPr>
          <w:fldChar w:fldCharType="end"/>
        </w:r>
      </w:hyperlink>
    </w:p>
    <w:p w14:paraId="3AD480A7" w14:textId="5DA39780"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4" w:history="1">
        <w:r w:rsidRPr="00685E2B">
          <w:rPr>
            <w:rStyle w:val="Hiperpovezava"/>
            <w:rFonts w:ascii="Arial" w:hAnsi="Arial" w:cs="Arial"/>
            <w:bCs/>
            <w:i w:val="0"/>
            <w:iCs w:val="0"/>
            <w:noProof/>
            <w:sz w:val="16"/>
            <w:szCs w:val="16"/>
          </w:rPr>
          <w:t>IZVRŠNICA - ZAVAROVANJE ZA RESNOST PONUDBE</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_Toc199957224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39</w:t>
        </w:r>
        <w:r w:rsidRPr="00685E2B">
          <w:rPr>
            <w:rFonts w:ascii="Arial" w:hAnsi="Arial" w:cs="Arial"/>
            <w:bCs/>
            <w:i w:val="0"/>
            <w:iCs w:val="0"/>
            <w:noProof/>
            <w:webHidden/>
            <w:sz w:val="16"/>
            <w:szCs w:val="16"/>
          </w:rPr>
          <w:fldChar w:fldCharType="end"/>
        </w:r>
      </w:hyperlink>
    </w:p>
    <w:p w14:paraId="055858CB" w14:textId="2F294C21"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5" w:history="1">
        <w:r w:rsidRPr="00685E2B">
          <w:rPr>
            <w:rStyle w:val="Hiperpovezava"/>
            <w:rFonts w:ascii="Arial" w:hAnsi="Arial" w:cs="Arial"/>
            <w:bCs/>
            <w:i w:val="0"/>
            <w:iCs w:val="0"/>
            <w:noProof/>
            <w:kern w:val="28"/>
            <w:sz w:val="16"/>
            <w:szCs w:val="16"/>
            <w:lang w:eastAsia="sl-SI"/>
          </w:rPr>
          <w:t>VZOREC ZAVAROVANJA ZA DOBRO IZVEDBO POGODBENIH OBVEZNOSTI - po EPGP-758</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_Toc199957225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40</w:t>
        </w:r>
        <w:r w:rsidRPr="00685E2B">
          <w:rPr>
            <w:rFonts w:ascii="Arial" w:hAnsi="Arial" w:cs="Arial"/>
            <w:bCs/>
            <w:i w:val="0"/>
            <w:iCs w:val="0"/>
            <w:noProof/>
            <w:webHidden/>
            <w:sz w:val="16"/>
            <w:szCs w:val="16"/>
          </w:rPr>
          <w:fldChar w:fldCharType="end"/>
        </w:r>
      </w:hyperlink>
    </w:p>
    <w:p w14:paraId="29531A38" w14:textId="4946101D"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6" w:history="1">
        <w:r w:rsidRPr="00685E2B">
          <w:rPr>
            <w:rStyle w:val="Hiperpovezava"/>
            <w:rFonts w:ascii="Arial" w:hAnsi="Arial" w:cs="Arial"/>
            <w:bCs/>
            <w:i w:val="0"/>
            <w:iCs w:val="0"/>
            <w:noProof/>
            <w:kern w:val="28"/>
            <w:sz w:val="16"/>
            <w:szCs w:val="16"/>
            <w:lang w:eastAsia="sl-SI"/>
          </w:rPr>
          <w:t>IZJAVA NA PODLAGI SKLEPA SVETA EU</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_Toc199957226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42</w:t>
        </w:r>
        <w:r w:rsidRPr="00685E2B">
          <w:rPr>
            <w:rFonts w:ascii="Arial" w:hAnsi="Arial" w:cs="Arial"/>
            <w:bCs/>
            <w:i w:val="0"/>
            <w:iCs w:val="0"/>
            <w:noProof/>
            <w:webHidden/>
            <w:sz w:val="16"/>
            <w:szCs w:val="16"/>
          </w:rPr>
          <w:fldChar w:fldCharType="end"/>
        </w:r>
      </w:hyperlink>
    </w:p>
    <w:p w14:paraId="7421B234" w14:textId="32C669F3" w:rsidR="00685E2B" w:rsidRPr="00685E2B" w:rsidRDefault="00685E2B">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199957227" w:history="1">
        <w:r w:rsidRPr="00685E2B">
          <w:rPr>
            <w:rStyle w:val="Hiperpovezava"/>
            <w:rFonts w:ascii="Arial" w:hAnsi="Arial" w:cs="Arial"/>
            <w:bCs/>
            <w:i w:val="0"/>
            <w:iCs w:val="0"/>
            <w:noProof/>
            <w:kern w:val="28"/>
            <w:sz w:val="16"/>
            <w:szCs w:val="16"/>
            <w:lang w:eastAsia="sl-SI"/>
          </w:rPr>
          <w:t>IZJAVA O LASTNIŠKI STRUKTURI GOSPODARSKEGA SUBJEKTA</w:t>
        </w:r>
        <w:r w:rsidRPr="00685E2B">
          <w:rPr>
            <w:rFonts w:ascii="Arial" w:hAnsi="Arial" w:cs="Arial"/>
            <w:bCs/>
            <w:i w:val="0"/>
            <w:iCs w:val="0"/>
            <w:noProof/>
            <w:webHidden/>
            <w:sz w:val="16"/>
            <w:szCs w:val="16"/>
          </w:rPr>
          <w:tab/>
        </w:r>
        <w:r w:rsidRPr="00685E2B">
          <w:rPr>
            <w:rFonts w:ascii="Arial" w:hAnsi="Arial" w:cs="Arial"/>
            <w:bCs/>
            <w:i w:val="0"/>
            <w:iCs w:val="0"/>
            <w:noProof/>
            <w:webHidden/>
            <w:sz w:val="16"/>
            <w:szCs w:val="16"/>
          </w:rPr>
          <w:fldChar w:fldCharType="begin"/>
        </w:r>
        <w:r w:rsidRPr="00685E2B">
          <w:rPr>
            <w:rFonts w:ascii="Arial" w:hAnsi="Arial" w:cs="Arial"/>
            <w:bCs/>
            <w:i w:val="0"/>
            <w:iCs w:val="0"/>
            <w:noProof/>
            <w:webHidden/>
            <w:sz w:val="16"/>
            <w:szCs w:val="16"/>
          </w:rPr>
          <w:instrText xml:space="preserve"> PAGEREF _Toc199957227 \h </w:instrText>
        </w:r>
        <w:r w:rsidRPr="00685E2B">
          <w:rPr>
            <w:rFonts w:ascii="Arial" w:hAnsi="Arial" w:cs="Arial"/>
            <w:bCs/>
            <w:i w:val="0"/>
            <w:iCs w:val="0"/>
            <w:noProof/>
            <w:webHidden/>
            <w:sz w:val="16"/>
            <w:szCs w:val="16"/>
          </w:rPr>
        </w:r>
        <w:r w:rsidRPr="00685E2B">
          <w:rPr>
            <w:rFonts w:ascii="Arial" w:hAnsi="Arial" w:cs="Arial"/>
            <w:bCs/>
            <w:i w:val="0"/>
            <w:iCs w:val="0"/>
            <w:noProof/>
            <w:webHidden/>
            <w:sz w:val="16"/>
            <w:szCs w:val="16"/>
          </w:rPr>
          <w:fldChar w:fldCharType="separate"/>
        </w:r>
        <w:r>
          <w:rPr>
            <w:rFonts w:ascii="Arial" w:hAnsi="Arial" w:cs="Arial"/>
            <w:bCs/>
            <w:i w:val="0"/>
            <w:iCs w:val="0"/>
            <w:noProof/>
            <w:webHidden/>
            <w:sz w:val="16"/>
            <w:szCs w:val="16"/>
          </w:rPr>
          <w:t>43</w:t>
        </w:r>
        <w:r w:rsidRPr="00685E2B">
          <w:rPr>
            <w:rFonts w:ascii="Arial" w:hAnsi="Arial" w:cs="Arial"/>
            <w:bCs/>
            <w:i w:val="0"/>
            <w:iCs w:val="0"/>
            <w:noProof/>
            <w:webHidden/>
            <w:sz w:val="16"/>
            <w:szCs w:val="16"/>
          </w:rPr>
          <w:fldChar w:fldCharType="end"/>
        </w:r>
      </w:hyperlink>
    </w:p>
    <w:p w14:paraId="7B951755" w14:textId="4BBE6941" w:rsidR="003A1B08" w:rsidRPr="00CB7FBE" w:rsidRDefault="009B3F0C" w:rsidP="001F614F">
      <w:pPr>
        <w:rPr>
          <w:rFonts w:cs="Arial"/>
          <w:bCs/>
          <w:szCs w:val="20"/>
        </w:rPr>
      </w:pPr>
      <w:r w:rsidRPr="00685E2B">
        <w:rPr>
          <w:rFonts w:cs="Arial"/>
          <w:bCs/>
          <w:sz w:val="16"/>
          <w:szCs w:val="16"/>
        </w:rPr>
        <w:fldChar w:fldCharType="end"/>
      </w:r>
      <w:bookmarkStart w:id="1" w:name="_Toc336851777"/>
      <w:r w:rsidR="003A1B08" w:rsidRPr="00CB7FBE">
        <w:rPr>
          <w:rFonts w:cs="Arial"/>
          <w:bCs/>
          <w:szCs w:val="20"/>
        </w:rPr>
        <w:br w:type="page"/>
      </w:r>
    </w:p>
    <w:p w14:paraId="21AD1AB5" w14:textId="7601CEE5" w:rsidR="00BB1E26" w:rsidRPr="00083B88" w:rsidRDefault="002B2B13" w:rsidP="00366B65">
      <w:pPr>
        <w:pStyle w:val="Naslov1"/>
        <w:rPr>
          <w:sz w:val="22"/>
          <w:szCs w:val="22"/>
        </w:rPr>
      </w:pPr>
      <w:bookmarkStart w:id="2" w:name="_Toc199957174"/>
      <w:r w:rsidRPr="00083B88">
        <w:rPr>
          <w:caps w:val="0"/>
          <w:sz w:val="22"/>
          <w:szCs w:val="22"/>
        </w:rPr>
        <w:lastRenderedPageBreak/>
        <w:t>NAROČNIK</w:t>
      </w:r>
      <w:bookmarkEnd w:id="0"/>
      <w:bookmarkEnd w:id="1"/>
      <w:bookmarkEnd w:id="2"/>
    </w:p>
    <w:p w14:paraId="747DD7F7" w14:textId="7F7DDAE9" w:rsidR="006E260D" w:rsidRPr="006E260D" w:rsidRDefault="006E260D" w:rsidP="006E260D">
      <w:pPr>
        <w:spacing w:line="0" w:lineRule="atLeast"/>
        <w:rPr>
          <w:sz w:val="22"/>
        </w:rPr>
      </w:pPr>
      <w:r w:rsidRPr="006E260D">
        <w:rPr>
          <w:sz w:val="22"/>
        </w:rPr>
        <w:t xml:space="preserve">To javno naročilo izvaja družba Slovenski državni gozdovi, </w:t>
      </w:r>
      <w:proofErr w:type="spellStart"/>
      <w:r w:rsidRPr="006E260D">
        <w:rPr>
          <w:sz w:val="22"/>
        </w:rPr>
        <w:t>d.o.o</w:t>
      </w:r>
      <w:proofErr w:type="spellEnd"/>
      <w:r w:rsidRPr="006E260D">
        <w:rPr>
          <w:sz w:val="22"/>
        </w:rPr>
        <w:t xml:space="preserve">., Rožna ulica 39, 1330 Kočevje (v nadaljevanju: naročnik). Naročnik vabi vse zainteresirane gospodarske subjekte, da predložijo prijavo, skladno z zahtevami iz dokumentacije v zvezi z izdelavo prijave za vzpostavitev dinamičnega nabavnega sistema za </w:t>
      </w:r>
      <w:r w:rsidR="006D18BC">
        <w:rPr>
          <w:sz w:val="22"/>
        </w:rPr>
        <w:t>storitve sečnje in spravila lesa v drža</w:t>
      </w:r>
      <w:r w:rsidR="002A15A9">
        <w:rPr>
          <w:sz w:val="22"/>
        </w:rPr>
        <w:t>v</w:t>
      </w:r>
      <w:r w:rsidR="006D18BC">
        <w:rPr>
          <w:sz w:val="22"/>
        </w:rPr>
        <w:t>nih gozdovih</w:t>
      </w:r>
      <w:r w:rsidRPr="006E260D">
        <w:rPr>
          <w:sz w:val="22"/>
        </w:rPr>
        <w:t xml:space="preserve"> (v nadaljevanju: storitve) po omejenem postopku, za obdobje od vzpostavitve dinamičnega nabavnega sistema, </w:t>
      </w:r>
      <w:r w:rsidR="006D18BC">
        <w:rPr>
          <w:sz w:val="22"/>
        </w:rPr>
        <w:t xml:space="preserve">to je </w:t>
      </w:r>
      <w:r w:rsidRPr="006E260D">
        <w:rPr>
          <w:sz w:val="22"/>
        </w:rPr>
        <w:t>od 01.01.202</w:t>
      </w:r>
      <w:r>
        <w:rPr>
          <w:sz w:val="22"/>
        </w:rPr>
        <w:t>6</w:t>
      </w:r>
      <w:r w:rsidRPr="006E260D">
        <w:rPr>
          <w:sz w:val="22"/>
        </w:rPr>
        <w:t xml:space="preserve"> do 31.12.20</w:t>
      </w:r>
      <w:r>
        <w:rPr>
          <w:sz w:val="22"/>
        </w:rPr>
        <w:t>30</w:t>
      </w:r>
      <w:r w:rsidRPr="006E260D">
        <w:rPr>
          <w:sz w:val="22"/>
        </w:rPr>
        <w:t>.</w:t>
      </w:r>
    </w:p>
    <w:p w14:paraId="3CB1DE39" w14:textId="77777777" w:rsidR="00152883" w:rsidRPr="00083B88" w:rsidRDefault="00152883" w:rsidP="00152883">
      <w:pPr>
        <w:rPr>
          <w:sz w:val="22"/>
        </w:rPr>
      </w:pPr>
    </w:p>
    <w:p w14:paraId="3A85C06F" w14:textId="77777777" w:rsidR="00152883" w:rsidRPr="00083B88" w:rsidRDefault="00C91BF6" w:rsidP="00152883">
      <w:pPr>
        <w:pStyle w:val="Naslov1"/>
        <w:rPr>
          <w:sz w:val="22"/>
          <w:szCs w:val="22"/>
        </w:rPr>
      </w:pPr>
      <w:bookmarkStart w:id="3" w:name="_Toc336851730"/>
      <w:bookmarkStart w:id="4" w:name="_Toc336851778"/>
      <w:bookmarkStart w:id="5" w:name="_Toc199957175"/>
      <w:r w:rsidRPr="00083B88">
        <w:rPr>
          <w:sz w:val="22"/>
          <w:szCs w:val="22"/>
        </w:rPr>
        <w:t>OZNAKA IN PREDMET JAVNEGA NAROČILA</w:t>
      </w:r>
      <w:bookmarkEnd w:id="3"/>
      <w:bookmarkEnd w:id="4"/>
      <w:bookmarkEnd w:id="5"/>
    </w:p>
    <w:p w14:paraId="383446E1" w14:textId="6F8A25EE" w:rsidR="00765DEE" w:rsidRPr="00083B88" w:rsidRDefault="00765DEE" w:rsidP="00765DEE">
      <w:pPr>
        <w:rPr>
          <w:sz w:val="22"/>
        </w:rPr>
      </w:pPr>
      <w:bookmarkStart w:id="6" w:name="_Toc336851731"/>
      <w:bookmarkStart w:id="7" w:name="_Toc336851779"/>
      <w:r w:rsidRPr="00D717AC">
        <w:rPr>
          <w:b/>
          <w:bCs/>
          <w:sz w:val="22"/>
        </w:rPr>
        <w:t>Oznaka:</w:t>
      </w:r>
      <w:r w:rsidRPr="00083B88">
        <w:rPr>
          <w:sz w:val="22"/>
        </w:rPr>
        <w:t xml:space="preserve"> </w:t>
      </w:r>
      <w:r w:rsidR="007C1154" w:rsidRPr="00083B88">
        <w:rPr>
          <w:sz w:val="22"/>
        </w:rPr>
        <w:t xml:space="preserve"> </w:t>
      </w:r>
      <w:r w:rsidR="006E260D">
        <w:rPr>
          <w:sz w:val="22"/>
        </w:rPr>
        <w:t>SEC 2026</w:t>
      </w:r>
    </w:p>
    <w:p w14:paraId="4546A0C1" w14:textId="2D307BD9" w:rsidR="004306AB" w:rsidRDefault="007C1154" w:rsidP="004306AB">
      <w:pPr>
        <w:rPr>
          <w:sz w:val="22"/>
        </w:rPr>
      </w:pPr>
      <w:r w:rsidRPr="00D717AC">
        <w:rPr>
          <w:b/>
          <w:bCs/>
          <w:sz w:val="22"/>
        </w:rPr>
        <w:t>Predmet:</w:t>
      </w:r>
      <w:r w:rsidRPr="00083B88">
        <w:rPr>
          <w:sz w:val="22"/>
        </w:rPr>
        <w:t xml:space="preserve"> </w:t>
      </w:r>
      <w:r w:rsidR="006E260D">
        <w:rPr>
          <w:sz w:val="22"/>
        </w:rPr>
        <w:t xml:space="preserve">Storitve sečnje in spravila lesa v državnih gozdovih v </w:t>
      </w:r>
      <w:r w:rsidR="00F053AA" w:rsidRPr="00F053AA">
        <w:rPr>
          <w:sz w:val="22"/>
        </w:rPr>
        <w:t xml:space="preserve">upravljanju družbe </w:t>
      </w:r>
      <w:proofErr w:type="spellStart"/>
      <w:r w:rsidR="00F053AA" w:rsidRPr="00F053AA">
        <w:rPr>
          <w:sz w:val="22"/>
        </w:rPr>
        <w:t>SiDG</w:t>
      </w:r>
      <w:proofErr w:type="spellEnd"/>
      <w:r w:rsidR="00F053AA" w:rsidRPr="00F053AA">
        <w:rPr>
          <w:sz w:val="22"/>
        </w:rPr>
        <w:t xml:space="preserve"> </w:t>
      </w:r>
      <w:r w:rsidR="7F07BF4D" w:rsidRPr="4F8A99A7">
        <w:rPr>
          <w:sz w:val="22"/>
        </w:rPr>
        <w:t>v</w:t>
      </w:r>
      <w:r w:rsidR="00F053AA" w:rsidRPr="00F053AA">
        <w:rPr>
          <w:sz w:val="22"/>
        </w:rPr>
        <w:t xml:space="preserve"> </w:t>
      </w:r>
      <w:r w:rsidR="7F07BF4D" w:rsidRPr="2EB9BB27">
        <w:rPr>
          <w:sz w:val="22"/>
        </w:rPr>
        <w:t>13 (</w:t>
      </w:r>
      <w:r w:rsidR="7F07BF4D" w:rsidRPr="534CDA5E">
        <w:rPr>
          <w:sz w:val="22"/>
        </w:rPr>
        <w:t xml:space="preserve">trinajstih) </w:t>
      </w:r>
      <w:r w:rsidR="3DDDF4F8" w:rsidRPr="2B34405A">
        <w:rPr>
          <w:sz w:val="22"/>
        </w:rPr>
        <w:t xml:space="preserve">kategorijah </w:t>
      </w:r>
      <w:r w:rsidR="004306AB" w:rsidRPr="003A713A">
        <w:rPr>
          <w:sz w:val="22"/>
        </w:rPr>
        <w:t xml:space="preserve">in </w:t>
      </w:r>
      <w:r w:rsidR="004306AB" w:rsidRPr="00083B88">
        <w:rPr>
          <w:sz w:val="22"/>
        </w:rPr>
        <w:t>sicer:</w:t>
      </w:r>
    </w:p>
    <w:p w14:paraId="45FCCB95" w14:textId="77777777" w:rsidR="009774A0" w:rsidRDefault="009774A0" w:rsidP="004306AB">
      <w:pPr>
        <w:rPr>
          <w:sz w:val="22"/>
        </w:rPr>
      </w:pPr>
    </w:p>
    <w:p w14:paraId="3B40C969" w14:textId="25C085BF" w:rsidR="009774A0" w:rsidRDefault="006D18BC" w:rsidP="26A7C0AA">
      <w:pPr>
        <w:rPr>
          <w:sz w:val="22"/>
        </w:rPr>
      </w:pPr>
      <w:r w:rsidRPr="26A7C0AA">
        <w:rPr>
          <w:sz w:val="22"/>
        </w:rPr>
        <w:t>Kategorija</w:t>
      </w:r>
      <w:r w:rsidR="009774A0" w:rsidRPr="26A7C0AA">
        <w:rPr>
          <w:sz w:val="22"/>
        </w:rPr>
        <w:t xml:space="preserve"> 1: Storitve sečnje in spravila lesa v državnih gozdovih </w:t>
      </w:r>
    </w:p>
    <w:p w14:paraId="097D87E0" w14:textId="77777777" w:rsidR="009774A0" w:rsidRDefault="009774A0" w:rsidP="004306AB">
      <w:pPr>
        <w:rPr>
          <w:sz w:val="22"/>
        </w:rPr>
      </w:pPr>
    </w:p>
    <w:p w14:paraId="23D02563" w14:textId="7616CBA2" w:rsidR="009774A0" w:rsidRDefault="006D18BC" w:rsidP="521FBB0E">
      <w:pPr>
        <w:rPr>
          <w:sz w:val="22"/>
        </w:rPr>
      </w:pPr>
      <w:r w:rsidRPr="521FBB0E">
        <w:rPr>
          <w:sz w:val="22"/>
        </w:rPr>
        <w:t>Kategorija</w:t>
      </w:r>
      <w:r w:rsidR="009774A0" w:rsidRPr="521FBB0E">
        <w:rPr>
          <w:sz w:val="22"/>
        </w:rPr>
        <w:t xml:space="preserve"> 2: Storitve sečnje in spravila lesa v državnih gozdovih – </w:t>
      </w:r>
      <w:r w:rsidR="641C6810" w:rsidRPr="521FBB0E">
        <w:rPr>
          <w:sz w:val="22"/>
        </w:rPr>
        <w:t xml:space="preserve">ohranjanje in </w:t>
      </w:r>
      <w:r w:rsidR="009774A0" w:rsidRPr="521FBB0E">
        <w:rPr>
          <w:sz w:val="22"/>
        </w:rPr>
        <w:t>razvoj</w:t>
      </w:r>
      <w:r w:rsidR="172355B7" w:rsidRPr="521FBB0E">
        <w:rPr>
          <w:sz w:val="22"/>
        </w:rPr>
        <w:t xml:space="preserve"> kmetij in</w:t>
      </w:r>
      <w:r w:rsidR="009774A0" w:rsidRPr="521FBB0E">
        <w:rPr>
          <w:sz w:val="22"/>
        </w:rPr>
        <w:t xml:space="preserve"> podeželja </w:t>
      </w:r>
      <w:r w:rsidR="5707964B" w:rsidRPr="521FBB0E">
        <w:rPr>
          <w:sz w:val="22"/>
        </w:rPr>
        <w:t xml:space="preserve">na območjih z omejenimi možnostmi gospodarjenja </w:t>
      </w:r>
      <w:r w:rsidR="009774A0" w:rsidRPr="521FBB0E">
        <w:rPr>
          <w:sz w:val="22"/>
        </w:rPr>
        <w:t xml:space="preserve"> z državnimi gozdovi </w:t>
      </w:r>
      <w:r w:rsidR="00DF33D5">
        <w:rPr>
          <w:sz w:val="22"/>
        </w:rPr>
        <w:t>v Pomurski statistični regiji</w:t>
      </w:r>
    </w:p>
    <w:p w14:paraId="331766D1" w14:textId="77777777" w:rsidR="009774A0" w:rsidRDefault="009774A0" w:rsidP="004306AB">
      <w:pPr>
        <w:rPr>
          <w:sz w:val="22"/>
        </w:rPr>
      </w:pPr>
    </w:p>
    <w:p w14:paraId="2835D23A" w14:textId="77062B3F" w:rsidR="00DF33D5" w:rsidRPr="00DF33D5" w:rsidRDefault="00DF33D5" w:rsidP="00DF33D5">
      <w:pPr>
        <w:rPr>
          <w:sz w:val="22"/>
        </w:rPr>
      </w:pPr>
      <w:r w:rsidRPr="00DF33D5">
        <w:rPr>
          <w:sz w:val="22"/>
        </w:rPr>
        <w:t xml:space="preserve">Kategorija </w:t>
      </w:r>
      <w:r>
        <w:rPr>
          <w:sz w:val="22"/>
        </w:rPr>
        <w:t>3</w:t>
      </w:r>
      <w:r w:rsidRPr="00DF33D5">
        <w:rPr>
          <w:sz w:val="22"/>
        </w:rPr>
        <w:t>: Storitve sečnje in spravila lesa v državnih gozdovih – ohranjanje in razvoj kmetij in podeželja na območjih z omejenimi možnostmi gospodarjenja  z državnimi gozdovi v Po</w:t>
      </w:r>
      <w:r>
        <w:rPr>
          <w:sz w:val="22"/>
        </w:rPr>
        <w:t>dravski</w:t>
      </w:r>
      <w:r w:rsidRPr="00DF33D5">
        <w:rPr>
          <w:sz w:val="22"/>
        </w:rPr>
        <w:t xml:space="preserve"> statistični regiji</w:t>
      </w:r>
    </w:p>
    <w:p w14:paraId="6892631D" w14:textId="77777777" w:rsidR="00DF33D5" w:rsidRDefault="00DF33D5" w:rsidP="004D2550">
      <w:pPr>
        <w:rPr>
          <w:sz w:val="22"/>
        </w:rPr>
      </w:pPr>
    </w:p>
    <w:p w14:paraId="1FF3F1EF" w14:textId="570FCD08" w:rsidR="00DF33D5" w:rsidRPr="00DF33D5" w:rsidRDefault="00DF33D5" w:rsidP="00DF33D5">
      <w:pPr>
        <w:rPr>
          <w:sz w:val="22"/>
        </w:rPr>
      </w:pPr>
      <w:r w:rsidRPr="00DF33D5">
        <w:rPr>
          <w:sz w:val="22"/>
        </w:rPr>
        <w:t xml:space="preserve">Kategorija </w:t>
      </w:r>
      <w:r>
        <w:rPr>
          <w:sz w:val="22"/>
        </w:rPr>
        <w:t>4</w:t>
      </w:r>
      <w:r w:rsidRPr="00DF33D5">
        <w:rPr>
          <w:sz w:val="22"/>
        </w:rPr>
        <w:t xml:space="preserve">: Storitve sečnje in spravila lesa v državnih gozdovih – ohranjanje in razvoj kmetij in podeželja na območjih z omejenimi možnostmi gospodarjenja  z državnimi gozdovi v </w:t>
      </w:r>
      <w:r>
        <w:rPr>
          <w:sz w:val="22"/>
        </w:rPr>
        <w:t>Koroški</w:t>
      </w:r>
      <w:r w:rsidRPr="00DF33D5">
        <w:rPr>
          <w:sz w:val="22"/>
        </w:rPr>
        <w:t xml:space="preserve"> statistični regiji</w:t>
      </w:r>
    </w:p>
    <w:p w14:paraId="051D234E" w14:textId="77777777" w:rsidR="00DF33D5" w:rsidRDefault="00DF33D5" w:rsidP="004D2550">
      <w:pPr>
        <w:rPr>
          <w:sz w:val="22"/>
        </w:rPr>
      </w:pPr>
    </w:p>
    <w:p w14:paraId="0D2FBFBD" w14:textId="5EE20598" w:rsidR="00DF33D5" w:rsidRPr="00DF33D5" w:rsidRDefault="00DF33D5" w:rsidP="00DF33D5">
      <w:pPr>
        <w:rPr>
          <w:sz w:val="22"/>
        </w:rPr>
      </w:pPr>
      <w:r w:rsidRPr="00DF33D5">
        <w:rPr>
          <w:sz w:val="22"/>
        </w:rPr>
        <w:t xml:space="preserve">Kategorija </w:t>
      </w:r>
      <w:r>
        <w:rPr>
          <w:sz w:val="22"/>
        </w:rPr>
        <w:t>5</w:t>
      </w:r>
      <w:r w:rsidRPr="00DF33D5">
        <w:rPr>
          <w:sz w:val="22"/>
        </w:rPr>
        <w:t xml:space="preserve">: Storitve sečnje in spravila lesa v državnih gozdovih – ohranjanje in razvoj kmetij in podeželja na območjih z omejenimi možnostmi gospodarjenja  z državnimi gozdovi v </w:t>
      </w:r>
      <w:r>
        <w:rPr>
          <w:sz w:val="22"/>
        </w:rPr>
        <w:t xml:space="preserve">Savinjski </w:t>
      </w:r>
      <w:r w:rsidRPr="00DF33D5">
        <w:rPr>
          <w:sz w:val="22"/>
        </w:rPr>
        <w:t>statistični regiji</w:t>
      </w:r>
    </w:p>
    <w:p w14:paraId="020BB7D7" w14:textId="77777777" w:rsidR="00DF33D5" w:rsidRPr="00DF33D5" w:rsidRDefault="00DF33D5" w:rsidP="00DF33D5">
      <w:pPr>
        <w:rPr>
          <w:sz w:val="22"/>
        </w:rPr>
      </w:pPr>
    </w:p>
    <w:p w14:paraId="5EC889AE" w14:textId="16DE7DB5" w:rsidR="00DF33D5" w:rsidRPr="00DF33D5" w:rsidRDefault="00DF33D5" w:rsidP="00DF33D5">
      <w:pPr>
        <w:rPr>
          <w:sz w:val="22"/>
        </w:rPr>
      </w:pPr>
      <w:r w:rsidRPr="00DF33D5">
        <w:rPr>
          <w:sz w:val="22"/>
        </w:rPr>
        <w:t xml:space="preserve">Kategorija </w:t>
      </w:r>
      <w:r>
        <w:rPr>
          <w:sz w:val="22"/>
        </w:rPr>
        <w:t>6</w:t>
      </w:r>
      <w:r w:rsidRPr="00DF33D5">
        <w:rPr>
          <w:sz w:val="22"/>
        </w:rPr>
        <w:t xml:space="preserve">: Storitve sečnje in spravila lesa v državnih gozdovih – ohranjanje in razvoj kmetij in podeželja na območjih z omejenimi možnostmi gospodarjenja  z državnimi gozdovi v </w:t>
      </w:r>
      <w:r>
        <w:rPr>
          <w:sz w:val="22"/>
        </w:rPr>
        <w:t>Zasavski</w:t>
      </w:r>
      <w:r w:rsidRPr="00DF33D5">
        <w:rPr>
          <w:sz w:val="22"/>
        </w:rPr>
        <w:t xml:space="preserve"> statistični regiji</w:t>
      </w:r>
    </w:p>
    <w:p w14:paraId="5C4037BE" w14:textId="4E56BF03" w:rsidR="00DF33D5" w:rsidRDefault="00DF33D5" w:rsidP="00DF33D5">
      <w:pPr>
        <w:rPr>
          <w:sz w:val="22"/>
        </w:rPr>
      </w:pPr>
    </w:p>
    <w:p w14:paraId="61994FEB" w14:textId="68B66DCE" w:rsidR="00DF33D5" w:rsidRPr="00DF33D5" w:rsidRDefault="00DF33D5" w:rsidP="00DF33D5">
      <w:pPr>
        <w:rPr>
          <w:sz w:val="22"/>
        </w:rPr>
      </w:pPr>
      <w:bookmarkStart w:id="8" w:name="_Hlk199871182"/>
      <w:r w:rsidRPr="00DF33D5">
        <w:rPr>
          <w:sz w:val="22"/>
        </w:rPr>
        <w:t xml:space="preserve">Kategorija </w:t>
      </w:r>
      <w:r>
        <w:rPr>
          <w:sz w:val="22"/>
        </w:rPr>
        <w:t>7</w:t>
      </w:r>
      <w:r w:rsidRPr="00DF33D5">
        <w:rPr>
          <w:sz w:val="22"/>
        </w:rPr>
        <w:t>: Storitve sečnje in spravila lesa v državnih gozdovih – ohranjanje in razvoj kmetij in podeželja na območjih z omejenimi možnostmi gospodarjenja  z državnimi gozdovi v Posavski statistični regiji</w:t>
      </w:r>
    </w:p>
    <w:bookmarkEnd w:id="8"/>
    <w:p w14:paraId="16987199" w14:textId="77777777" w:rsidR="00DF33D5" w:rsidRPr="00DF33D5" w:rsidRDefault="00DF33D5" w:rsidP="00DF33D5">
      <w:pPr>
        <w:rPr>
          <w:sz w:val="22"/>
        </w:rPr>
      </w:pPr>
    </w:p>
    <w:p w14:paraId="2F8052A7" w14:textId="515AC99C" w:rsidR="00DF33D5" w:rsidRPr="00DF33D5" w:rsidRDefault="00DF33D5" w:rsidP="00DF33D5">
      <w:pPr>
        <w:rPr>
          <w:sz w:val="22"/>
        </w:rPr>
      </w:pPr>
      <w:bookmarkStart w:id="9" w:name="_Hlk199871207"/>
      <w:r w:rsidRPr="00DF33D5">
        <w:rPr>
          <w:sz w:val="22"/>
        </w:rPr>
        <w:t xml:space="preserve">Kategorija </w:t>
      </w:r>
      <w:r>
        <w:rPr>
          <w:sz w:val="22"/>
        </w:rPr>
        <w:t>8</w:t>
      </w:r>
      <w:r w:rsidRPr="00DF33D5">
        <w:rPr>
          <w:sz w:val="22"/>
        </w:rPr>
        <w:t xml:space="preserve">: Storitve sečnje in spravila lesa v državnih gozdovih – ohranjanje in razvoj kmetij in podeželja na območjih z omejenimi možnostmi gospodarjenja  z državnimi gozdovi v </w:t>
      </w:r>
      <w:r>
        <w:rPr>
          <w:sz w:val="22"/>
        </w:rPr>
        <w:t>Jugovzhodni</w:t>
      </w:r>
      <w:r w:rsidRPr="00DF33D5">
        <w:rPr>
          <w:sz w:val="22"/>
        </w:rPr>
        <w:t xml:space="preserve"> statistični regiji</w:t>
      </w:r>
    </w:p>
    <w:bookmarkEnd w:id="9"/>
    <w:p w14:paraId="714AC0CA" w14:textId="77777777" w:rsidR="00DF33D5" w:rsidRPr="00DF33D5" w:rsidRDefault="00DF33D5" w:rsidP="00DF33D5">
      <w:pPr>
        <w:rPr>
          <w:sz w:val="22"/>
        </w:rPr>
      </w:pPr>
    </w:p>
    <w:p w14:paraId="32BE0CBF" w14:textId="03121ECD" w:rsidR="00DF33D5" w:rsidRPr="00DF33D5" w:rsidRDefault="00DF33D5" w:rsidP="00DF33D5">
      <w:pPr>
        <w:rPr>
          <w:sz w:val="22"/>
        </w:rPr>
      </w:pPr>
      <w:r w:rsidRPr="00DF33D5">
        <w:rPr>
          <w:sz w:val="22"/>
        </w:rPr>
        <w:t xml:space="preserve">Kategorija </w:t>
      </w:r>
      <w:r>
        <w:rPr>
          <w:sz w:val="22"/>
        </w:rPr>
        <w:t>9</w:t>
      </w:r>
      <w:r w:rsidRPr="00DF33D5">
        <w:rPr>
          <w:sz w:val="22"/>
        </w:rPr>
        <w:t xml:space="preserve">: Storitve sečnje in spravila lesa v državnih gozdovih – ohranjanje in razvoj kmetij in podeželja na območjih z omejenimi možnostmi gospodarjenja  z državnimi gozdovi v </w:t>
      </w:r>
      <w:r>
        <w:rPr>
          <w:sz w:val="22"/>
        </w:rPr>
        <w:t>Osrednjeslovenski</w:t>
      </w:r>
      <w:r w:rsidRPr="00DF33D5">
        <w:rPr>
          <w:sz w:val="22"/>
        </w:rPr>
        <w:t xml:space="preserve"> statistični regiji</w:t>
      </w:r>
    </w:p>
    <w:p w14:paraId="56B6197F" w14:textId="3FFBCA5D" w:rsidR="00DF33D5" w:rsidRDefault="00DF33D5" w:rsidP="00DF33D5">
      <w:pPr>
        <w:rPr>
          <w:sz w:val="22"/>
        </w:rPr>
      </w:pPr>
    </w:p>
    <w:p w14:paraId="1EBC539E" w14:textId="44545E11" w:rsidR="00DF33D5" w:rsidRPr="00DF33D5" w:rsidRDefault="00DF33D5" w:rsidP="00DF33D5">
      <w:pPr>
        <w:rPr>
          <w:sz w:val="22"/>
        </w:rPr>
      </w:pPr>
      <w:r w:rsidRPr="00DF33D5">
        <w:rPr>
          <w:sz w:val="22"/>
        </w:rPr>
        <w:t xml:space="preserve">Kategorija </w:t>
      </w:r>
      <w:r>
        <w:rPr>
          <w:sz w:val="22"/>
        </w:rPr>
        <w:t>10</w:t>
      </w:r>
      <w:r w:rsidRPr="00DF33D5">
        <w:rPr>
          <w:sz w:val="22"/>
        </w:rPr>
        <w:t xml:space="preserve">: Storitve sečnje in spravila lesa v državnih gozdovih – ohranjanje in razvoj kmetij in podeželja na območjih z omejenimi možnostmi gospodarjenja  z državnimi gozdovi v </w:t>
      </w:r>
      <w:r>
        <w:rPr>
          <w:sz w:val="22"/>
        </w:rPr>
        <w:t xml:space="preserve">Gorenjski </w:t>
      </w:r>
      <w:r w:rsidRPr="00DF33D5">
        <w:rPr>
          <w:sz w:val="22"/>
        </w:rPr>
        <w:t>statistični regiji</w:t>
      </w:r>
    </w:p>
    <w:p w14:paraId="5BE0C32F" w14:textId="77777777" w:rsidR="00DF33D5" w:rsidRDefault="00DF33D5" w:rsidP="00DF33D5">
      <w:pPr>
        <w:rPr>
          <w:sz w:val="22"/>
        </w:rPr>
      </w:pPr>
    </w:p>
    <w:p w14:paraId="27CCEB34" w14:textId="3CCE4FBA" w:rsidR="00DF33D5" w:rsidRPr="00DF33D5" w:rsidRDefault="00DF33D5" w:rsidP="00DF33D5">
      <w:pPr>
        <w:rPr>
          <w:sz w:val="22"/>
        </w:rPr>
      </w:pPr>
      <w:r w:rsidRPr="00DF33D5">
        <w:rPr>
          <w:sz w:val="22"/>
        </w:rPr>
        <w:lastRenderedPageBreak/>
        <w:t>Kategorija 1</w:t>
      </w:r>
      <w:r>
        <w:rPr>
          <w:sz w:val="22"/>
        </w:rPr>
        <w:t>1</w:t>
      </w:r>
      <w:r w:rsidRPr="00DF33D5">
        <w:rPr>
          <w:sz w:val="22"/>
        </w:rPr>
        <w:t>: Storitve sečnje in spravila lesa v državnih gozdovih – ohranjanje in razvoj kmetij in podeželja na območjih z omejenimi možnostmi gospodarjenja  z državnimi gozdovi v Primorsko-notranjsk</w:t>
      </w:r>
      <w:r>
        <w:rPr>
          <w:sz w:val="22"/>
        </w:rPr>
        <w:t>i</w:t>
      </w:r>
      <w:r w:rsidRPr="00DF33D5">
        <w:rPr>
          <w:sz w:val="22"/>
        </w:rPr>
        <w:t xml:space="preserve"> statistični regiji</w:t>
      </w:r>
    </w:p>
    <w:p w14:paraId="5BD2FDCB" w14:textId="77777777" w:rsidR="00DF33D5" w:rsidRPr="00DF33D5" w:rsidRDefault="00DF33D5" w:rsidP="00DF33D5">
      <w:pPr>
        <w:rPr>
          <w:sz w:val="22"/>
        </w:rPr>
      </w:pPr>
    </w:p>
    <w:p w14:paraId="2B4B46FF" w14:textId="4CC3DD29" w:rsidR="00DF33D5" w:rsidRPr="00DF33D5" w:rsidRDefault="00DF33D5" w:rsidP="00DF33D5">
      <w:pPr>
        <w:rPr>
          <w:sz w:val="22"/>
        </w:rPr>
      </w:pPr>
      <w:r w:rsidRPr="00DF33D5">
        <w:rPr>
          <w:sz w:val="22"/>
        </w:rPr>
        <w:t>Kategorija 1</w:t>
      </w:r>
      <w:r>
        <w:rPr>
          <w:sz w:val="22"/>
        </w:rPr>
        <w:t>2</w:t>
      </w:r>
      <w:r w:rsidRPr="00DF33D5">
        <w:rPr>
          <w:sz w:val="22"/>
        </w:rPr>
        <w:t xml:space="preserve">: Storitve sečnje in spravila lesa v državnih gozdovih – ohranjanje in razvoj kmetij in podeželja na območjih z omejenimi možnostmi gospodarjenja  z državnimi gozdovi v </w:t>
      </w:r>
      <w:r>
        <w:rPr>
          <w:sz w:val="22"/>
        </w:rPr>
        <w:t>Goriški</w:t>
      </w:r>
      <w:r w:rsidRPr="00DF33D5">
        <w:rPr>
          <w:sz w:val="22"/>
        </w:rPr>
        <w:t xml:space="preserve"> statistični regiji</w:t>
      </w:r>
    </w:p>
    <w:p w14:paraId="485F2AB0" w14:textId="77777777" w:rsidR="00DF33D5" w:rsidRPr="00DF33D5" w:rsidRDefault="00DF33D5" w:rsidP="00DF33D5">
      <w:pPr>
        <w:rPr>
          <w:sz w:val="22"/>
        </w:rPr>
      </w:pPr>
    </w:p>
    <w:p w14:paraId="32BF58EF" w14:textId="50651EFD" w:rsidR="00DF33D5" w:rsidRPr="00DF33D5" w:rsidRDefault="00DF33D5" w:rsidP="00DF33D5">
      <w:pPr>
        <w:rPr>
          <w:sz w:val="22"/>
        </w:rPr>
      </w:pPr>
      <w:r w:rsidRPr="7DC05ACE">
        <w:rPr>
          <w:sz w:val="22"/>
        </w:rPr>
        <w:t>Kategorija</w:t>
      </w:r>
      <w:r w:rsidRPr="00DF33D5">
        <w:rPr>
          <w:sz w:val="22"/>
        </w:rPr>
        <w:t xml:space="preserve"> 1</w:t>
      </w:r>
      <w:r>
        <w:rPr>
          <w:sz w:val="22"/>
        </w:rPr>
        <w:t>3</w:t>
      </w:r>
      <w:r w:rsidRPr="00DF33D5">
        <w:rPr>
          <w:sz w:val="22"/>
        </w:rPr>
        <w:t xml:space="preserve">: Storitve sečnje in spravila lesa v državnih gozdovih – ohranjanje in razvoj kmetij in podeželja na območjih z omejenimi možnostmi gospodarjenja  z državnimi gozdovi v </w:t>
      </w:r>
      <w:r>
        <w:rPr>
          <w:sz w:val="22"/>
        </w:rPr>
        <w:t xml:space="preserve">Obalno-kraški </w:t>
      </w:r>
      <w:r w:rsidRPr="00DF33D5">
        <w:rPr>
          <w:sz w:val="22"/>
        </w:rPr>
        <w:t>regiji</w:t>
      </w:r>
    </w:p>
    <w:p w14:paraId="27E572CB" w14:textId="71C3983F" w:rsidR="00DF33D5" w:rsidRDefault="00DF33D5" w:rsidP="00DF33D5">
      <w:pPr>
        <w:rPr>
          <w:sz w:val="22"/>
        </w:rPr>
      </w:pPr>
    </w:p>
    <w:p w14:paraId="5CD85A36" w14:textId="51F630B4" w:rsidR="00CC3EEB" w:rsidRDefault="00B07BD4" w:rsidP="004D2550">
      <w:pPr>
        <w:rPr>
          <w:sz w:val="22"/>
        </w:rPr>
      </w:pPr>
      <w:r>
        <w:rPr>
          <w:sz w:val="22"/>
        </w:rPr>
        <w:t xml:space="preserve">Kategorija </w:t>
      </w:r>
      <w:r w:rsidR="00DF33D5">
        <w:rPr>
          <w:sz w:val="22"/>
        </w:rPr>
        <w:t xml:space="preserve">od št. </w:t>
      </w:r>
      <w:r>
        <w:rPr>
          <w:sz w:val="22"/>
        </w:rPr>
        <w:t xml:space="preserve">2 </w:t>
      </w:r>
      <w:r w:rsidR="00DF33D5">
        <w:rPr>
          <w:sz w:val="22"/>
        </w:rPr>
        <w:t xml:space="preserve">do 13 </w:t>
      </w:r>
      <w:r w:rsidR="00DF33D5" w:rsidRPr="1090460E">
        <w:rPr>
          <w:sz w:val="22"/>
        </w:rPr>
        <w:t>so</w:t>
      </w:r>
      <w:r w:rsidRPr="1090460E">
        <w:rPr>
          <w:sz w:val="22"/>
        </w:rPr>
        <w:t xml:space="preserve"> oblikovan</w:t>
      </w:r>
      <w:r w:rsidR="00DF33D5" w:rsidRPr="1090460E">
        <w:rPr>
          <w:sz w:val="22"/>
        </w:rPr>
        <w:t>e</w:t>
      </w:r>
      <w:r>
        <w:rPr>
          <w:sz w:val="22"/>
        </w:rPr>
        <w:t xml:space="preserve"> iz razloga, ker je n</w:t>
      </w:r>
      <w:r w:rsidR="00CC3EEB">
        <w:rPr>
          <w:sz w:val="22"/>
        </w:rPr>
        <w:t xml:space="preserve">aročnik  skladno z določilom četrte točke prvega odstavka 7. člena </w:t>
      </w:r>
      <w:r w:rsidR="00CC3EEB" w:rsidRPr="00CC3EEB">
        <w:rPr>
          <w:sz w:val="22"/>
        </w:rPr>
        <w:t>Zakon o gospodarjenju z gozdovi v lasti Republike Slovenije (Uradni list RS, št. 9/16, 36/21 – ZZIRDKG in 140/22 – ZSDH-1A</w:t>
      </w:r>
      <w:r w:rsidR="00CC3EEB">
        <w:rPr>
          <w:sz w:val="22"/>
        </w:rPr>
        <w:t xml:space="preserve">, v nadaljevanju </w:t>
      </w:r>
      <w:r w:rsidR="00CC3EEB" w:rsidRPr="00CC3EEB">
        <w:rPr>
          <w:sz w:val="22"/>
        </w:rPr>
        <w:t>ZGGLRS)</w:t>
      </w:r>
      <w:r w:rsidR="00CC3EEB">
        <w:rPr>
          <w:sz w:val="22"/>
        </w:rPr>
        <w:t xml:space="preserve"> dolžan </w:t>
      </w:r>
      <w:r w:rsidR="00CC3EEB" w:rsidRPr="00CC3EEB">
        <w:rPr>
          <w:sz w:val="22"/>
        </w:rPr>
        <w:t>prispevati k doseganju ciljev razvoja podeželja, zlasti ohranjanja kmetij in podeželja v gorskem in hribovitem svetu z omejenimi možnostmi gospodarjenja</w:t>
      </w:r>
      <w:r w:rsidR="00CC3EEB">
        <w:rPr>
          <w:sz w:val="22"/>
        </w:rPr>
        <w:t xml:space="preserve">. Naročnik je zato javno naročilo razdelil na </w:t>
      </w:r>
      <w:r w:rsidR="00DF33D5">
        <w:rPr>
          <w:sz w:val="22"/>
        </w:rPr>
        <w:t xml:space="preserve">trinajst </w:t>
      </w:r>
      <w:r w:rsidR="00CC3EEB" w:rsidRPr="1090460E">
        <w:rPr>
          <w:sz w:val="22"/>
        </w:rPr>
        <w:t>kategorij</w:t>
      </w:r>
      <w:r w:rsidR="00CC3EEB">
        <w:rPr>
          <w:sz w:val="22"/>
        </w:rPr>
        <w:t>, pri čemer s kategorij</w:t>
      </w:r>
      <w:r w:rsidR="00DF33D5">
        <w:rPr>
          <w:sz w:val="22"/>
        </w:rPr>
        <w:t xml:space="preserve">ami od št. </w:t>
      </w:r>
      <w:r w:rsidR="007502FC">
        <w:rPr>
          <w:sz w:val="22"/>
        </w:rPr>
        <w:t xml:space="preserve">2 </w:t>
      </w:r>
      <w:r w:rsidR="00DF33D5">
        <w:rPr>
          <w:sz w:val="22"/>
        </w:rPr>
        <w:t xml:space="preserve">do 13 </w:t>
      </w:r>
      <w:r w:rsidR="00CC3EEB">
        <w:rPr>
          <w:sz w:val="22"/>
        </w:rPr>
        <w:t xml:space="preserve">zasleduje navedeni cilj razvoja podeželja. </w:t>
      </w:r>
      <w:r w:rsidR="004D2550">
        <w:rPr>
          <w:sz w:val="22"/>
        </w:rPr>
        <w:t xml:space="preserve">Storitev sečnje in spravila lesa obsegajo dela na območjih na katerih se zasleduje cilj </w:t>
      </w:r>
      <w:r w:rsidR="004D2550" w:rsidRPr="004D2550">
        <w:rPr>
          <w:sz w:val="22"/>
        </w:rPr>
        <w:t>ohranjanja kmetij in podeželja v gorskem in hribovitem svetu z omejenimi možnostmi gospodarjenja</w:t>
      </w:r>
      <w:r w:rsidR="004D2550">
        <w:rPr>
          <w:sz w:val="22"/>
        </w:rPr>
        <w:t>.</w:t>
      </w:r>
      <w:r w:rsidR="00CC3EEB">
        <w:rPr>
          <w:sz w:val="22"/>
        </w:rPr>
        <w:t xml:space="preserve">  </w:t>
      </w:r>
    </w:p>
    <w:p w14:paraId="297D3F43" w14:textId="77777777" w:rsidR="003C360C" w:rsidRDefault="003C360C" w:rsidP="004D2550">
      <w:pPr>
        <w:rPr>
          <w:sz w:val="22"/>
        </w:rPr>
      </w:pPr>
    </w:p>
    <w:p w14:paraId="1BDA0BFC" w14:textId="6FD50F89" w:rsidR="003C360C" w:rsidRDefault="00CC0165" w:rsidP="004D2550">
      <w:pPr>
        <w:rPr>
          <w:sz w:val="22"/>
        </w:rPr>
      </w:pPr>
      <w:r>
        <w:rPr>
          <w:sz w:val="22"/>
        </w:rPr>
        <w:t xml:space="preserve">Gospodarski </w:t>
      </w:r>
      <w:r w:rsidR="00BD7082">
        <w:rPr>
          <w:sz w:val="22"/>
        </w:rPr>
        <w:t>subjekt lahko odda prijavo za kategorijo 1 in</w:t>
      </w:r>
      <w:r w:rsidR="00A72F6D">
        <w:rPr>
          <w:sz w:val="22"/>
        </w:rPr>
        <w:t xml:space="preserve"> (ali)</w:t>
      </w:r>
      <w:r w:rsidR="00BD7082">
        <w:rPr>
          <w:sz w:val="22"/>
        </w:rPr>
        <w:t xml:space="preserve"> </w:t>
      </w:r>
      <w:r w:rsidR="00462346">
        <w:rPr>
          <w:sz w:val="22"/>
        </w:rPr>
        <w:t xml:space="preserve">za </w:t>
      </w:r>
      <w:r w:rsidR="003B387F">
        <w:rPr>
          <w:sz w:val="22"/>
        </w:rPr>
        <w:t xml:space="preserve">ustrezno </w:t>
      </w:r>
      <w:r w:rsidR="00462346">
        <w:rPr>
          <w:sz w:val="22"/>
        </w:rPr>
        <w:t>kategorijo</w:t>
      </w:r>
      <w:r w:rsidR="003B387F">
        <w:rPr>
          <w:sz w:val="22"/>
        </w:rPr>
        <w:t xml:space="preserve">, ki je predvidena </w:t>
      </w:r>
      <w:r w:rsidR="00DD2961">
        <w:rPr>
          <w:sz w:val="22"/>
        </w:rPr>
        <w:t xml:space="preserve">za </w:t>
      </w:r>
      <w:r w:rsidR="00DD2961" w:rsidRPr="00DD2961">
        <w:rPr>
          <w:sz w:val="22"/>
        </w:rPr>
        <w:t>ohranjanje in razvoj kmetij in podeželja na območjih z omejenimi možnostmi gospodarjenja  z državnimi gozdovi</w:t>
      </w:r>
      <w:r w:rsidR="00496D96">
        <w:rPr>
          <w:sz w:val="22"/>
        </w:rPr>
        <w:t xml:space="preserve"> </w:t>
      </w:r>
      <w:r w:rsidR="00DD2961">
        <w:rPr>
          <w:sz w:val="22"/>
        </w:rPr>
        <w:t>(OMD</w:t>
      </w:r>
      <w:r w:rsidR="00DD2961" w:rsidRPr="29570F42">
        <w:rPr>
          <w:sz w:val="22"/>
        </w:rPr>
        <w:t>)</w:t>
      </w:r>
      <w:r w:rsidR="54EB6536" w:rsidRPr="29570F42">
        <w:rPr>
          <w:sz w:val="22"/>
        </w:rPr>
        <w:t xml:space="preserve"> </w:t>
      </w:r>
      <w:r w:rsidR="54EB6536" w:rsidRPr="5613FAA0">
        <w:rPr>
          <w:sz w:val="22"/>
        </w:rPr>
        <w:t xml:space="preserve">- </w:t>
      </w:r>
      <w:r w:rsidR="54EB6536" w:rsidRPr="5BFDEB3E">
        <w:rPr>
          <w:sz w:val="22"/>
        </w:rPr>
        <w:t xml:space="preserve">v kolikor ponudnik </w:t>
      </w:r>
      <w:r w:rsidR="54EB6536" w:rsidRPr="0D4994AB">
        <w:rPr>
          <w:sz w:val="22"/>
        </w:rPr>
        <w:t xml:space="preserve">izpolnjuje </w:t>
      </w:r>
      <w:r w:rsidR="54EB6536" w:rsidRPr="680275D5">
        <w:rPr>
          <w:sz w:val="22"/>
        </w:rPr>
        <w:t xml:space="preserve">pogoj </w:t>
      </w:r>
      <w:r w:rsidR="54EB6536" w:rsidRPr="48F09367">
        <w:rPr>
          <w:sz w:val="22"/>
        </w:rPr>
        <w:t>glede</w:t>
      </w:r>
      <w:r w:rsidR="33845523" w:rsidRPr="40480C76">
        <w:rPr>
          <w:sz w:val="22"/>
        </w:rPr>
        <w:t xml:space="preserve"> sedeža njegove </w:t>
      </w:r>
      <w:r w:rsidR="33845523" w:rsidRPr="5FD798EC">
        <w:rPr>
          <w:sz w:val="22"/>
        </w:rPr>
        <w:t xml:space="preserve">KMG MID (sedež KMG MID ponudnika </w:t>
      </w:r>
      <w:r w:rsidR="33845523" w:rsidRPr="5CAB03D0">
        <w:rPr>
          <w:sz w:val="22"/>
        </w:rPr>
        <w:t>se mo</w:t>
      </w:r>
      <w:r w:rsidR="4A4CDC28" w:rsidRPr="5CAB03D0">
        <w:rPr>
          <w:sz w:val="22"/>
        </w:rPr>
        <w:t>ra nahajati</w:t>
      </w:r>
      <w:r w:rsidR="33845523" w:rsidRPr="5CAB03D0">
        <w:rPr>
          <w:sz w:val="22"/>
        </w:rPr>
        <w:t xml:space="preserve"> </w:t>
      </w:r>
      <w:r w:rsidR="4A4CDC28" w:rsidRPr="449E3E11">
        <w:rPr>
          <w:sz w:val="22"/>
        </w:rPr>
        <w:t>v statistični regiji,</w:t>
      </w:r>
      <w:r w:rsidR="33845523" w:rsidRPr="449E3E11">
        <w:rPr>
          <w:sz w:val="22"/>
        </w:rPr>
        <w:t xml:space="preserve"> </w:t>
      </w:r>
      <w:r w:rsidR="4A4CDC28" w:rsidRPr="231A58F3">
        <w:rPr>
          <w:sz w:val="22"/>
        </w:rPr>
        <w:t xml:space="preserve">znotraj </w:t>
      </w:r>
      <w:r w:rsidR="4A4CDC28" w:rsidRPr="1826C3D5">
        <w:rPr>
          <w:sz w:val="22"/>
        </w:rPr>
        <w:t xml:space="preserve">katere se oddaja izvajanje </w:t>
      </w:r>
      <w:r w:rsidR="4A4CDC28" w:rsidRPr="594EA373">
        <w:rPr>
          <w:sz w:val="22"/>
        </w:rPr>
        <w:t>del</w:t>
      </w:r>
      <w:r w:rsidR="4A4CDC28" w:rsidRPr="6B40F2D0">
        <w:rPr>
          <w:sz w:val="22"/>
        </w:rPr>
        <w:t>)</w:t>
      </w:r>
      <w:r w:rsidR="33845523" w:rsidRPr="231A58F3">
        <w:rPr>
          <w:sz w:val="22"/>
        </w:rPr>
        <w:t xml:space="preserve"> </w:t>
      </w:r>
      <w:r w:rsidR="00DD2961" w:rsidRPr="231A58F3">
        <w:rPr>
          <w:sz w:val="22"/>
        </w:rPr>
        <w:t xml:space="preserve">. </w:t>
      </w:r>
    </w:p>
    <w:p w14:paraId="226C7668" w14:textId="042571DA" w:rsidR="00F21BC8" w:rsidRDefault="00F21BC8" w:rsidP="004D2550">
      <w:pPr>
        <w:rPr>
          <w:sz w:val="22"/>
        </w:rPr>
      </w:pPr>
    </w:p>
    <w:p w14:paraId="5C330BAF" w14:textId="67D03EA0" w:rsidR="00691471" w:rsidRDefault="19F7E97B" w:rsidP="6A702C4A">
      <w:pPr>
        <w:rPr>
          <w:sz w:val="22"/>
        </w:rPr>
      </w:pPr>
      <w:r w:rsidRPr="6A702C4A">
        <w:rPr>
          <w:sz w:val="22"/>
        </w:rPr>
        <w:t>Predmet javnega naročila je izvedba sečnje in spravila lesa v državnih gozdovih v obsegu, kot ga bo določil naročnik v posameznem postopku oddaje posamičnih naročil</w:t>
      </w:r>
      <w:r w:rsidR="75032BA9" w:rsidRPr="6A702C4A">
        <w:rPr>
          <w:sz w:val="22"/>
        </w:rPr>
        <w:t xml:space="preserve">, </w:t>
      </w:r>
      <w:proofErr w:type="spellStart"/>
      <w:r w:rsidR="75032BA9" w:rsidRPr="6A702C4A">
        <w:rPr>
          <w:sz w:val="22"/>
        </w:rPr>
        <w:t>t.j</w:t>
      </w:r>
      <w:proofErr w:type="spellEnd"/>
      <w:r w:rsidR="75032BA9" w:rsidRPr="6A702C4A">
        <w:rPr>
          <w:sz w:val="22"/>
        </w:rPr>
        <w:t>. posameznega povabila k oddaji ponudbe</w:t>
      </w:r>
      <w:r w:rsidR="1F2BA0B3" w:rsidRPr="6A702C4A">
        <w:rPr>
          <w:sz w:val="22"/>
        </w:rPr>
        <w:t xml:space="preserve"> ali </w:t>
      </w:r>
      <w:r w:rsidR="237AB9BE" w:rsidRPr="6A702C4A">
        <w:rPr>
          <w:sz w:val="22"/>
        </w:rPr>
        <w:t xml:space="preserve">planskega povabila </w:t>
      </w:r>
      <w:r w:rsidR="2BEA5598" w:rsidRPr="6A702C4A">
        <w:rPr>
          <w:sz w:val="22"/>
        </w:rPr>
        <w:t>k oddaji ponudbe</w:t>
      </w:r>
      <w:r w:rsidRPr="6A702C4A">
        <w:rPr>
          <w:sz w:val="22"/>
        </w:rPr>
        <w:t xml:space="preserve"> (v nadaljevanju tudi osnovni posel). </w:t>
      </w:r>
    </w:p>
    <w:p w14:paraId="1EE1CA8E" w14:textId="77777777" w:rsidR="00EC413B" w:rsidRDefault="00EC413B" w:rsidP="00126AFC">
      <w:pPr>
        <w:rPr>
          <w:sz w:val="22"/>
        </w:rPr>
      </w:pPr>
    </w:p>
    <w:p w14:paraId="7D35A3C1" w14:textId="498BFF37" w:rsidR="00126AFC" w:rsidRDefault="75032BA9" w:rsidP="6A702C4A">
      <w:pPr>
        <w:rPr>
          <w:sz w:val="22"/>
        </w:rPr>
      </w:pPr>
      <w:r w:rsidRPr="6A702C4A">
        <w:rPr>
          <w:sz w:val="22"/>
        </w:rPr>
        <w:t xml:space="preserve">Predmet posamičnega </w:t>
      </w:r>
      <w:r w:rsidR="1038700B" w:rsidRPr="6A702C4A">
        <w:rPr>
          <w:sz w:val="22"/>
        </w:rPr>
        <w:t xml:space="preserve">javnega </w:t>
      </w:r>
      <w:r w:rsidRPr="6A702C4A">
        <w:rPr>
          <w:sz w:val="22"/>
        </w:rPr>
        <w:t>naročila</w:t>
      </w:r>
      <w:r w:rsidR="4508829C" w:rsidRPr="6A702C4A">
        <w:rPr>
          <w:sz w:val="22"/>
        </w:rPr>
        <w:t xml:space="preserve"> (PJN)</w:t>
      </w:r>
      <w:r w:rsidRPr="6A702C4A">
        <w:rPr>
          <w:sz w:val="22"/>
        </w:rPr>
        <w:t xml:space="preserve"> je izvajanje storitev sečnje in spravila lesa v gozdovih v vsebini, kot izhaja iz povabila k oddaji ponudbe v posameznem postopku javnega naročila, odločb ali sklepov ZGS, na podlagi katerih je naročnik pripravil to povabilo in delovnih nalogov.</w:t>
      </w:r>
      <w:r w:rsidR="44EA1A22" w:rsidRPr="6A702C4A">
        <w:rPr>
          <w:sz w:val="22"/>
        </w:rPr>
        <w:t xml:space="preserve"> Predmet planskega javnega naročila</w:t>
      </w:r>
      <w:r w:rsidR="4508829C" w:rsidRPr="6A702C4A">
        <w:rPr>
          <w:sz w:val="22"/>
        </w:rPr>
        <w:t xml:space="preserve"> (PLJN)</w:t>
      </w:r>
      <w:r w:rsidR="44EA1A22" w:rsidRPr="6A702C4A">
        <w:rPr>
          <w:sz w:val="22"/>
        </w:rPr>
        <w:t xml:space="preserve"> je izvajanje storitev sečnje in spravila lesa v gozdovih v vsebini, kot izhaja iz povabila k oddaji ponudbe v posameznem postopku javnega naročila in sicer okvirna količina na točno geografsko omejenem območju. Planska javna naročila imajo daljše časovno obdobje izvajanja in niso vezane na vnaprej določene odločbe in </w:t>
      </w:r>
      <w:r w:rsidR="20006F9C" w:rsidRPr="6A702C4A">
        <w:rPr>
          <w:sz w:val="22"/>
        </w:rPr>
        <w:t>delovne naloge</w:t>
      </w:r>
      <w:r w:rsidR="44EA1A22" w:rsidRPr="6A702C4A">
        <w:rPr>
          <w:sz w:val="22"/>
        </w:rPr>
        <w:t xml:space="preserve">. </w:t>
      </w:r>
    </w:p>
    <w:p w14:paraId="4F958317" w14:textId="77777777" w:rsidR="00197032" w:rsidRPr="00197032" w:rsidRDefault="00197032" w:rsidP="00197032">
      <w:pPr>
        <w:rPr>
          <w:sz w:val="22"/>
        </w:rPr>
      </w:pPr>
    </w:p>
    <w:p w14:paraId="35D2D748" w14:textId="24F5F9F5" w:rsidR="00197032" w:rsidRPr="00197032" w:rsidRDefault="75032BA9" w:rsidP="6A702C4A">
      <w:pPr>
        <w:rPr>
          <w:sz w:val="22"/>
        </w:rPr>
      </w:pPr>
      <w:r w:rsidRPr="6A702C4A">
        <w:rPr>
          <w:sz w:val="22"/>
        </w:rPr>
        <w:t xml:space="preserve">Storitve iz prejšnjega odstavka so predvidoma naslednje: </w:t>
      </w:r>
    </w:p>
    <w:p w14:paraId="7499BB65" w14:textId="557D7DCB" w:rsidR="00197032" w:rsidRPr="00197032" w:rsidRDefault="75032BA9" w:rsidP="6A702C4A">
      <w:pPr>
        <w:rPr>
          <w:sz w:val="22"/>
        </w:rPr>
      </w:pPr>
      <w:r w:rsidRPr="6A702C4A">
        <w:rPr>
          <w:sz w:val="22"/>
        </w:rPr>
        <w:t>-</w:t>
      </w:r>
      <w:r w:rsidR="00197032">
        <w:tab/>
      </w:r>
      <w:r w:rsidRPr="6A702C4A">
        <w:rPr>
          <w:sz w:val="22"/>
        </w:rPr>
        <w:t xml:space="preserve">sečnja in spravilo drevja, za katerega je izdana odločba ZGS in ki je označeno za sečnjo s strani ZGS ali sečnja in spravilo drevja v primeru naravnih ujm, kjer </w:t>
      </w:r>
      <w:proofErr w:type="spellStart"/>
      <w:r w:rsidRPr="6A702C4A">
        <w:rPr>
          <w:sz w:val="22"/>
        </w:rPr>
        <w:t>odkazilo</w:t>
      </w:r>
      <w:proofErr w:type="spellEnd"/>
      <w:r w:rsidRPr="6A702C4A">
        <w:rPr>
          <w:sz w:val="22"/>
        </w:rPr>
        <w:t xml:space="preserve"> ni možno</w:t>
      </w:r>
      <w:r w:rsidR="5DFCEC1A" w:rsidRPr="6A702C4A">
        <w:rPr>
          <w:sz w:val="22"/>
        </w:rPr>
        <w:t xml:space="preserve">;  </w:t>
      </w:r>
    </w:p>
    <w:p w14:paraId="48B71484" w14:textId="2BDA1D2F" w:rsidR="00197032" w:rsidRPr="00197032" w:rsidRDefault="75032BA9" w:rsidP="6A702C4A">
      <w:pPr>
        <w:rPr>
          <w:sz w:val="22"/>
        </w:rPr>
      </w:pPr>
      <w:r w:rsidRPr="6A702C4A">
        <w:rPr>
          <w:sz w:val="22"/>
        </w:rPr>
        <w:t>-</w:t>
      </w:r>
      <w:r w:rsidR="00197032">
        <w:tab/>
      </w:r>
      <w:r w:rsidRPr="6A702C4A">
        <w:rPr>
          <w:sz w:val="22"/>
        </w:rPr>
        <w:t>izvedba vseh del, ki so v neposredni zvezi z oz. so potrebna zaradi ali v zvezi z realizacijo del iz prejšnje alineje tega odstavka (izdelava gozdnega reda, vsa dela, ki se zahtevajo zaradi ureditve sečišča, dela predvidena z odločbo ZGS, razen če je naročnik odločil drugače, itd.)</w:t>
      </w:r>
      <w:r w:rsidR="20006F9C" w:rsidRPr="6A702C4A">
        <w:rPr>
          <w:sz w:val="22"/>
        </w:rPr>
        <w:t xml:space="preserve"> in so definiran</w:t>
      </w:r>
      <w:r w:rsidR="2D3F5B0B" w:rsidRPr="6A702C4A">
        <w:rPr>
          <w:sz w:val="22"/>
        </w:rPr>
        <w:t>a</w:t>
      </w:r>
      <w:r w:rsidR="20006F9C" w:rsidRPr="6A702C4A">
        <w:rPr>
          <w:sz w:val="22"/>
        </w:rPr>
        <w:t xml:space="preserve"> v delovnem nalogu</w:t>
      </w:r>
      <w:r w:rsidRPr="6A702C4A">
        <w:rPr>
          <w:sz w:val="22"/>
        </w:rPr>
        <w:t>;</w:t>
      </w:r>
    </w:p>
    <w:p w14:paraId="329AEB7D" w14:textId="77777777" w:rsidR="00197032" w:rsidRPr="00197032" w:rsidRDefault="75032BA9" w:rsidP="6A702C4A">
      <w:pPr>
        <w:rPr>
          <w:sz w:val="22"/>
        </w:rPr>
      </w:pPr>
      <w:r w:rsidRPr="6A702C4A">
        <w:rPr>
          <w:sz w:val="22"/>
        </w:rPr>
        <w:t>-</w:t>
      </w:r>
      <w:r w:rsidR="00197032">
        <w:tab/>
      </w:r>
      <w:r w:rsidRPr="6A702C4A">
        <w:rPr>
          <w:sz w:val="22"/>
        </w:rPr>
        <w:t>izvedba gozdnogojitvenih in varstvenih del, del za spodbujanje ekoloških in socialnih funkcij ter del gozdnega gradbeništva ter del transporta GLS, ki so morebiti del posamičnega javnega naročila za izvajanje sečnje in spravila pri mešanih javnih naročilih,</w:t>
      </w:r>
    </w:p>
    <w:p w14:paraId="137647F4" w14:textId="0A995B57" w:rsidR="00197032" w:rsidRPr="00197032" w:rsidRDefault="75032BA9" w:rsidP="6A702C4A">
      <w:pPr>
        <w:rPr>
          <w:sz w:val="22"/>
        </w:rPr>
      </w:pPr>
      <w:r w:rsidRPr="6A702C4A">
        <w:rPr>
          <w:sz w:val="22"/>
        </w:rPr>
        <w:t>-</w:t>
      </w:r>
      <w:r w:rsidR="00197032">
        <w:tab/>
      </w:r>
      <w:r w:rsidRPr="6A702C4A">
        <w:rPr>
          <w:sz w:val="22"/>
        </w:rPr>
        <w:t>izvoz sečnih ostankov;</w:t>
      </w:r>
    </w:p>
    <w:p w14:paraId="3BB3200D" w14:textId="77777777" w:rsidR="00197032" w:rsidRPr="00197032" w:rsidRDefault="75032BA9" w:rsidP="6A702C4A">
      <w:pPr>
        <w:rPr>
          <w:sz w:val="22"/>
        </w:rPr>
      </w:pPr>
      <w:r w:rsidRPr="6A702C4A">
        <w:rPr>
          <w:sz w:val="22"/>
        </w:rPr>
        <w:t>-</w:t>
      </w:r>
      <w:r w:rsidR="00197032">
        <w:tab/>
      </w:r>
      <w:r w:rsidRPr="6A702C4A">
        <w:rPr>
          <w:sz w:val="22"/>
        </w:rPr>
        <w:t xml:space="preserve">sortiranje posekanega lesa ob kamionski cesti ali na </w:t>
      </w:r>
      <w:proofErr w:type="spellStart"/>
      <w:r w:rsidRPr="6A702C4A">
        <w:rPr>
          <w:sz w:val="22"/>
        </w:rPr>
        <w:t>rampnih</w:t>
      </w:r>
      <w:proofErr w:type="spellEnd"/>
      <w:r w:rsidRPr="6A702C4A">
        <w:rPr>
          <w:sz w:val="22"/>
        </w:rPr>
        <w:t xml:space="preserve"> prostorih, skladno z navodili naročnika.</w:t>
      </w:r>
    </w:p>
    <w:p w14:paraId="61E16657" w14:textId="77777777" w:rsidR="00197032" w:rsidRPr="00197032" w:rsidRDefault="00197032" w:rsidP="00197032">
      <w:pPr>
        <w:rPr>
          <w:sz w:val="22"/>
        </w:rPr>
      </w:pPr>
    </w:p>
    <w:p w14:paraId="1F200CB9" w14:textId="0D9BD45D" w:rsidR="00197032" w:rsidRDefault="75032BA9" w:rsidP="6A702C4A">
      <w:pPr>
        <w:rPr>
          <w:sz w:val="22"/>
        </w:rPr>
      </w:pPr>
      <w:r w:rsidRPr="6A702C4A">
        <w:rPr>
          <w:sz w:val="22"/>
        </w:rPr>
        <w:t xml:space="preserve">Naročnik bo lahko oddal po </w:t>
      </w:r>
      <w:r w:rsidR="4E3A070A" w:rsidRPr="6A702C4A">
        <w:rPr>
          <w:sz w:val="22"/>
        </w:rPr>
        <w:t xml:space="preserve">planskem javnem </w:t>
      </w:r>
      <w:r w:rsidRPr="6A702C4A">
        <w:rPr>
          <w:sz w:val="22"/>
        </w:rPr>
        <w:t>naročilu tudi dela z izredno povečano nevarnostjo del. Za dela s povečano nevarnostjo del se štejejo vse sečnje in spravilo v ujmah poškodovanih gozdov (snegolom, vetrolom, žledolom), kjer je koncentracija poškodovanih dreves več kot 50 m</w:t>
      </w:r>
      <w:r w:rsidRPr="6A702C4A">
        <w:rPr>
          <w:rFonts w:cs="Arial"/>
          <w:sz w:val="22"/>
        </w:rPr>
        <w:t>³</w:t>
      </w:r>
      <w:r w:rsidRPr="6A702C4A">
        <w:rPr>
          <w:sz w:val="22"/>
        </w:rPr>
        <w:t xml:space="preserve">/ha. V primeru, da </w:t>
      </w:r>
      <w:r w:rsidR="00A445CE">
        <w:rPr>
          <w:sz w:val="22"/>
        </w:rPr>
        <w:t>se naročnik in izvajalec sporazumno ne dogovorita glede</w:t>
      </w:r>
      <w:r w:rsidRPr="6A702C4A">
        <w:rPr>
          <w:sz w:val="22"/>
        </w:rPr>
        <w:t xml:space="preserve"> izvajanj</w:t>
      </w:r>
      <w:r w:rsidR="00A445CE">
        <w:rPr>
          <w:sz w:val="22"/>
        </w:rPr>
        <w:t>a</w:t>
      </w:r>
      <w:r w:rsidRPr="6A702C4A">
        <w:rPr>
          <w:sz w:val="22"/>
        </w:rPr>
        <w:t xml:space="preserve"> del po ujmi poškodovanih gozdov, bo naročnik zagotovil izvedbo del na drugačen način (na primer delo oddal preko novega</w:t>
      </w:r>
      <w:r w:rsidR="0829E783" w:rsidRPr="6A702C4A">
        <w:rPr>
          <w:sz w:val="22"/>
        </w:rPr>
        <w:t xml:space="preserve"> posamičnega </w:t>
      </w:r>
      <w:r w:rsidRPr="6A702C4A">
        <w:rPr>
          <w:sz w:val="22"/>
        </w:rPr>
        <w:t>javnega naročila, dela izvedel z lastno gozdno proizvodnjo…).</w:t>
      </w:r>
    </w:p>
    <w:p w14:paraId="6B262EE9" w14:textId="77777777" w:rsidR="00C2529C" w:rsidRPr="00197032" w:rsidRDefault="00C2529C" w:rsidP="00197032">
      <w:pPr>
        <w:rPr>
          <w:sz w:val="22"/>
        </w:rPr>
      </w:pPr>
    </w:p>
    <w:p w14:paraId="30CEEF82" w14:textId="5D788160" w:rsidR="00BA36BF" w:rsidRPr="00BA36BF" w:rsidRDefault="00BA36BF" w:rsidP="004D2550">
      <w:pPr>
        <w:rPr>
          <w:b/>
          <w:bCs/>
          <w:sz w:val="22"/>
        </w:rPr>
      </w:pPr>
      <w:r w:rsidRPr="00BA36BF">
        <w:rPr>
          <w:b/>
          <w:bCs/>
          <w:sz w:val="22"/>
        </w:rPr>
        <w:t>OPCIJA 1</w:t>
      </w:r>
    </w:p>
    <w:p w14:paraId="6CDB560A" w14:textId="43ACBE7E" w:rsidR="00F21BC8" w:rsidRPr="00F21BC8" w:rsidRDefault="00F21BC8" w:rsidP="00F21BC8">
      <w:pPr>
        <w:rPr>
          <w:sz w:val="22"/>
        </w:rPr>
      </w:pPr>
      <w:r w:rsidRPr="00F21BC8">
        <w:rPr>
          <w:sz w:val="22"/>
        </w:rPr>
        <w:t>Naročnik si pridržuje  opcijo</w:t>
      </w:r>
      <w:r w:rsidR="007502FC">
        <w:rPr>
          <w:sz w:val="22"/>
        </w:rPr>
        <w:t>,</w:t>
      </w:r>
      <w:r w:rsidRPr="00F21BC8">
        <w:rPr>
          <w:sz w:val="22"/>
        </w:rPr>
        <w:t xml:space="preserve"> da poleg del iz </w:t>
      </w:r>
      <w:r>
        <w:rPr>
          <w:sz w:val="22"/>
        </w:rPr>
        <w:t>prejšnjega odstavka</w:t>
      </w:r>
      <w:r w:rsidR="007502FC">
        <w:rPr>
          <w:sz w:val="22"/>
        </w:rPr>
        <w:t xml:space="preserve"> (oddaja po vsakokratnem posamičnem naročilu)</w:t>
      </w:r>
      <w:r>
        <w:rPr>
          <w:sz w:val="22"/>
        </w:rPr>
        <w:t xml:space="preserve"> </w:t>
      </w:r>
      <w:r w:rsidRPr="00F21BC8">
        <w:rPr>
          <w:sz w:val="22"/>
        </w:rPr>
        <w:t xml:space="preserve">naroči še dodatni obseg del. Dodatna dela predstavljajo opcijo v smislu 1. točke prvega odstavka 95. člena ZJN-3. Dodatni obseg del bo naročnik naročil, če bo prejel odločbe Zavoda za gozdove (v nadaljevanju: ZGS) na že odprtih deloviščih. Dela naročena na podlagi Odločb ZGS na že odprtih deloviščih predstavljajo opcijo za dodaten obseg del in jih izvajalec izvede pod pogoji (cena in ostali pogoji), kot </w:t>
      </w:r>
      <w:r w:rsidRPr="2E2CB2FE">
        <w:rPr>
          <w:sz w:val="22"/>
        </w:rPr>
        <w:t>j</w:t>
      </w:r>
      <w:r w:rsidR="0C490805" w:rsidRPr="2E2CB2FE">
        <w:rPr>
          <w:sz w:val="22"/>
        </w:rPr>
        <w:t xml:space="preserve">ih </w:t>
      </w:r>
      <w:r w:rsidRPr="00F21BC8">
        <w:rPr>
          <w:sz w:val="22"/>
        </w:rPr>
        <w:t xml:space="preserve"> je podal v postopku zbiranja ponudb</w:t>
      </w:r>
      <w:r w:rsidR="1524710D" w:rsidRPr="2E2CB2FE">
        <w:rPr>
          <w:sz w:val="22"/>
        </w:rPr>
        <w:t>,</w:t>
      </w:r>
      <w:r w:rsidRPr="00F21BC8">
        <w:rPr>
          <w:sz w:val="22"/>
        </w:rPr>
        <w:t xml:space="preserve"> na podlagi </w:t>
      </w:r>
      <w:r w:rsidRPr="1414923A">
        <w:rPr>
          <w:sz w:val="22"/>
        </w:rPr>
        <w:t>kateri</w:t>
      </w:r>
      <w:r w:rsidR="759C7194" w:rsidRPr="1414923A">
        <w:rPr>
          <w:sz w:val="22"/>
        </w:rPr>
        <w:t>h</w:t>
      </w:r>
      <w:r w:rsidRPr="00F21BC8">
        <w:rPr>
          <w:sz w:val="22"/>
        </w:rPr>
        <w:t xml:space="preserve"> je izvajalec dobil naročilo za izvedbo osnovnega posla.  </w:t>
      </w:r>
    </w:p>
    <w:p w14:paraId="3580A8B5" w14:textId="77777777" w:rsidR="00F21BC8" w:rsidRPr="00F21BC8" w:rsidRDefault="00F21BC8" w:rsidP="00F21BC8">
      <w:pPr>
        <w:rPr>
          <w:sz w:val="22"/>
        </w:rPr>
      </w:pPr>
    </w:p>
    <w:p w14:paraId="23D4F0F6" w14:textId="4B52F767" w:rsidR="00F21BC8" w:rsidRPr="00F21BC8" w:rsidRDefault="00F21BC8" w:rsidP="00F21BC8">
      <w:pPr>
        <w:rPr>
          <w:sz w:val="22"/>
        </w:rPr>
      </w:pPr>
      <w:r w:rsidRPr="00F21BC8">
        <w:rPr>
          <w:sz w:val="22"/>
        </w:rPr>
        <w:t>Naročnik bo dodatna dela po tem členu naročil</w:t>
      </w:r>
      <w:r w:rsidR="1D5D84AA" w:rsidRPr="7F868286">
        <w:rPr>
          <w:sz w:val="22"/>
        </w:rPr>
        <w:t>,</w:t>
      </w:r>
      <w:r w:rsidRPr="00F21BC8">
        <w:rPr>
          <w:sz w:val="22"/>
        </w:rPr>
        <w:t xml:space="preserve"> kadar so kumulativno izpolnjeni naslednji objektivni pogoji:</w:t>
      </w:r>
    </w:p>
    <w:p w14:paraId="3B2CD29A" w14:textId="77777777" w:rsidR="00F21BC8" w:rsidRPr="00F21BC8" w:rsidRDefault="00F21BC8" w:rsidP="00F21BC8">
      <w:pPr>
        <w:rPr>
          <w:sz w:val="22"/>
        </w:rPr>
      </w:pPr>
      <w:r w:rsidRPr="00F21BC8">
        <w:rPr>
          <w:sz w:val="22"/>
        </w:rPr>
        <w:t>-</w:t>
      </w:r>
      <w:r w:rsidRPr="00F21BC8">
        <w:rPr>
          <w:sz w:val="22"/>
        </w:rPr>
        <w:tab/>
        <w:t xml:space="preserve">ZGS na delovišču, kjer so bila dela že oddana v postopku zbiranja ponudb izvede dodatno </w:t>
      </w:r>
      <w:proofErr w:type="spellStart"/>
      <w:r w:rsidRPr="00F21BC8">
        <w:rPr>
          <w:sz w:val="22"/>
        </w:rPr>
        <w:t>odkazilo</w:t>
      </w:r>
      <w:proofErr w:type="spellEnd"/>
      <w:r w:rsidRPr="00F21BC8">
        <w:rPr>
          <w:sz w:val="22"/>
        </w:rPr>
        <w:t xml:space="preserve"> drevja za posek in za to </w:t>
      </w:r>
      <w:proofErr w:type="spellStart"/>
      <w:r w:rsidRPr="00F21BC8">
        <w:rPr>
          <w:sz w:val="22"/>
        </w:rPr>
        <w:t>odkazilo</w:t>
      </w:r>
      <w:proofErr w:type="spellEnd"/>
      <w:r w:rsidRPr="00F21BC8">
        <w:rPr>
          <w:sz w:val="22"/>
        </w:rPr>
        <w:t xml:space="preserve"> izda odločbo za posek ter</w:t>
      </w:r>
    </w:p>
    <w:p w14:paraId="4198317E" w14:textId="77777777" w:rsidR="00F21BC8" w:rsidRPr="00F21BC8" w:rsidRDefault="00F21BC8" w:rsidP="00F21BC8">
      <w:pPr>
        <w:rPr>
          <w:sz w:val="22"/>
        </w:rPr>
      </w:pPr>
      <w:r w:rsidRPr="00F21BC8">
        <w:rPr>
          <w:sz w:val="22"/>
        </w:rPr>
        <w:t>-</w:t>
      </w:r>
      <w:r w:rsidRPr="00F21BC8">
        <w:rPr>
          <w:sz w:val="22"/>
        </w:rPr>
        <w:tab/>
        <w:t>je delovišče, kjer so bile storitve naročila iz prejšnjega odstavka že oddane, še odprto, torej izbrani ponudnik na tem delovišču še vedno izvaja storitve, ki so bile predmet osnovnega posla ter</w:t>
      </w:r>
    </w:p>
    <w:p w14:paraId="06AF768F" w14:textId="0D8A8EC4" w:rsidR="00F21BC8" w:rsidRPr="00F21BC8" w:rsidRDefault="00F21BC8" w:rsidP="00F21BC8">
      <w:pPr>
        <w:rPr>
          <w:sz w:val="22"/>
        </w:rPr>
      </w:pPr>
      <w:r w:rsidRPr="00F21BC8">
        <w:rPr>
          <w:sz w:val="22"/>
        </w:rPr>
        <w:t>-</w:t>
      </w:r>
      <w:r>
        <w:tab/>
      </w:r>
      <w:r w:rsidRPr="00F21BC8">
        <w:rPr>
          <w:sz w:val="22"/>
        </w:rPr>
        <w:t xml:space="preserve">ZGS dodatno </w:t>
      </w:r>
      <w:proofErr w:type="spellStart"/>
      <w:r w:rsidRPr="00F21BC8">
        <w:rPr>
          <w:sz w:val="22"/>
        </w:rPr>
        <w:t>odkazilo</w:t>
      </w:r>
      <w:proofErr w:type="spellEnd"/>
      <w:r w:rsidRPr="00F21BC8">
        <w:rPr>
          <w:sz w:val="22"/>
        </w:rPr>
        <w:t xml:space="preserve"> opravi ter za to </w:t>
      </w:r>
      <w:proofErr w:type="spellStart"/>
      <w:r w:rsidRPr="00F21BC8">
        <w:rPr>
          <w:sz w:val="22"/>
        </w:rPr>
        <w:t>odkazilo</w:t>
      </w:r>
      <w:proofErr w:type="spellEnd"/>
      <w:r w:rsidRPr="00F21BC8">
        <w:rPr>
          <w:sz w:val="22"/>
        </w:rPr>
        <w:t xml:space="preserve"> tudi izda odločbo o sečnji na delovišču, ki se nahaja znotraj oz. na delovišču, ob oz. okrog delovišča, ki jih je naročnik že oddal v postopku zbiranja ponudb za osnovni posel</w:t>
      </w:r>
      <w:r w:rsidR="23ECA025" w:rsidRPr="0EA2CDE6">
        <w:rPr>
          <w:sz w:val="22"/>
        </w:rPr>
        <w:t>,</w:t>
      </w:r>
      <w:r w:rsidRPr="00F21BC8">
        <w:rPr>
          <w:sz w:val="22"/>
        </w:rPr>
        <w:t xml:space="preserve"> ker je ta dodatna dela glede na strokovna gozdarska stališča zelo oteženo izvajati istočasno z različnimi izvajalci. Šteje se, da je dodatna dela zelo oteženo izvajati z različnimi izvajalci v primeru:</w:t>
      </w:r>
    </w:p>
    <w:p w14:paraId="1463FFE1" w14:textId="433A1A19" w:rsidR="00F21BC8" w:rsidRPr="004E7FD2" w:rsidRDefault="00F21BC8" w:rsidP="00F422CF">
      <w:pPr>
        <w:pStyle w:val="Odstavekseznama"/>
        <w:numPr>
          <w:ilvl w:val="0"/>
          <w:numId w:val="29"/>
        </w:numPr>
        <w:rPr>
          <w:sz w:val="22"/>
        </w:rPr>
      </w:pPr>
      <w:r w:rsidRPr="004E7FD2">
        <w:rPr>
          <w:sz w:val="22"/>
        </w:rPr>
        <w:t>ko je delovišče po vseh zadevnih odločbah ZGS tako prepleteno, da same sečnje ali samega spravila ali obojega ni mogoče izvesti, ne da bi en izvajalec posegal v storitve drugega ali je to zelo oteženo in/ali</w:t>
      </w:r>
    </w:p>
    <w:p w14:paraId="5B5C097E" w14:textId="2492C19A" w:rsidR="00F21BC8" w:rsidRPr="004E7FD2" w:rsidRDefault="00F21BC8" w:rsidP="00F422CF">
      <w:pPr>
        <w:pStyle w:val="Odstavekseznama"/>
        <w:numPr>
          <w:ilvl w:val="0"/>
          <w:numId w:val="29"/>
        </w:numPr>
        <w:rPr>
          <w:sz w:val="22"/>
        </w:rPr>
      </w:pPr>
      <w:r w:rsidRPr="004E7FD2">
        <w:rPr>
          <w:sz w:val="22"/>
        </w:rPr>
        <w:t xml:space="preserve">ko gre za sanitarno sečnjo, kjer je </w:t>
      </w:r>
      <w:proofErr w:type="spellStart"/>
      <w:r w:rsidRPr="004E7FD2">
        <w:rPr>
          <w:sz w:val="22"/>
        </w:rPr>
        <w:t>paricijski</w:t>
      </w:r>
      <w:proofErr w:type="spellEnd"/>
      <w:r w:rsidRPr="004E7FD2">
        <w:rPr>
          <w:sz w:val="22"/>
        </w:rPr>
        <w:t xml:space="preserve"> rok kratek in s sanitarno sečnjo ni mogoče počakati, da že izbrani izvajalec konča z delom, potem pa šele začeti s sanitarno sečnjo dodatno odkazanega lesa in/ali</w:t>
      </w:r>
    </w:p>
    <w:p w14:paraId="74E50DCC" w14:textId="40DD9053" w:rsidR="00F21BC8" w:rsidRPr="004E7FD2" w:rsidRDefault="00F21BC8" w:rsidP="00F422CF">
      <w:pPr>
        <w:pStyle w:val="Odstavekseznama"/>
        <w:numPr>
          <w:ilvl w:val="0"/>
          <w:numId w:val="29"/>
        </w:numPr>
        <w:rPr>
          <w:sz w:val="22"/>
        </w:rPr>
      </w:pPr>
      <w:r w:rsidRPr="004E7FD2">
        <w:rPr>
          <w:sz w:val="22"/>
        </w:rPr>
        <w:t xml:space="preserve">ko gre za dodatno </w:t>
      </w:r>
      <w:proofErr w:type="spellStart"/>
      <w:r w:rsidRPr="004E7FD2">
        <w:rPr>
          <w:sz w:val="22"/>
        </w:rPr>
        <w:t>odkazilo</w:t>
      </w:r>
      <w:proofErr w:type="spellEnd"/>
      <w:r w:rsidRPr="004E7FD2">
        <w:rPr>
          <w:sz w:val="22"/>
        </w:rPr>
        <w:t xml:space="preserve"> redne sečnje, same sanitarne sečnje, ki jo je izbrani izvajalec dolžan izvesti na odprtem delovišču, pa ni mogoče izvesti ne da bi se poseglo v drevje, ki je dodatno odkazano za redno sečnjo</w:t>
      </w:r>
      <w:r w:rsidR="00FD7CD4">
        <w:rPr>
          <w:sz w:val="22"/>
        </w:rPr>
        <w:t xml:space="preserve"> </w:t>
      </w:r>
      <w:r w:rsidR="00FD7CD4" w:rsidRPr="004E7FD2">
        <w:rPr>
          <w:sz w:val="22"/>
        </w:rPr>
        <w:t>in/ali</w:t>
      </w:r>
      <w:r w:rsidRPr="004E7FD2">
        <w:rPr>
          <w:sz w:val="22"/>
        </w:rPr>
        <w:t xml:space="preserve"> </w:t>
      </w:r>
    </w:p>
    <w:p w14:paraId="124F41F3" w14:textId="22371CB6" w:rsidR="00F21BC8" w:rsidRPr="004E7FD2" w:rsidRDefault="00F21BC8" w:rsidP="00F422CF">
      <w:pPr>
        <w:pStyle w:val="Odstavekseznama"/>
        <w:numPr>
          <w:ilvl w:val="0"/>
          <w:numId w:val="29"/>
        </w:numPr>
        <w:rPr>
          <w:sz w:val="22"/>
        </w:rPr>
      </w:pPr>
      <w:r w:rsidRPr="004E7FD2">
        <w:rPr>
          <w:sz w:val="22"/>
        </w:rPr>
        <w:t xml:space="preserve">ko gre za dodatno sečnjo dreves za izgradnjo gozdne infrastrukture, ki omogoča izvajanje sečnje in spravila po predmetnem razpisu ali ob prilagoditvi </w:t>
      </w:r>
      <w:proofErr w:type="spellStart"/>
      <w:r w:rsidRPr="004E7FD2">
        <w:rPr>
          <w:sz w:val="22"/>
        </w:rPr>
        <w:t>odkazila</w:t>
      </w:r>
      <w:proofErr w:type="spellEnd"/>
      <w:r w:rsidRPr="004E7FD2">
        <w:rPr>
          <w:sz w:val="22"/>
        </w:rPr>
        <w:t xml:space="preserve"> sečnje zaradi spremembe oziroma prilagoditve tehnologiji dela.</w:t>
      </w:r>
    </w:p>
    <w:p w14:paraId="05A1BE0E" w14:textId="77777777" w:rsidR="00F21BC8" w:rsidRPr="00F21BC8" w:rsidRDefault="00F21BC8" w:rsidP="00F21BC8">
      <w:pPr>
        <w:rPr>
          <w:sz w:val="22"/>
        </w:rPr>
      </w:pPr>
    </w:p>
    <w:p w14:paraId="2904CA19" w14:textId="6FCA8117" w:rsidR="00F21BC8" w:rsidRPr="00F21BC8" w:rsidRDefault="00F21BC8" w:rsidP="00F21BC8">
      <w:pPr>
        <w:rPr>
          <w:sz w:val="22"/>
        </w:rPr>
      </w:pPr>
      <w:r w:rsidRPr="00F21BC8">
        <w:rPr>
          <w:sz w:val="22"/>
        </w:rPr>
        <w:t>Obseg del</w:t>
      </w:r>
      <w:r w:rsidR="35E419E7" w:rsidRPr="3F70122B">
        <w:rPr>
          <w:sz w:val="22"/>
        </w:rPr>
        <w:t>,</w:t>
      </w:r>
      <w:r w:rsidRPr="00F21BC8">
        <w:rPr>
          <w:sz w:val="22"/>
        </w:rPr>
        <w:t xml:space="preserve"> naročen na podlagi </w:t>
      </w:r>
      <w:r>
        <w:rPr>
          <w:sz w:val="22"/>
        </w:rPr>
        <w:t>prve točke prvega odstavka 95. člena ZJN-3</w:t>
      </w:r>
      <w:r w:rsidRPr="00F21BC8">
        <w:rPr>
          <w:sz w:val="22"/>
        </w:rPr>
        <w:t xml:space="preserve"> količinsko ne sme presegati količine storitev</w:t>
      </w:r>
      <w:r w:rsidR="004C5D02">
        <w:rPr>
          <w:sz w:val="22"/>
        </w:rPr>
        <w:t xml:space="preserve"> sečnje </w:t>
      </w:r>
      <w:r w:rsidR="00A036E7">
        <w:rPr>
          <w:sz w:val="22"/>
        </w:rPr>
        <w:t xml:space="preserve">iz posamičnega </w:t>
      </w:r>
      <w:r w:rsidR="005F358C">
        <w:rPr>
          <w:sz w:val="22"/>
        </w:rPr>
        <w:t xml:space="preserve">javnega </w:t>
      </w:r>
      <w:r w:rsidR="00A036E7">
        <w:rPr>
          <w:sz w:val="22"/>
        </w:rPr>
        <w:t>naročila</w:t>
      </w:r>
      <w:r w:rsidR="005F358C">
        <w:rPr>
          <w:sz w:val="22"/>
        </w:rPr>
        <w:t xml:space="preserve"> (PJN)</w:t>
      </w:r>
      <w:r w:rsidRPr="00F21BC8">
        <w:rPr>
          <w:sz w:val="22"/>
        </w:rPr>
        <w:t>, ki je bila oddana v postopku zbiranja ponudb za osnovni posel za več kot 100 % oziroma presegati količine storitev sečnje, ki so bile oddane v postopku zbiranja ponudb za osnovni posel za več kot 300 % v primeru, ko je ZGS izdal odločbo na podlagi ocenjenih količin lesa za posek.</w:t>
      </w:r>
    </w:p>
    <w:p w14:paraId="37C9DE99" w14:textId="77777777" w:rsidR="00F21BC8" w:rsidRPr="00F21BC8" w:rsidRDefault="00F21BC8" w:rsidP="00F21BC8">
      <w:pPr>
        <w:rPr>
          <w:sz w:val="22"/>
        </w:rPr>
      </w:pPr>
    </w:p>
    <w:p w14:paraId="3E0BC79C" w14:textId="39383D97" w:rsidR="00F21BC8" w:rsidRDefault="00F21BC8" w:rsidP="00F21BC8">
      <w:pPr>
        <w:rPr>
          <w:sz w:val="22"/>
        </w:rPr>
      </w:pPr>
      <w:r w:rsidRPr="00F21BC8">
        <w:rPr>
          <w:sz w:val="22"/>
        </w:rPr>
        <w:t xml:space="preserve">Naročnik si pridržuje opcijo za naročilo dodatnega obsega del z namenom, da se preprečijo posledice, ki izhajajo iz povečane nevarnosti nastanka škodnih dogodkov in delovnih nezgod, da se preprečijo težave v zvezi z otežkočeno terensko kontrolo pravilnosti izvajanja del vsakega izmed več izvajalcev na skupnem delovišču, težave v zvezi z otežkočeno kontrolo sledljivosti oz. dejanskega izvora posekanega lesa, ki se začasno skladišči ob gozdni cesti in na </w:t>
      </w:r>
      <w:proofErr w:type="spellStart"/>
      <w:r w:rsidRPr="00F21BC8">
        <w:rPr>
          <w:sz w:val="22"/>
        </w:rPr>
        <w:t>rampnih</w:t>
      </w:r>
      <w:proofErr w:type="spellEnd"/>
      <w:r w:rsidRPr="00F21BC8">
        <w:rPr>
          <w:sz w:val="22"/>
        </w:rPr>
        <w:t xml:space="preserve"> prostorih, posledično pa tudi težav pri  prevzemu in obračunu opravljenih storitev, </w:t>
      </w:r>
      <w:r w:rsidRPr="00F21BC8">
        <w:rPr>
          <w:sz w:val="22"/>
        </w:rPr>
        <w:lastRenderedPageBreak/>
        <w:t>ki se plačujejo v EUR/m</w:t>
      </w:r>
      <w:r w:rsidR="007D435D">
        <w:rPr>
          <w:sz w:val="22"/>
          <w:vertAlign w:val="superscript"/>
        </w:rPr>
        <w:t>3</w:t>
      </w:r>
      <w:r w:rsidR="007D435D">
        <w:rPr>
          <w:sz w:val="22"/>
        </w:rPr>
        <w:t xml:space="preserve"> </w:t>
      </w:r>
      <w:r w:rsidRPr="00F21BC8">
        <w:rPr>
          <w:sz w:val="22"/>
        </w:rPr>
        <w:t xml:space="preserve"> odpeljanih gozdnih lesnih sortimentov za vsakega izmed več izvajalcev na skupnem delovišču, ter da se preprečijo posledice, ki izvirajo iz povečane možnosti nastanka škode za naročnika, kraje oz. neupravičene prilastitve posekanih gozdno lesnih sortimentov.</w:t>
      </w:r>
    </w:p>
    <w:p w14:paraId="1BA0D2B2" w14:textId="77777777" w:rsidR="00BA36BF" w:rsidRDefault="00BA36BF" w:rsidP="00F21BC8">
      <w:pPr>
        <w:rPr>
          <w:sz w:val="22"/>
        </w:rPr>
      </w:pPr>
    </w:p>
    <w:p w14:paraId="6B1736F0" w14:textId="77C5F9F8" w:rsidR="00BA36BF" w:rsidRPr="00BA36BF" w:rsidRDefault="00BA36BF" w:rsidP="00F21BC8">
      <w:pPr>
        <w:rPr>
          <w:b/>
          <w:bCs/>
          <w:sz w:val="22"/>
        </w:rPr>
      </w:pPr>
      <w:r w:rsidRPr="00BA36BF">
        <w:rPr>
          <w:b/>
          <w:bCs/>
          <w:sz w:val="22"/>
        </w:rPr>
        <w:t>OPCIJA 2</w:t>
      </w:r>
    </w:p>
    <w:p w14:paraId="01138AC5" w14:textId="6841CE7A" w:rsidR="00BA36BF" w:rsidRDefault="00BA36BF" w:rsidP="00BA36BF">
      <w:pPr>
        <w:rPr>
          <w:rFonts w:cs="Arial"/>
          <w:sz w:val="22"/>
        </w:rPr>
      </w:pPr>
      <w:r>
        <w:rPr>
          <w:rFonts w:cs="Arial"/>
          <w:bCs/>
          <w:sz w:val="22"/>
        </w:rPr>
        <w:t xml:space="preserve">Naročnik si kot opcijo iz prve točke prvega odstavka 95. člena pridržuje tudi pravico do podaljšanja pogodbenega roka za izvedbo del v primeru izredno povečane dinamike del. </w:t>
      </w:r>
      <w:r>
        <w:rPr>
          <w:rFonts w:cs="Arial"/>
          <w:sz w:val="22"/>
        </w:rPr>
        <w:t>Kot izredno povečana dinamika izvajanja sanitarne sečnje se štejejo sanitarne sečnje, ki so posledica ujme ali gradacije škodljivih organizmov, ki so v obsegu več kot 10 % letnega poseka v gozdovih v lasti Republike Slovenije in upravljanju naročnika znotraj posamičnega gozdnogospodarskega območja. V primeru izredne povečane dinamike sanitarne sečnje se pogodbeni stranki lahko dogovorita sledeče:</w:t>
      </w:r>
    </w:p>
    <w:p w14:paraId="65BF5BCA" w14:textId="77777777" w:rsidR="00BA36BF" w:rsidRDefault="00BA36BF" w:rsidP="00F422CF">
      <w:pPr>
        <w:numPr>
          <w:ilvl w:val="0"/>
          <w:numId w:val="18"/>
        </w:numPr>
        <w:spacing w:line="240" w:lineRule="auto"/>
        <w:rPr>
          <w:rFonts w:cs="Arial"/>
          <w:sz w:val="22"/>
        </w:rPr>
      </w:pPr>
      <w:r>
        <w:rPr>
          <w:rFonts w:cs="Arial"/>
          <w:sz w:val="22"/>
        </w:rPr>
        <w:t xml:space="preserve">Izvajalec lahko po predhodnem pisnem soglasju naročnika podaljša rok izvedbe del za izvedbo </w:t>
      </w:r>
      <w:r w:rsidRPr="421763AC">
        <w:rPr>
          <w:rFonts w:cs="Arial"/>
          <w:sz w:val="22"/>
        </w:rPr>
        <w:t>posamičnega</w:t>
      </w:r>
      <w:r>
        <w:rPr>
          <w:rFonts w:cs="Arial"/>
          <w:sz w:val="22"/>
        </w:rPr>
        <w:t xml:space="preserve"> javnega naročila, v kolikor so kumulativno izpolnjeni naslednji pogoji:</w:t>
      </w:r>
    </w:p>
    <w:p w14:paraId="7931455F" w14:textId="77777777" w:rsidR="00BA36BF" w:rsidRDefault="00BA36BF" w:rsidP="00F422CF">
      <w:pPr>
        <w:numPr>
          <w:ilvl w:val="1"/>
          <w:numId w:val="18"/>
        </w:numPr>
        <w:spacing w:line="240" w:lineRule="auto"/>
        <w:rPr>
          <w:rFonts w:cs="Arial"/>
          <w:sz w:val="22"/>
        </w:rPr>
      </w:pPr>
      <w:r>
        <w:rPr>
          <w:rFonts w:cs="Arial"/>
          <w:sz w:val="22"/>
        </w:rPr>
        <w:t>Izvajalec da pisno vlogo naročniku, da želi podaljšati rok izvedbe del po obstoječih pogodbah.</w:t>
      </w:r>
    </w:p>
    <w:p w14:paraId="723F55E1" w14:textId="77777777" w:rsidR="00BA36BF" w:rsidRDefault="00BA36BF" w:rsidP="00F422CF">
      <w:pPr>
        <w:numPr>
          <w:ilvl w:val="1"/>
          <w:numId w:val="18"/>
        </w:numPr>
        <w:spacing w:line="240" w:lineRule="auto"/>
        <w:rPr>
          <w:rFonts w:cs="Arial"/>
          <w:sz w:val="22"/>
        </w:rPr>
      </w:pPr>
      <w:r>
        <w:rPr>
          <w:rFonts w:cs="Arial"/>
          <w:sz w:val="22"/>
        </w:rPr>
        <w:t>Izvajalec ima sklenjeno pogodbo o izvajanju sečnje in spravila, za izvedbo katere rok še ni potekel, in bi zanjo želel podaljšati rok izvedbe del. Za vse roke, ki so po posamičnem delovnem nalogu potekli, se ne izvedba del v roku obravnava kot kršitev pogodbe v skladu z dokumentacijo predmetnega javnega naročila.</w:t>
      </w:r>
    </w:p>
    <w:p w14:paraId="02CE890F" w14:textId="43D1F347" w:rsidR="00BA36BF" w:rsidRPr="00D10D6A" w:rsidRDefault="00BA36BF" w:rsidP="00F422CF">
      <w:pPr>
        <w:numPr>
          <w:ilvl w:val="1"/>
          <w:numId w:val="18"/>
        </w:numPr>
        <w:spacing w:line="240" w:lineRule="auto"/>
        <w:rPr>
          <w:rFonts w:cs="Arial"/>
          <w:sz w:val="22"/>
        </w:rPr>
      </w:pPr>
      <w:r w:rsidRPr="00D10D6A">
        <w:rPr>
          <w:rFonts w:cs="Arial"/>
          <w:sz w:val="22"/>
        </w:rPr>
        <w:t xml:space="preserve">Rok izvedbe del se lahko podaljša samo za delovne naloge oziroma odločbe, ki </w:t>
      </w:r>
      <w:r>
        <w:rPr>
          <w:rFonts w:cs="Arial"/>
          <w:sz w:val="22"/>
        </w:rPr>
        <w:t>ne predstavljajo</w:t>
      </w:r>
      <w:r w:rsidRPr="00D10D6A">
        <w:rPr>
          <w:rFonts w:cs="Arial"/>
          <w:sz w:val="22"/>
        </w:rPr>
        <w:t xml:space="preserve"> izvedb</w:t>
      </w:r>
      <w:r>
        <w:rPr>
          <w:rFonts w:cs="Arial"/>
          <w:sz w:val="22"/>
        </w:rPr>
        <w:t>e</w:t>
      </w:r>
      <w:r w:rsidRPr="00D10D6A">
        <w:rPr>
          <w:rFonts w:cs="Arial"/>
          <w:sz w:val="22"/>
        </w:rPr>
        <w:t xml:space="preserve"> sanitarnih sečenj in preventivnih varstvenih del v gozdovih. Čas podaljšanja roka izvedbe del je največ za čas, ko bo izvajalec izvajal sečnjo in spravilo na gozdnogospodarskem območju s povečano dinamiko izvajanja del.</w:t>
      </w:r>
    </w:p>
    <w:p w14:paraId="486CC2B7" w14:textId="369FFAF2" w:rsidR="00BA36BF" w:rsidRDefault="00BA36BF" w:rsidP="00F422CF">
      <w:pPr>
        <w:numPr>
          <w:ilvl w:val="1"/>
          <w:numId w:val="18"/>
        </w:numPr>
        <w:spacing w:line="240" w:lineRule="auto"/>
        <w:rPr>
          <w:rFonts w:cs="Arial"/>
          <w:sz w:val="22"/>
        </w:rPr>
      </w:pPr>
      <w:r>
        <w:rPr>
          <w:rFonts w:cs="Arial"/>
          <w:sz w:val="22"/>
        </w:rPr>
        <w:t>Izvajalec je sklenil novo pogodbo za izvajanje sanitarne sečnje v gozdnogospodarskem območju, kjer je izredno povečana dinamika izvajanja del. Kot nova pogodba o izvajanju sečnje in spravila se šteje tista sklenjena pogodba, za katero je naročnik v postopku od</w:t>
      </w:r>
      <w:r w:rsidR="006177C3">
        <w:rPr>
          <w:rFonts w:cs="Arial"/>
          <w:sz w:val="22"/>
        </w:rPr>
        <w:t>daje posamičnega</w:t>
      </w:r>
      <w:r w:rsidR="00152D6A">
        <w:rPr>
          <w:rFonts w:cs="Arial"/>
          <w:sz w:val="22"/>
        </w:rPr>
        <w:t xml:space="preserve"> ali planskega</w:t>
      </w:r>
      <w:r w:rsidR="006177C3">
        <w:rPr>
          <w:rFonts w:cs="Arial"/>
          <w:sz w:val="22"/>
        </w:rPr>
        <w:t xml:space="preserve"> javnega naročila </w:t>
      </w:r>
      <w:r>
        <w:rPr>
          <w:rFonts w:cs="Arial"/>
          <w:sz w:val="22"/>
        </w:rPr>
        <w:t xml:space="preserve"> posebej opredelil, da se razpis objavlja za izvedbo sanitarne sečnje z izredno povečano dinamiko.</w:t>
      </w:r>
    </w:p>
    <w:p w14:paraId="0F76BE27" w14:textId="77777777" w:rsidR="00BA36BF" w:rsidRDefault="00BA36BF" w:rsidP="00F422CF">
      <w:pPr>
        <w:numPr>
          <w:ilvl w:val="1"/>
          <w:numId w:val="18"/>
        </w:numPr>
        <w:spacing w:line="240" w:lineRule="auto"/>
        <w:rPr>
          <w:rFonts w:cs="Arial"/>
          <w:sz w:val="22"/>
        </w:rPr>
      </w:pPr>
      <w:r>
        <w:rPr>
          <w:rFonts w:cs="Arial"/>
          <w:sz w:val="22"/>
        </w:rPr>
        <w:t>Izvajalec dokonča vsa začeta sečišča in uredi sečišča v skladu z zakonodajo, ki ureja način izvajanja sečnje. Način dokončanja začetih sečišč določi naročnik. Rok se lahko podaljša samo po dokončanju začetih delovišč.</w:t>
      </w:r>
    </w:p>
    <w:p w14:paraId="59699637" w14:textId="77777777" w:rsidR="00BA36BF" w:rsidRDefault="00BA36BF" w:rsidP="00F422CF">
      <w:pPr>
        <w:numPr>
          <w:ilvl w:val="0"/>
          <w:numId w:val="18"/>
        </w:numPr>
        <w:spacing w:line="240" w:lineRule="auto"/>
        <w:rPr>
          <w:rFonts w:cs="Arial"/>
          <w:sz w:val="22"/>
        </w:rPr>
      </w:pPr>
      <w:r>
        <w:rPr>
          <w:rFonts w:cs="Arial"/>
          <w:sz w:val="22"/>
        </w:rPr>
        <w:t xml:space="preserve">Izvajalec lahko po predhodnem pisnem soglasju naročnika prekine izvajanje posamičnih pogodb za izvedbo </w:t>
      </w:r>
      <w:r w:rsidRPr="3613C0E8">
        <w:rPr>
          <w:rFonts w:cs="Arial"/>
          <w:sz w:val="22"/>
        </w:rPr>
        <w:t>posa</w:t>
      </w:r>
      <w:r w:rsidRPr="3E8FB880">
        <w:rPr>
          <w:rFonts w:cs="Arial"/>
          <w:sz w:val="22"/>
        </w:rPr>
        <w:t>mičnega</w:t>
      </w:r>
      <w:r>
        <w:rPr>
          <w:rFonts w:cs="Arial"/>
          <w:sz w:val="22"/>
        </w:rPr>
        <w:t xml:space="preserve"> javnega naročila, v kolikor so kumulativno izpolnjeni naslednji pogoji:</w:t>
      </w:r>
    </w:p>
    <w:p w14:paraId="42B490B9" w14:textId="77777777" w:rsidR="00BA36BF" w:rsidRDefault="00BA36BF" w:rsidP="00F422CF">
      <w:pPr>
        <w:numPr>
          <w:ilvl w:val="1"/>
          <w:numId w:val="18"/>
        </w:numPr>
        <w:spacing w:line="240" w:lineRule="auto"/>
        <w:rPr>
          <w:rFonts w:cs="Arial"/>
          <w:sz w:val="22"/>
        </w:rPr>
      </w:pPr>
      <w:r>
        <w:rPr>
          <w:rFonts w:cs="Arial"/>
          <w:sz w:val="22"/>
        </w:rPr>
        <w:t>Izvajalec da pisno vlogo naročniku, da želi prekiniti izvajanje posamičnih pogodb.</w:t>
      </w:r>
    </w:p>
    <w:p w14:paraId="2420F3C2" w14:textId="77777777" w:rsidR="00BA36BF" w:rsidRDefault="00BA36BF" w:rsidP="00F422CF">
      <w:pPr>
        <w:numPr>
          <w:ilvl w:val="1"/>
          <w:numId w:val="18"/>
        </w:numPr>
        <w:spacing w:line="240" w:lineRule="auto"/>
        <w:rPr>
          <w:rFonts w:cs="Arial"/>
          <w:sz w:val="22"/>
        </w:rPr>
      </w:pPr>
      <w:r>
        <w:rPr>
          <w:rFonts w:cs="Arial"/>
          <w:sz w:val="22"/>
        </w:rPr>
        <w:t>Izvajalec ima sklenjeno pogodbo o izvajanju sečnje in spravila, za izvedbo katere rok še ni potekel, in bi jo želel prekiniti. Za vse roke, ki so po posamičnem delovnem nalogu potekli, se ne izvedba del v roku obravnava kot kršitev pogodbe v skladu z dokumentacijo predmetnega javnega naročila.</w:t>
      </w:r>
    </w:p>
    <w:p w14:paraId="1F341832" w14:textId="02F32741" w:rsidR="00BA36BF" w:rsidRPr="00D10D6A" w:rsidRDefault="00BA36BF" w:rsidP="00F422CF">
      <w:pPr>
        <w:numPr>
          <w:ilvl w:val="1"/>
          <w:numId w:val="18"/>
        </w:numPr>
        <w:spacing w:line="240" w:lineRule="auto"/>
        <w:rPr>
          <w:rFonts w:cs="Arial"/>
          <w:sz w:val="22"/>
        </w:rPr>
      </w:pPr>
      <w:r>
        <w:rPr>
          <w:rFonts w:cs="Arial"/>
          <w:sz w:val="22"/>
        </w:rPr>
        <w:t xml:space="preserve">Pogodba za </w:t>
      </w:r>
      <w:r w:rsidRPr="20D5F8CD">
        <w:rPr>
          <w:rFonts w:cs="Arial"/>
          <w:sz w:val="22"/>
        </w:rPr>
        <w:t>izved</w:t>
      </w:r>
      <w:r w:rsidR="14DC6B75" w:rsidRPr="20D5F8CD">
        <w:rPr>
          <w:rFonts w:cs="Arial"/>
          <w:sz w:val="22"/>
        </w:rPr>
        <w:t>b</w:t>
      </w:r>
      <w:r w:rsidRPr="20D5F8CD">
        <w:rPr>
          <w:rFonts w:cs="Arial"/>
          <w:sz w:val="22"/>
        </w:rPr>
        <w:t>o</w:t>
      </w:r>
      <w:r>
        <w:rPr>
          <w:rFonts w:cs="Arial"/>
          <w:sz w:val="22"/>
        </w:rPr>
        <w:t xml:space="preserve"> posamičnega javnega naročila se lahko prekine v celoti ali za posamične delovne naloge, v kolikor pogodba oziroma </w:t>
      </w:r>
      <w:r w:rsidRPr="00D10D6A">
        <w:rPr>
          <w:rFonts w:cs="Arial"/>
          <w:sz w:val="22"/>
        </w:rPr>
        <w:t>delovn</w:t>
      </w:r>
      <w:r>
        <w:rPr>
          <w:rFonts w:cs="Arial"/>
          <w:sz w:val="22"/>
        </w:rPr>
        <w:t>i</w:t>
      </w:r>
      <w:r w:rsidRPr="00D10D6A">
        <w:rPr>
          <w:rFonts w:cs="Arial"/>
          <w:sz w:val="22"/>
        </w:rPr>
        <w:t xml:space="preserve"> nalog</w:t>
      </w:r>
      <w:r>
        <w:rPr>
          <w:rFonts w:cs="Arial"/>
          <w:sz w:val="22"/>
        </w:rPr>
        <w:t>i</w:t>
      </w:r>
      <w:r w:rsidRPr="00D10D6A">
        <w:rPr>
          <w:rFonts w:cs="Arial"/>
          <w:sz w:val="22"/>
        </w:rPr>
        <w:t xml:space="preserve"> niso za izvedbo sanitarnih sečenj in preventivnih varstvenih del v gozdovih.</w:t>
      </w:r>
    </w:p>
    <w:p w14:paraId="2C90EAEA" w14:textId="169AC457" w:rsidR="00BA36BF" w:rsidRDefault="00BA36BF" w:rsidP="00F422CF">
      <w:pPr>
        <w:numPr>
          <w:ilvl w:val="1"/>
          <w:numId w:val="18"/>
        </w:numPr>
        <w:spacing w:line="240" w:lineRule="auto"/>
        <w:rPr>
          <w:rFonts w:cs="Arial"/>
          <w:sz w:val="22"/>
        </w:rPr>
      </w:pPr>
      <w:r>
        <w:rPr>
          <w:rFonts w:cs="Arial"/>
          <w:sz w:val="22"/>
        </w:rPr>
        <w:t>Izvajalec je sklenil novo pogodbo za izvajanje sanitarne sečnje v gozdnogospodarskem območju, kjer je izredno povečana dinamika izvajanja del.</w:t>
      </w:r>
      <w:r w:rsidRPr="004D6555">
        <w:rPr>
          <w:rFonts w:cs="Arial"/>
          <w:sz w:val="22"/>
        </w:rPr>
        <w:t xml:space="preserve"> </w:t>
      </w:r>
      <w:r>
        <w:rPr>
          <w:rFonts w:cs="Arial"/>
          <w:sz w:val="22"/>
        </w:rPr>
        <w:t>Kot nova pogodba o izvajanju sečnje in spravila se šteje tista sklenjena pogodba, za katero je naročnik v postopku od</w:t>
      </w:r>
      <w:r w:rsidR="006177C3">
        <w:rPr>
          <w:rFonts w:cs="Arial"/>
          <w:sz w:val="22"/>
        </w:rPr>
        <w:t xml:space="preserve">daje posamičnega </w:t>
      </w:r>
      <w:r w:rsidR="00F55A9A">
        <w:rPr>
          <w:rFonts w:cs="Arial"/>
          <w:sz w:val="22"/>
        </w:rPr>
        <w:t xml:space="preserve">ali planskega </w:t>
      </w:r>
      <w:r w:rsidR="006177C3">
        <w:rPr>
          <w:rFonts w:cs="Arial"/>
          <w:sz w:val="22"/>
        </w:rPr>
        <w:t xml:space="preserve">javnega naročila </w:t>
      </w:r>
      <w:r>
        <w:rPr>
          <w:rFonts w:cs="Arial"/>
          <w:sz w:val="22"/>
        </w:rPr>
        <w:t>posebej opredelil, da se razpis objavlja za izvedbo sanitarne sečnje z izredno povečano dinamiko.</w:t>
      </w:r>
    </w:p>
    <w:p w14:paraId="4E90E80D" w14:textId="77777777" w:rsidR="00BA36BF" w:rsidRDefault="00BA36BF" w:rsidP="00F422CF">
      <w:pPr>
        <w:numPr>
          <w:ilvl w:val="1"/>
          <w:numId w:val="18"/>
        </w:numPr>
        <w:spacing w:line="240" w:lineRule="auto"/>
        <w:rPr>
          <w:rFonts w:cs="Arial"/>
          <w:sz w:val="22"/>
        </w:rPr>
      </w:pPr>
      <w:r>
        <w:rPr>
          <w:rFonts w:cs="Arial"/>
          <w:sz w:val="22"/>
        </w:rPr>
        <w:lastRenderedPageBreak/>
        <w:t>Izvajalec dokonča vsa začeta sečišča in uredi sečišča v skladu z zakonodajo, ki ureja način izvajanja sečnje. Način dokončanja začetih sečišč določi naročnik. Rok se lahko podaljša samo po dokončanju začetih delovišč.</w:t>
      </w:r>
    </w:p>
    <w:p w14:paraId="28231AC8" w14:textId="77777777" w:rsidR="00BA36BF" w:rsidRDefault="00BA36BF" w:rsidP="00BA36BF">
      <w:pPr>
        <w:rPr>
          <w:rFonts w:cs="Arial"/>
          <w:sz w:val="22"/>
        </w:rPr>
      </w:pPr>
    </w:p>
    <w:p w14:paraId="65C73F40" w14:textId="6A4BBA48" w:rsidR="00BA36BF" w:rsidRDefault="00BA36BF" w:rsidP="00BA36BF">
      <w:pPr>
        <w:rPr>
          <w:rFonts w:cs="Arial"/>
          <w:sz w:val="22"/>
        </w:rPr>
      </w:pPr>
      <w:r w:rsidRPr="00855C24">
        <w:rPr>
          <w:rFonts w:cs="Arial"/>
          <w:sz w:val="22"/>
        </w:rPr>
        <w:t xml:space="preserve">Ne glede na zgoraj zapisano, pa se določbe prejšnjega odstavka lahko upoštevajo tudi v primerih, ko naročnik znotraj posamičnega gozdnogospodarskega območja </w:t>
      </w:r>
      <w:r>
        <w:rPr>
          <w:rFonts w:cs="Arial"/>
          <w:sz w:val="22"/>
        </w:rPr>
        <w:t xml:space="preserve">na podlagi zbiranja ponudb </w:t>
      </w:r>
      <w:r w:rsidRPr="00855C24">
        <w:rPr>
          <w:rFonts w:cs="Arial"/>
          <w:sz w:val="22"/>
        </w:rPr>
        <w:t xml:space="preserve">ne more pridobiti dovolj zunanjih izvajalcev in ima težave iz izvajanjem načrtovanih del. Kot kriterij, da ni dovolj zunanjih izvajalcev, so </w:t>
      </w:r>
      <w:r>
        <w:rPr>
          <w:rFonts w:cs="Arial"/>
          <w:sz w:val="22"/>
        </w:rPr>
        <w:t>posamična naročila</w:t>
      </w:r>
      <w:r w:rsidRPr="00855C24">
        <w:rPr>
          <w:rFonts w:cs="Arial"/>
          <w:sz w:val="22"/>
        </w:rPr>
        <w:t>, kjer tudi po</w:t>
      </w:r>
      <w:r>
        <w:rPr>
          <w:rFonts w:cs="Arial"/>
          <w:sz w:val="22"/>
        </w:rPr>
        <w:t xml:space="preserve"> izvedenih </w:t>
      </w:r>
      <w:r w:rsidRPr="00855C24">
        <w:rPr>
          <w:rFonts w:cs="Arial"/>
          <w:sz w:val="22"/>
        </w:rPr>
        <w:t>dveh</w:t>
      </w:r>
      <w:r>
        <w:rPr>
          <w:rFonts w:cs="Arial"/>
          <w:sz w:val="22"/>
        </w:rPr>
        <w:t xml:space="preserve"> </w:t>
      </w:r>
      <w:r w:rsidRPr="00855C24">
        <w:rPr>
          <w:rFonts w:cs="Arial"/>
          <w:sz w:val="22"/>
        </w:rPr>
        <w:t xml:space="preserve">ponovnih </w:t>
      </w:r>
      <w:r w:rsidR="006177C3">
        <w:rPr>
          <w:rFonts w:cs="Arial"/>
          <w:sz w:val="22"/>
        </w:rPr>
        <w:t xml:space="preserve">oddajah posamičnih </w:t>
      </w:r>
      <w:r w:rsidR="0098283F">
        <w:rPr>
          <w:rFonts w:cs="Arial"/>
          <w:sz w:val="22"/>
        </w:rPr>
        <w:t xml:space="preserve">ali planskih </w:t>
      </w:r>
      <w:r w:rsidR="006177C3">
        <w:rPr>
          <w:rFonts w:cs="Arial"/>
          <w:sz w:val="22"/>
        </w:rPr>
        <w:t xml:space="preserve">javnih naročil </w:t>
      </w:r>
      <w:r w:rsidRPr="00855C24">
        <w:rPr>
          <w:rFonts w:cs="Arial"/>
          <w:sz w:val="22"/>
        </w:rPr>
        <w:t xml:space="preserve"> naro</w:t>
      </w:r>
      <w:r w:rsidRPr="00581FA8">
        <w:rPr>
          <w:rFonts w:cs="Arial"/>
          <w:sz w:val="22"/>
        </w:rPr>
        <w:t>čnik ne prejme nobene ustrezne ponudbe.</w:t>
      </w:r>
      <w:r w:rsidRPr="00855C24">
        <w:rPr>
          <w:rFonts w:cs="Arial"/>
          <w:sz w:val="22"/>
        </w:rPr>
        <w:t xml:space="preserve"> Kot težave z izvajanjem del pa se štejejo tista gozdnogospodarska območja, kjer je dinamika izvajanja del manjša od tiste dinamike, ki omogoča izvedbo vseh načrtovanih del znotraj posamičnega leta v dobi več kot 3 mesece zapored. Naročnik mora v postopku </w:t>
      </w:r>
      <w:r w:rsidR="006177C3">
        <w:rPr>
          <w:rFonts w:cs="Arial"/>
          <w:sz w:val="22"/>
        </w:rPr>
        <w:t>oddaje posamičnega</w:t>
      </w:r>
      <w:r w:rsidR="008214A5">
        <w:rPr>
          <w:rFonts w:cs="Arial"/>
          <w:sz w:val="22"/>
        </w:rPr>
        <w:t xml:space="preserve"> ali planskega</w:t>
      </w:r>
      <w:r w:rsidR="006177C3">
        <w:rPr>
          <w:rFonts w:cs="Arial"/>
          <w:sz w:val="22"/>
        </w:rPr>
        <w:t xml:space="preserve"> javnega naročila </w:t>
      </w:r>
      <w:r w:rsidRPr="00855C24">
        <w:rPr>
          <w:rFonts w:cs="Arial"/>
          <w:sz w:val="22"/>
        </w:rPr>
        <w:t xml:space="preserve"> posebej opredeliti, da se razpis objavlja zaradi težav z izvajanjem načrtovanih del in da se bo po sklenitvi pogodbe za predmetno javno naročilo lahko upoštevalo določbe iz prejšnjega odstavka </w:t>
      </w:r>
      <w:r w:rsidR="0C87D67E" w:rsidRPr="22609DE9">
        <w:rPr>
          <w:rFonts w:cs="Arial"/>
          <w:sz w:val="22"/>
        </w:rPr>
        <w:t xml:space="preserve">tega </w:t>
      </w:r>
      <w:r w:rsidR="0C87D67E" w:rsidRPr="2C78C1AA">
        <w:rPr>
          <w:rFonts w:cs="Arial"/>
          <w:sz w:val="22"/>
        </w:rPr>
        <w:t>dokumenta</w:t>
      </w:r>
      <w:r w:rsidRPr="2C78C1AA">
        <w:rPr>
          <w:rFonts w:cs="Arial"/>
          <w:sz w:val="22"/>
        </w:rPr>
        <w:t>.</w:t>
      </w:r>
    </w:p>
    <w:p w14:paraId="2D43C752" w14:textId="77777777" w:rsidR="00F21BC8" w:rsidRDefault="00F21BC8" w:rsidP="004D2550">
      <w:pPr>
        <w:rPr>
          <w:sz w:val="22"/>
        </w:rPr>
      </w:pPr>
    </w:p>
    <w:p w14:paraId="23CA8E05" w14:textId="49E3EF2D" w:rsidR="005312FE" w:rsidRPr="00083B88" w:rsidRDefault="000D5715" w:rsidP="00900081">
      <w:pPr>
        <w:pStyle w:val="Naslov1"/>
        <w:rPr>
          <w:color w:val="000000" w:themeColor="text1"/>
          <w:sz w:val="22"/>
          <w:szCs w:val="22"/>
        </w:rPr>
      </w:pPr>
      <w:bookmarkStart w:id="10" w:name="_Toc199957176"/>
      <w:r w:rsidRPr="00083B88">
        <w:rPr>
          <w:color w:val="000000" w:themeColor="text1"/>
          <w:sz w:val="22"/>
          <w:szCs w:val="22"/>
        </w:rPr>
        <w:t>VRSTA POSTOPKA</w:t>
      </w:r>
      <w:r w:rsidR="00900081" w:rsidRPr="00083B88">
        <w:rPr>
          <w:color w:val="000000" w:themeColor="text1"/>
          <w:sz w:val="22"/>
          <w:szCs w:val="22"/>
        </w:rPr>
        <w:t xml:space="preserve"> </w:t>
      </w:r>
      <w:r w:rsidR="00196E54" w:rsidRPr="00083B88">
        <w:rPr>
          <w:color w:val="000000" w:themeColor="text1"/>
          <w:sz w:val="22"/>
          <w:szCs w:val="22"/>
        </w:rPr>
        <w:t>IN</w:t>
      </w:r>
      <w:r w:rsidR="00900081" w:rsidRPr="00083B88">
        <w:rPr>
          <w:color w:val="000000" w:themeColor="text1"/>
          <w:sz w:val="22"/>
          <w:szCs w:val="22"/>
        </w:rPr>
        <w:t xml:space="preserve"> </w:t>
      </w:r>
      <w:r w:rsidR="00C91BF6" w:rsidRPr="00083B88">
        <w:rPr>
          <w:color w:val="000000" w:themeColor="text1"/>
          <w:sz w:val="22"/>
          <w:szCs w:val="22"/>
        </w:rPr>
        <w:t>NAČIN ODDAJE JAVNEGA NAROČILA</w:t>
      </w:r>
      <w:bookmarkEnd w:id="6"/>
      <w:bookmarkEnd w:id="7"/>
      <w:bookmarkEnd w:id="10"/>
    </w:p>
    <w:p w14:paraId="2CB70FAA" w14:textId="1B2CBCE4" w:rsidR="002B0C97" w:rsidRPr="00083B88" w:rsidRDefault="005312FE" w:rsidP="005312FE">
      <w:pPr>
        <w:rPr>
          <w:color w:val="000000" w:themeColor="text1"/>
          <w:sz w:val="22"/>
        </w:rPr>
      </w:pPr>
      <w:r w:rsidRPr="00083B88">
        <w:rPr>
          <w:color w:val="000000" w:themeColor="text1"/>
          <w:sz w:val="22"/>
        </w:rPr>
        <w:t xml:space="preserve">Za oddajo predmetnega naročila se v skladu </w:t>
      </w:r>
      <w:r w:rsidR="00B07531" w:rsidRPr="00083B88">
        <w:rPr>
          <w:color w:val="000000" w:themeColor="text1"/>
          <w:sz w:val="22"/>
        </w:rPr>
        <w:t>z</w:t>
      </w:r>
      <w:r w:rsidR="00E56B44" w:rsidRPr="00083B88">
        <w:rPr>
          <w:color w:val="000000" w:themeColor="text1"/>
          <w:sz w:val="22"/>
        </w:rPr>
        <w:t xml:space="preserve"> </w:t>
      </w:r>
      <w:r w:rsidR="004F5F6A" w:rsidRPr="00083B88">
        <w:rPr>
          <w:color w:val="000000" w:themeColor="text1"/>
          <w:sz w:val="22"/>
        </w:rPr>
        <w:t>4</w:t>
      </w:r>
      <w:r w:rsidR="0069039F" w:rsidRPr="00083B88">
        <w:rPr>
          <w:color w:val="000000" w:themeColor="text1"/>
          <w:sz w:val="22"/>
        </w:rPr>
        <w:t>1</w:t>
      </w:r>
      <w:r w:rsidRPr="00083B88">
        <w:rPr>
          <w:color w:val="000000" w:themeColor="text1"/>
          <w:sz w:val="22"/>
        </w:rPr>
        <w:t>. členom Zakona o javnem naročanju (Uradni list RS, št.</w:t>
      </w:r>
      <w:r w:rsidR="002B0C97" w:rsidRPr="00083B88">
        <w:rPr>
          <w:color w:val="000000" w:themeColor="text1"/>
          <w:sz w:val="22"/>
        </w:rPr>
        <w:t xml:space="preserve"> </w:t>
      </w:r>
      <w:r w:rsidR="004F5F6A" w:rsidRPr="00083B88">
        <w:rPr>
          <w:color w:val="000000" w:themeColor="text1"/>
          <w:sz w:val="22"/>
        </w:rPr>
        <w:t>91/15</w:t>
      </w:r>
      <w:r w:rsidR="0017690A" w:rsidRPr="00083B88">
        <w:rPr>
          <w:color w:val="000000" w:themeColor="text1"/>
          <w:sz w:val="22"/>
        </w:rPr>
        <w:t xml:space="preserve"> </w:t>
      </w:r>
      <w:r w:rsidR="00AD5AC5" w:rsidRPr="00083B88">
        <w:rPr>
          <w:color w:val="000000" w:themeColor="text1"/>
          <w:sz w:val="22"/>
        </w:rPr>
        <w:t>s spremembami</w:t>
      </w:r>
      <w:r w:rsidR="00446057" w:rsidRPr="00083B88">
        <w:rPr>
          <w:color w:val="000000" w:themeColor="text1"/>
          <w:sz w:val="22"/>
        </w:rPr>
        <w:t>; v nadaljevanju ZJN</w:t>
      </w:r>
      <w:r w:rsidRPr="00083B88">
        <w:rPr>
          <w:color w:val="000000" w:themeColor="text1"/>
          <w:sz w:val="22"/>
        </w:rPr>
        <w:t>-</w:t>
      </w:r>
      <w:r w:rsidR="004F5F6A" w:rsidRPr="00083B88">
        <w:rPr>
          <w:color w:val="000000" w:themeColor="text1"/>
          <w:sz w:val="22"/>
        </w:rPr>
        <w:t>3</w:t>
      </w:r>
      <w:r w:rsidRPr="00083B88">
        <w:rPr>
          <w:color w:val="000000" w:themeColor="text1"/>
          <w:sz w:val="22"/>
        </w:rPr>
        <w:t>) izvede</w:t>
      </w:r>
      <w:r w:rsidR="00E56B44" w:rsidRPr="00083B88">
        <w:rPr>
          <w:color w:val="000000" w:themeColor="text1"/>
          <w:sz w:val="22"/>
        </w:rPr>
        <w:t xml:space="preserve"> </w:t>
      </w:r>
      <w:r w:rsidR="005D3C3A" w:rsidRPr="00083B88">
        <w:rPr>
          <w:color w:val="000000" w:themeColor="text1"/>
          <w:sz w:val="22"/>
        </w:rPr>
        <w:t>omejeni</w:t>
      </w:r>
      <w:r w:rsidR="002B0C97" w:rsidRPr="00083B88">
        <w:rPr>
          <w:color w:val="000000" w:themeColor="text1"/>
          <w:sz w:val="22"/>
        </w:rPr>
        <w:t xml:space="preserve"> postopek</w:t>
      </w:r>
      <w:r w:rsidR="00964384" w:rsidRPr="00083B88">
        <w:rPr>
          <w:color w:val="000000" w:themeColor="text1"/>
          <w:sz w:val="22"/>
        </w:rPr>
        <w:t xml:space="preserve"> </w:t>
      </w:r>
      <w:r w:rsidR="0069039F" w:rsidRPr="00083B88">
        <w:rPr>
          <w:color w:val="000000" w:themeColor="text1"/>
          <w:sz w:val="22"/>
        </w:rPr>
        <w:t xml:space="preserve">z vzpostavitvijo dinamičnega nabavnega sistema na podlagi </w:t>
      </w:r>
      <w:r w:rsidR="00964384" w:rsidRPr="00083B88">
        <w:rPr>
          <w:color w:val="000000" w:themeColor="text1"/>
          <w:sz w:val="22"/>
        </w:rPr>
        <w:t>49</w:t>
      </w:r>
      <w:r w:rsidR="0069039F" w:rsidRPr="00083B88">
        <w:rPr>
          <w:color w:val="000000" w:themeColor="text1"/>
          <w:sz w:val="22"/>
        </w:rPr>
        <w:t>.</w:t>
      </w:r>
      <w:r w:rsidR="00964384" w:rsidRPr="00083B88">
        <w:rPr>
          <w:color w:val="000000" w:themeColor="text1"/>
          <w:sz w:val="22"/>
        </w:rPr>
        <w:t xml:space="preserve"> člen</w:t>
      </w:r>
      <w:r w:rsidR="0069039F" w:rsidRPr="00083B88">
        <w:rPr>
          <w:color w:val="000000" w:themeColor="text1"/>
          <w:sz w:val="22"/>
        </w:rPr>
        <w:t>a ZJN-3</w:t>
      </w:r>
      <w:r w:rsidR="00E56B44" w:rsidRPr="00083B88">
        <w:rPr>
          <w:color w:val="000000" w:themeColor="text1"/>
          <w:sz w:val="22"/>
        </w:rPr>
        <w:t>.</w:t>
      </w:r>
    </w:p>
    <w:p w14:paraId="28EEBE9E" w14:textId="6A137D93" w:rsidR="00964384" w:rsidRPr="00083B88" w:rsidRDefault="00964384" w:rsidP="005312FE">
      <w:pPr>
        <w:rPr>
          <w:color w:val="000000" w:themeColor="text1"/>
          <w:sz w:val="22"/>
        </w:rPr>
      </w:pPr>
    </w:p>
    <w:p w14:paraId="6F4F67D6" w14:textId="77777777" w:rsidR="00DC4E1F" w:rsidRPr="00083B88" w:rsidRDefault="00900081" w:rsidP="00597206">
      <w:pPr>
        <w:autoSpaceDE w:val="0"/>
        <w:autoSpaceDN w:val="0"/>
        <w:adjustRightInd w:val="0"/>
        <w:rPr>
          <w:rFonts w:cs="Arial"/>
          <w:color w:val="000000"/>
          <w:sz w:val="22"/>
          <w:shd w:val="clear" w:color="auto" w:fill="FFFFFF"/>
        </w:rPr>
      </w:pPr>
      <w:r w:rsidRPr="00083B88">
        <w:rPr>
          <w:rFonts w:cs="Arial"/>
          <w:color w:val="000000" w:themeColor="text1"/>
          <w:sz w:val="22"/>
          <w:shd w:val="clear" w:color="auto" w:fill="FFFFFF"/>
        </w:rPr>
        <w:t>Dinamični nabavni sistem</w:t>
      </w:r>
      <w:r w:rsidR="005D28F3" w:rsidRPr="00083B88">
        <w:rPr>
          <w:rFonts w:cs="Arial"/>
          <w:color w:val="000000" w:themeColor="text1"/>
          <w:sz w:val="22"/>
          <w:shd w:val="clear" w:color="auto" w:fill="FFFFFF"/>
        </w:rPr>
        <w:t xml:space="preserve"> (v nadaljevanju: DNS)</w:t>
      </w:r>
      <w:r w:rsidRPr="00083B88">
        <w:rPr>
          <w:rFonts w:cs="Arial"/>
          <w:color w:val="000000" w:themeColor="text1"/>
          <w:sz w:val="22"/>
          <w:shd w:val="clear" w:color="auto" w:fill="FFFFFF"/>
        </w:rPr>
        <w:t xml:space="preserve"> je popolnoma elektronski način naročanja, ki je med </w:t>
      </w:r>
      <w:r w:rsidRPr="00083B88">
        <w:rPr>
          <w:rFonts w:cs="Arial"/>
          <w:color w:val="000000"/>
          <w:sz w:val="22"/>
          <w:shd w:val="clear" w:color="auto" w:fill="FFFFFF"/>
        </w:rPr>
        <w:t>celotnim obdobjem veljavnosti na voljo gospodarskim subjektom, ki izpolnjujejo pogoje za sodelovanje.</w:t>
      </w:r>
      <w:r w:rsidR="006E57C9" w:rsidRPr="00083B88">
        <w:rPr>
          <w:rFonts w:cs="Arial"/>
          <w:color w:val="000000"/>
          <w:sz w:val="22"/>
          <w:shd w:val="clear" w:color="auto" w:fill="FFFFFF"/>
        </w:rPr>
        <w:t xml:space="preserve"> </w:t>
      </w:r>
      <w:r w:rsidR="008D0AD9" w:rsidRPr="00083B88">
        <w:rPr>
          <w:rFonts w:cs="Arial"/>
          <w:color w:val="000000"/>
          <w:sz w:val="22"/>
          <w:shd w:val="clear" w:color="auto" w:fill="FFFFFF"/>
        </w:rPr>
        <w:t>DNS poteka po pravilih omejenega postopka</w:t>
      </w:r>
      <w:r w:rsidR="006E57C9" w:rsidRPr="00083B88">
        <w:rPr>
          <w:rFonts w:cs="Arial"/>
          <w:color w:val="000000"/>
          <w:sz w:val="22"/>
          <w:shd w:val="clear" w:color="auto" w:fill="FFFFFF"/>
        </w:rPr>
        <w:t>, razen pravil glede dolžine roka za prejem prijav za sodelovanje in roka za prejem ponudb ter drugih pravil, kot so opredeljena v 49. členu ZJN-3</w:t>
      </w:r>
      <w:r w:rsidR="008D0AD9" w:rsidRPr="00083B88">
        <w:rPr>
          <w:rFonts w:cs="Arial"/>
          <w:color w:val="000000"/>
          <w:sz w:val="22"/>
          <w:shd w:val="clear" w:color="auto" w:fill="FFFFFF"/>
        </w:rPr>
        <w:t xml:space="preserve">. </w:t>
      </w:r>
    </w:p>
    <w:p w14:paraId="06D2949A" w14:textId="77777777" w:rsidR="00DC4E1F" w:rsidRPr="00083B88" w:rsidRDefault="00DC4E1F" w:rsidP="00597206">
      <w:pPr>
        <w:autoSpaceDE w:val="0"/>
        <w:autoSpaceDN w:val="0"/>
        <w:adjustRightInd w:val="0"/>
        <w:rPr>
          <w:rFonts w:cs="Arial"/>
          <w:color w:val="000000"/>
          <w:sz w:val="22"/>
          <w:shd w:val="clear" w:color="auto" w:fill="FFFFFF"/>
        </w:rPr>
      </w:pPr>
    </w:p>
    <w:p w14:paraId="50269D77" w14:textId="4B780182" w:rsidR="008D0AD9" w:rsidRPr="00083B88" w:rsidRDefault="006E57C9" w:rsidP="00597206">
      <w:pPr>
        <w:autoSpaceDE w:val="0"/>
        <w:autoSpaceDN w:val="0"/>
        <w:adjustRightInd w:val="0"/>
        <w:rPr>
          <w:rFonts w:cs="Arial"/>
          <w:color w:val="000000"/>
          <w:sz w:val="22"/>
          <w:shd w:val="clear" w:color="auto" w:fill="FFFFFF"/>
        </w:rPr>
      </w:pPr>
      <w:r w:rsidRPr="00083B88">
        <w:rPr>
          <w:rFonts w:cs="Arial"/>
          <w:color w:val="000000"/>
          <w:sz w:val="22"/>
          <w:shd w:val="clear" w:color="auto" w:fill="FFFFFF"/>
        </w:rPr>
        <w:t>DNS</w:t>
      </w:r>
      <w:r w:rsidR="008D0AD9" w:rsidRPr="00083B88">
        <w:rPr>
          <w:rFonts w:cs="Arial"/>
          <w:color w:val="000000"/>
          <w:sz w:val="22"/>
          <w:shd w:val="clear" w:color="auto" w:fill="FFFFFF"/>
        </w:rPr>
        <w:t xml:space="preserve"> poteka v dveh ločenih stopnjah oz. fazah – prejem prijav za sodelovanje </w:t>
      </w:r>
      <w:r w:rsidR="00DC4E1F" w:rsidRPr="00083B88">
        <w:rPr>
          <w:rFonts w:cs="Arial"/>
          <w:color w:val="000000"/>
          <w:sz w:val="22"/>
          <w:shd w:val="clear" w:color="auto" w:fill="FFFFFF"/>
        </w:rPr>
        <w:t xml:space="preserve">in uvrstitev kandidatov v katalog ponudnikov </w:t>
      </w:r>
      <w:r w:rsidR="008D0AD9" w:rsidRPr="00083B88">
        <w:rPr>
          <w:rFonts w:cs="Arial"/>
          <w:color w:val="000000"/>
          <w:sz w:val="22"/>
          <w:shd w:val="clear" w:color="auto" w:fill="FFFFFF"/>
        </w:rPr>
        <w:t xml:space="preserve">(prva faza) </w:t>
      </w:r>
      <w:r w:rsidR="00DC4E1F" w:rsidRPr="00083B88">
        <w:rPr>
          <w:rFonts w:cs="Arial"/>
          <w:color w:val="000000"/>
          <w:sz w:val="22"/>
          <w:shd w:val="clear" w:color="auto" w:fill="FFFFFF"/>
        </w:rPr>
        <w:t>ter</w:t>
      </w:r>
      <w:r w:rsidR="008D0AD9" w:rsidRPr="00083B88">
        <w:rPr>
          <w:rFonts w:cs="Arial"/>
          <w:color w:val="000000"/>
          <w:sz w:val="22"/>
          <w:shd w:val="clear" w:color="auto" w:fill="FFFFFF"/>
        </w:rPr>
        <w:t xml:space="preserve"> </w:t>
      </w:r>
      <w:r w:rsidR="00DC4E1F" w:rsidRPr="00083B88">
        <w:rPr>
          <w:rFonts w:cs="Arial"/>
          <w:color w:val="000000"/>
          <w:sz w:val="22"/>
          <w:shd w:val="clear" w:color="auto" w:fill="FFFFFF"/>
        </w:rPr>
        <w:t xml:space="preserve">izvajanje posameznih povpraševanj in </w:t>
      </w:r>
      <w:r w:rsidR="008D0AD9" w:rsidRPr="00083B88">
        <w:rPr>
          <w:rFonts w:cs="Arial"/>
          <w:color w:val="000000"/>
          <w:sz w:val="22"/>
          <w:shd w:val="clear" w:color="auto" w:fill="FFFFFF"/>
        </w:rPr>
        <w:t xml:space="preserve">prejem ponudb (druga faza). V prvi fazi </w:t>
      </w:r>
      <w:r w:rsidR="00AD5AC5" w:rsidRPr="00083B88">
        <w:rPr>
          <w:rFonts w:cs="Arial"/>
          <w:color w:val="000000"/>
          <w:sz w:val="22"/>
          <w:shd w:val="clear" w:color="auto" w:fill="FFFFFF"/>
        </w:rPr>
        <w:t xml:space="preserve">kandidati </w:t>
      </w:r>
      <w:r w:rsidR="008D0AD9" w:rsidRPr="00083B88">
        <w:rPr>
          <w:rFonts w:cs="Arial"/>
          <w:color w:val="000000"/>
          <w:sz w:val="22"/>
          <w:shd w:val="clear" w:color="auto" w:fill="FFFFFF"/>
        </w:rPr>
        <w:t xml:space="preserve">prijavi za sodelovanje priložijo informacije za ugotavljanje sposobnosti, ki jih zahteva naročnik. V drugi fazi, ki poteka večkrat, pa </w:t>
      </w:r>
      <w:r w:rsidR="003D2042" w:rsidRPr="00083B88">
        <w:rPr>
          <w:rFonts w:cs="Arial"/>
          <w:color w:val="000000"/>
          <w:sz w:val="22"/>
          <w:shd w:val="clear" w:color="auto" w:fill="FFFFFF"/>
        </w:rPr>
        <w:t xml:space="preserve">lahko </w:t>
      </w:r>
      <w:r w:rsidR="008D0AD9" w:rsidRPr="00083B88">
        <w:rPr>
          <w:rFonts w:cs="Arial"/>
          <w:color w:val="000000"/>
          <w:sz w:val="22"/>
          <w:shd w:val="clear" w:color="auto" w:fill="FFFFFF"/>
        </w:rPr>
        <w:t xml:space="preserve">ponudbe kasneje oddajajo le </w:t>
      </w:r>
      <w:r w:rsidR="003D2042" w:rsidRPr="00083B88">
        <w:rPr>
          <w:rFonts w:cs="Arial"/>
          <w:color w:val="000000"/>
          <w:sz w:val="22"/>
          <w:shd w:val="clear" w:color="auto" w:fill="FFFFFF"/>
        </w:rPr>
        <w:t>kandidati</w:t>
      </w:r>
      <w:r w:rsidR="008D0AD9" w:rsidRPr="00083B88">
        <w:rPr>
          <w:rFonts w:cs="Arial"/>
          <w:color w:val="000000"/>
          <w:sz w:val="22"/>
          <w:shd w:val="clear" w:color="auto" w:fill="FFFFFF"/>
        </w:rPr>
        <w:t>, ki jih je na podlagi ocene v prijavi predloženih informacij naročnik uvrstil v katalog ponudnikov (pri tem se kandidati lahko v vzpostavljen katalog ponudnikov uvrstijo tudi kasneje, na podlagi kasneje predloženih prijav)</w:t>
      </w:r>
      <w:r w:rsidR="003D2042" w:rsidRPr="00083B88">
        <w:rPr>
          <w:rFonts w:cs="Arial"/>
          <w:color w:val="000000"/>
          <w:sz w:val="22"/>
          <w:shd w:val="clear" w:color="auto" w:fill="FFFFFF"/>
        </w:rPr>
        <w:t xml:space="preserve"> in so bili povabljeni k oddaji ponudbe</w:t>
      </w:r>
      <w:r w:rsidR="008D0AD9" w:rsidRPr="00083B88">
        <w:rPr>
          <w:rFonts w:cs="Arial"/>
          <w:color w:val="000000"/>
          <w:sz w:val="22"/>
          <w:shd w:val="clear" w:color="auto" w:fill="FFFFFF"/>
        </w:rPr>
        <w:t>.</w:t>
      </w:r>
      <w:r w:rsidR="00DC4E1F" w:rsidRPr="00083B88">
        <w:rPr>
          <w:rFonts w:cs="Arial"/>
          <w:color w:val="000000"/>
          <w:sz w:val="22"/>
          <w:shd w:val="clear" w:color="auto" w:fill="FFFFFF"/>
        </w:rPr>
        <w:t xml:space="preserve"> Dostop </w:t>
      </w:r>
      <w:r w:rsidR="003D2042" w:rsidRPr="00083B88">
        <w:rPr>
          <w:rFonts w:cs="Arial"/>
          <w:color w:val="000000"/>
          <w:sz w:val="22"/>
          <w:shd w:val="clear" w:color="auto" w:fill="FFFFFF"/>
        </w:rPr>
        <w:t xml:space="preserve">do oziroma </w:t>
      </w:r>
      <w:r w:rsidR="003B1F4E" w:rsidRPr="00083B88">
        <w:rPr>
          <w:rFonts w:cs="Arial"/>
          <w:color w:val="000000"/>
          <w:sz w:val="22"/>
          <w:shd w:val="clear" w:color="auto" w:fill="FFFFFF"/>
        </w:rPr>
        <w:t xml:space="preserve">uvrstitev kandidatov </w:t>
      </w:r>
      <w:r w:rsidR="003D2042" w:rsidRPr="00083B88">
        <w:rPr>
          <w:rFonts w:cs="Arial"/>
          <w:color w:val="000000"/>
          <w:sz w:val="22"/>
          <w:shd w:val="clear" w:color="auto" w:fill="FFFFFF"/>
        </w:rPr>
        <w:t xml:space="preserve">v </w:t>
      </w:r>
      <w:r w:rsidR="00DC4E1F" w:rsidRPr="00083B88">
        <w:rPr>
          <w:rFonts w:cs="Arial"/>
          <w:color w:val="000000"/>
          <w:sz w:val="22"/>
          <w:shd w:val="clear" w:color="auto" w:fill="FFFFFF"/>
        </w:rPr>
        <w:t>katalog ponudnikov ne pomeni oddaje posameznega javnega naročila.</w:t>
      </w:r>
    </w:p>
    <w:p w14:paraId="4FF274C5" w14:textId="5E5B9AB7" w:rsidR="006E57C9" w:rsidRPr="00083B88" w:rsidRDefault="006E57C9" w:rsidP="00597206">
      <w:pPr>
        <w:autoSpaceDE w:val="0"/>
        <w:autoSpaceDN w:val="0"/>
        <w:adjustRightInd w:val="0"/>
        <w:rPr>
          <w:rFonts w:cs="Arial"/>
          <w:color w:val="000000"/>
          <w:sz w:val="22"/>
          <w:shd w:val="clear" w:color="auto" w:fill="FFFFFF"/>
        </w:rPr>
      </w:pPr>
    </w:p>
    <w:p w14:paraId="7A2AA34C" w14:textId="42826F2E" w:rsidR="004F5F6A" w:rsidRPr="00083B88" w:rsidRDefault="00196E54" w:rsidP="00AE082E">
      <w:pPr>
        <w:rPr>
          <w:sz w:val="22"/>
        </w:rPr>
      </w:pPr>
      <w:bookmarkStart w:id="11" w:name="_Toc336851732"/>
      <w:bookmarkStart w:id="12" w:name="_Toc336851780"/>
      <w:r w:rsidRPr="00083B88">
        <w:rPr>
          <w:sz w:val="22"/>
        </w:rPr>
        <w:t>Kandidat</w:t>
      </w:r>
      <w:r w:rsidR="00AE082E" w:rsidRPr="00083B88">
        <w:rPr>
          <w:sz w:val="22"/>
        </w:rPr>
        <w:t xml:space="preserve"> lahko odda p</w:t>
      </w:r>
      <w:r w:rsidR="00964384" w:rsidRPr="00083B88">
        <w:rPr>
          <w:sz w:val="22"/>
        </w:rPr>
        <w:t xml:space="preserve">rijavo </w:t>
      </w:r>
      <w:r w:rsidR="00AE082E" w:rsidRPr="00083B88">
        <w:rPr>
          <w:sz w:val="22"/>
        </w:rPr>
        <w:t xml:space="preserve">za </w:t>
      </w:r>
      <w:r w:rsidR="008E35A5">
        <w:rPr>
          <w:sz w:val="22"/>
        </w:rPr>
        <w:t>eno ali obe</w:t>
      </w:r>
      <w:r w:rsidR="0077559D" w:rsidRPr="00083B88">
        <w:rPr>
          <w:sz w:val="22"/>
        </w:rPr>
        <w:t xml:space="preserve"> </w:t>
      </w:r>
      <w:r w:rsidR="00964384" w:rsidRPr="00083B88">
        <w:rPr>
          <w:sz w:val="22"/>
        </w:rPr>
        <w:t>kategorij</w:t>
      </w:r>
      <w:r w:rsidR="008E35A5">
        <w:rPr>
          <w:sz w:val="22"/>
        </w:rPr>
        <w:t>i</w:t>
      </w:r>
      <w:r w:rsidR="000E10F9" w:rsidRPr="00083B88">
        <w:rPr>
          <w:sz w:val="22"/>
        </w:rPr>
        <w:t xml:space="preserve">. </w:t>
      </w:r>
      <w:r w:rsidR="00AD5AC5" w:rsidRPr="00083B88">
        <w:rPr>
          <w:sz w:val="22"/>
        </w:rPr>
        <w:t xml:space="preserve">Kandidat </w:t>
      </w:r>
      <w:r w:rsidR="004F5F6A" w:rsidRPr="00083B88">
        <w:rPr>
          <w:sz w:val="22"/>
        </w:rPr>
        <w:t>v obrazcu »Enotni evropski dokument v zvezi z oddajo javnega naročila – ESPD« (v nadaljevanju: ESPD) navede, za kater</w:t>
      </w:r>
      <w:r w:rsidR="00964384" w:rsidRPr="00083B88">
        <w:rPr>
          <w:sz w:val="22"/>
        </w:rPr>
        <w:t>o</w:t>
      </w:r>
      <w:r w:rsidR="004F5F6A" w:rsidRPr="00083B88">
        <w:rPr>
          <w:sz w:val="22"/>
        </w:rPr>
        <w:t xml:space="preserve"> </w:t>
      </w:r>
      <w:r w:rsidR="00964384" w:rsidRPr="00083B88">
        <w:rPr>
          <w:sz w:val="22"/>
        </w:rPr>
        <w:t>kategorijo</w:t>
      </w:r>
      <w:r w:rsidR="004F5F6A" w:rsidRPr="00083B88">
        <w:rPr>
          <w:sz w:val="22"/>
        </w:rPr>
        <w:t xml:space="preserve"> se prijavlja. </w:t>
      </w:r>
    </w:p>
    <w:p w14:paraId="50C7944B" w14:textId="77777777" w:rsidR="004F5F6A" w:rsidRPr="00083B88" w:rsidRDefault="004F5F6A" w:rsidP="00AE082E">
      <w:pPr>
        <w:rPr>
          <w:sz w:val="22"/>
        </w:rPr>
      </w:pPr>
    </w:p>
    <w:p w14:paraId="1390DA7D" w14:textId="7C614F0F" w:rsidR="00AE082E" w:rsidRPr="00083B88" w:rsidRDefault="004F5F6A" w:rsidP="00AE082E">
      <w:pPr>
        <w:rPr>
          <w:rFonts w:cs="Arial"/>
          <w:i/>
          <w:color w:val="FF0000"/>
          <w:sz w:val="22"/>
        </w:rPr>
      </w:pPr>
      <w:r w:rsidRPr="00F85F55">
        <w:rPr>
          <w:sz w:val="22"/>
        </w:rPr>
        <w:t>Za vsak</w:t>
      </w:r>
      <w:r w:rsidR="00597206" w:rsidRPr="00F85F55">
        <w:rPr>
          <w:sz w:val="22"/>
        </w:rPr>
        <w:t>o</w:t>
      </w:r>
      <w:r w:rsidRPr="00F85F55">
        <w:rPr>
          <w:sz w:val="22"/>
        </w:rPr>
        <w:t xml:space="preserve"> od </w:t>
      </w:r>
      <w:r w:rsidR="00964384" w:rsidRPr="00F85F55">
        <w:rPr>
          <w:sz w:val="22"/>
        </w:rPr>
        <w:t>kategorij</w:t>
      </w:r>
      <w:r w:rsidRPr="00F85F55">
        <w:rPr>
          <w:sz w:val="22"/>
        </w:rPr>
        <w:t xml:space="preserve"> se zahteva </w:t>
      </w:r>
      <w:r w:rsidR="00ED0A6C" w:rsidRPr="00F85F55">
        <w:rPr>
          <w:sz w:val="22"/>
        </w:rPr>
        <w:t>neobstoj vseh razlogov za izključitev</w:t>
      </w:r>
      <w:r w:rsidRPr="00F85F55">
        <w:rPr>
          <w:sz w:val="22"/>
        </w:rPr>
        <w:t xml:space="preserve">, ki so </w:t>
      </w:r>
      <w:r w:rsidRPr="00970477">
        <w:rPr>
          <w:sz w:val="22"/>
        </w:rPr>
        <w:t xml:space="preserve">navedeni v </w:t>
      </w:r>
      <w:r w:rsidR="00E27348" w:rsidRPr="00970477">
        <w:rPr>
          <w:sz w:val="22"/>
        </w:rPr>
        <w:t xml:space="preserve">točki </w:t>
      </w:r>
      <w:r w:rsidR="00196E54" w:rsidRPr="00970477">
        <w:rPr>
          <w:sz w:val="22"/>
        </w:rPr>
        <w:t>9</w:t>
      </w:r>
      <w:r w:rsidR="00ED0A6C" w:rsidRPr="00970477">
        <w:rPr>
          <w:sz w:val="22"/>
        </w:rPr>
        <w:t>.1.1</w:t>
      </w:r>
      <w:r w:rsidRPr="00970477">
        <w:rPr>
          <w:sz w:val="22"/>
        </w:rPr>
        <w:t>. teh navodil. Ostale zahteve naročnika (</w:t>
      </w:r>
      <w:r w:rsidR="00ED0A6C" w:rsidRPr="00970477">
        <w:rPr>
          <w:sz w:val="22"/>
        </w:rPr>
        <w:t>pogoji za sodelovanje in zahteve, dolo</w:t>
      </w:r>
      <w:r w:rsidR="00ED0A6C" w:rsidRPr="00083B88">
        <w:rPr>
          <w:sz w:val="22"/>
        </w:rPr>
        <w:t xml:space="preserve">čene </w:t>
      </w:r>
      <w:r w:rsidRPr="00083B88">
        <w:rPr>
          <w:sz w:val="22"/>
        </w:rPr>
        <w:t xml:space="preserve">v drugih delih navodil </w:t>
      </w:r>
      <w:r w:rsidR="00196E54" w:rsidRPr="00083B88">
        <w:rPr>
          <w:sz w:val="22"/>
        </w:rPr>
        <w:t>kandidatom</w:t>
      </w:r>
      <w:r w:rsidRPr="00083B88">
        <w:rPr>
          <w:sz w:val="22"/>
        </w:rPr>
        <w:t xml:space="preserve"> za pripravo </w:t>
      </w:r>
      <w:r w:rsidR="00196E54" w:rsidRPr="00083B88">
        <w:rPr>
          <w:sz w:val="22"/>
        </w:rPr>
        <w:t>prijave</w:t>
      </w:r>
      <w:r w:rsidRPr="00083B88">
        <w:rPr>
          <w:sz w:val="22"/>
        </w:rPr>
        <w:t xml:space="preserve">) morajo </w:t>
      </w:r>
      <w:r w:rsidR="00196E54" w:rsidRPr="00083B88">
        <w:rPr>
          <w:sz w:val="22"/>
        </w:rPr>
        <w:t>kandidati</w:t>
      </w:r>
      <w:r w:rsidRPr="00083B88">
        <w:rPr>
          <w:sz w:val="22"/>
        </w:rPr>
        <w:t xml:space="preserve"> izpolnjevati</w:t>
      </w:r>
      <w:r w:rsidR="00A64930" w:rsidRPr="00083B88">
        <w:rPr>
          <w:sz w:val="22"/>
        </w:rPr>
        <w:t>,</w:t>
      </w:r>
      <w:r w:rsidRPr="00083B88">
        <w:rPr>
          <w:sz w:val="22"/>
        </w:rPr>
        <w:t xml:space="preserve"> kot so zapisane za posamezn</w:t>
      </w:r>
      <w:r w:rsidR="00964384" w:rsidRPr="00083B88">
        <w:rPr>
          <w:sz w:val="22"/>
        </w:rPr>
        <w:t>o</w:t>
      </w:r>
      <w:r w:rsidRPr="00083B88">
        <w:rPr>
          <w:sz w:val="22"/>
        </w:rPr>
        <w:t xml:space="preserve"> </w:t>
      </w:r>
      <w:r w:rsidR="00964384" w:rsidRPr="00083B88">
        <w:rPr>
          <w:sz w:val="22"/>
        </w:rPr>
        <w:t>kategorijo</w:t>
      </w:r>
      <w:r w:rsidR="00F85F55">
        <w:rPr>
          <w:sz w:val="22"/>
        </w:rPr>
        <w:t>.</w:t>
      </w:r>
      <w:r w:rsidR="00635BA0" w:rsidRPr="00083B88">
        <w:rPr>
          <w:rFonts w:cs="Arial"/>
          <w:i/>
          <w:sz w:val="22"/>
          <w:highlight w:val="yellow"/>
        </w:rPr>
        <w:t xml:space="preserve"> </w:t>
      </w:r>
    </w:p>
    <w:p w14:paraId="371AADB3" w14:textId="77777777" w:rsidR="00AE082E" w:rsidRPr="00083B88" w:rsidRDefault="00AE082E" w:rsidP="00AE082E">
      <w:pPr>
        <w:rPr>
          <w:sz w:val="22"/>
        </w:rPr>
      </w:pPr>
    </w:p>
    <w:p w14:paraId="17D0BC4F" w14:textId="62C74471" w:rsidR="00DB3889" w:rsidRPr="00083B88" w:rsidRDefault="0558A1F5" w:rsidP="6A702C4A">
      <w:pPr>
        <w:rPr>
          <w:sz w:val="22"/>
        </w:rPr>
      </w:pPr>
      <w:r w:rsidRPr="6A702C4A">
        <w:rPr>
          <w:sz w:val="22"/>
        </w:rPr>
        <w:t>Naročnik bo na podlagi pogojev</w:t>
      </w:r>
      <w:r w:rsidR="343CEED7" w:rsidRPr="6A702C4A">
        <w:rPr>
          <w:sz w:val="22"/>
        </w:rPr>
        <w:t xml:space="preserve"> določenih v razpisni dokumentaciji,</w:t>
      </w:r>
      <w:r w:rsidR="41DB2A5C" w:rsidRPr="6A702C4A">
        <w:rPr>
          <w:sz w:val="22"/>
        </w:rPr>
        <w:t xml:space="preserve"> </w:t>
      </w:r>
      <w:r w:rsidR="74D16BB5" w:rsidRPr="6A702C4A">
        <w:rPr>
          <w:sz w:val="22"/>
        </w:rPr>
        <w:t xml:space="preserve">potrdil </w:t>
      </w:r>
      <w:r w:rsidR="521F20DE" w:rsidRPr="6A702C4A">
        <w:rPr>
          <w:sz w:val="22"/>
        </w:rPr>
        <w:t>kandidate</w:t>
      </w:r>
      <w:r w:rsidRPr="6A702C4A">
        <w:rPr>
          <w:sz w:val="22"/>
        </w:rPr>
        <w:t xml:space="preserve">, </w:t>
      </w:r>
      <w:r w:rsidR="153C5EC1" w:rsidRPr="6A702C4A">
        <w:rPr>
          <w:sz w:val="22"/>
        </w:rPr>
        <w:t>ki jih bo uvrstil v katalog ponudnikov</w:t>
      </w:r>
      <w:r w:rsidR="661285C9" w:rsidRPr="6A702C4A">
        <w:rPr>
          <w:sz w:val="22"/>
        </w:rPr>
        <w:t xml:space="preserve"> za posamezno kategorijo</w:t>
      </w:r>
      <w:r w:rsidR="153C5EC1" w:rsidRPr="6A702C4A">
        <w:rPr>
          <w:sz w:val="22"/>
        </w:rPr>
        <w:t xml:space="preserve">. </w:t>
      </w:r>
    </w:p>
    <w:p w14:paraId="2B34767C" w14:textId="77777777" w:rsidR="00DB3889" w:rsidRPr="00083B88" w:rsidRDefault="00DB3889" w:rsidP="00DB3889">
      <w:pPr>
        <w:rPr>
          <w:sz w:val="22"/>
        </w:rPr>
      </w:pPr>
    </w:p>
    <w:p w14:paraId="346D7B63" w14:textId="134D10FF" w:rsidR="002F2A8A" w:rsidRPr="00A13B3E" w:rsidRDefault="00DB3889" w:rsidP="00AE082E">
      <w:pPr>
        <w:rPr>
          <w:sz w:val="22"/>
        </w:rPr>
      </w:pPr>
      <w:r w:rsidRPr="00083B88">
        <w:rPr>
          <w:sz w:val="22"/>
        </w:rPr>
        <w:t xml:space="preserve">Naročnik bo vse </w:t>
      </w:r>
      <w:r w:rsidR="003D2042" w:rsidRPr="00083B88">
        <w:rPr>
          <w:sz w:val="22"/>
        </w:rPr>
        <w:t>kandidate</w:t>
      </w:r>
      <w:r w:rsidRPr="00083B88">
        <w:rPr>
          <w:sz w:val="22"/>
        </w:rPr>
        <w:t xml:space="preserve">, ki </w:t>
      </w:r>
      <w:r w:rsidR="00AD5AC5" w:rsidRPr="00083B88">
        <w:rPr>
          <w:sz w:val="22"/>
        </w:rPr>
        <w:t xml:space="preserve">bodo </w:t>
      </w:r>
      <w:r w:rsidRPr="00083B88">
        <w:rPr>
          <w:sz w:val="22"/>
        </w:rPr>
        <w:t>dobili dostop do DNS (uvrstitev v katalog ponudnikov), v skladu z 62. členom ZJN-3 povabi</w:t>
      </w:r>
      <w:r w:rsidR="00AD5AC5" w:rsidRPr="00083B88">
        <w:rPr>
          <w:sz w:val="22"/>
        </w:rPr>
        <w:t>l</w:t>
      </w:r>
      <w:r w:rsidRPr="00083B88">
        <w:rPr>
          <w:sz w:val="22"/>
        </w:rPr>
        <w:t xml:space="preserve"> k predložitvi ponudb za vsako posamezno javno naročilo v okviru DNS</w:t>
      </w:r>
      <w:r w:rsidR="00A13B3E">
        <w:rPr>
          <w:sz w:val="22"/>
        </w:rPr>
        <w:t xml:space="preserve"> </w:t>
      </w:r>
      <w:r w:rsidRPr="00A13B3E">
        <w:rPr>
          <w:sz w:val="22"/>
        </w:rPr>
        <w:t xml:space="preserve">za </w:t>
      </w:r>
      <w:r w:rsidR="00A13B3E" w:rsidRPr="00A13B3E">
        <w:rPr>
          <w:sz w:val="22"/>
        </w:rPr>
        <w:t xml:space="preserve">posamezno </w:t>
      </w:r>
      <w:r w:rsidRPr="00A13B3E">
        <w:rPr>
          <w:sz w:val="22"/>
        </w:rPr>
        <w:t>kategorijo</w:t>
      </w:r>
      <w:r w:rsidR="00C31A34">
        <w:rPr>
          <w:sz w:val="22"/>
        </w:rPr>
        <w:t xml:space="preserve"> v okviru svojega informacijskega sistema</w:t>
      </w:r>
      <w:r w:rsidR="00A13B3E" w:rsidRPr="00A13B3E">
        <w:rPr>
          <w:sz w:val="22"/>
        </w:rPr>
        <w:t>.</w:t>
      </w:r>
    </w:p>
    <w:p w14:paraId="41F7522F" w14:textId="4818B176" w:rsidR="0053702F" w:rsidRPr="00A13B3E" w:rsidRDefault="0053702F" w:rsidP="00AE082E">
      <w:pPr>
        <w:rPr>
          <w:sz w:val="22"/>
        </w:rPr>
      </w:pPr>
    </w:p>
    <w:p w14:paraId="6248B4E2" w14:textId="78691851" w:rsidR="0053702F" w:rsidRPr="00083B88" w:rsidRDefault="0053702F" w:rsidP="0053702F">
      <w:pPr>
        <w:rPr>
          <w:rFonts w:cs="Arial"/>
          <w:color w:val="000000" w:themeColor="text1"/>
          <w:sz w:val="22"/>
        </w:rPr>
      </w:pPr>
      <w:r w:rsidRPr="00083B88">
        <w:rPr>
          <w:rFonts w:cs="Arial"/>
          <w:color w:val="000000" w:themeColor="text1"/>
          <w:sz w:val="22"/>
        </w:rPr>
        <w:lastRenderedPageBreak/>
        <w:t xml:space="preserve">Naročnik bo nato na podlagi meril, določenih v tej razpisni dokumentaciji in v obvestilu o javnem naročilu, v drugi fazi izbiral </w:t>
      </w:r>
      <w:r w:rsidR="002E75A9">
        <w:rPr>
          <w:rFonts w:cs="Arial"/>
          <w:color w:val="000000" w:themeColor="text1"/>
          <w:sz w:val="22"/>
        </w:rPr>
        <w:t>kandidata</w:t>
      </w:r>
      <w:r w:rsidRPr="00083B88">
        <w:rPr>
          <w:rFonts w:cs="Arial"/>
          <w:color w:val="000000" w:themeColor="text1"/>
          <w:sz w:val="22"/>
        </w:rPr>
        <w:t xml:space="preserve">, s </w:t>
      </w:r>
      <w:r w:rsidRPr="00D72072">
        <w:rPr>
          <w:rFonts w:cs="Arial"/>
          <w:sz w:val="22"/>
        </w:rPr>
        <w:t xml:space="preserve">katerim </w:t>
      </w:r>
      <w:r w:rsidRPr="006909A3">
        <w:rPr>
          <w:rFonts w:cs="Arial"/>
          <w:sz w:val="22"/>
        </w:rPr>
        <w:t xml:space="preserve">bo sklenil pogodbo za posamezno </w:t>
      </w:r>
      <w:r w:rsidR="009C6B32" w:rsidRPr="006909A3">
        <w:rPr>
          <w:rFonts w:cs="Arial"/>
          <w:sz w:val="22"/>
        </w:rPr>
        <w:t xml:space="preserve">javno </w:t>
      </w:r>
      <w:r w:rsidRPr="006909A3">
        <w:rPr>
          <w:rFonts w:cs="Arial"/>
          <w:sz w:val="22"/>
        </w:rPr>
        <w:t xml:space="preserve">naročilo. V drugi fazi pri posameznih povpraševanjih </w:t>
      </w:r>
      <w:r w:rsidRPr="006909A3">
        <w:rPr>
          <w:rFonts w:cs="Arial"/>
          <w:color w:val="000000" w:themeColor="text1"/>
          <w:sz w:val="22"/>
        </w:rPr>
        <w:t>bo naročnik podrobneje</w:t>
      </w:r>
      <w:r w:rsidR="00BB3A12" w:rsidRPr="00083B88">
        <w:rPr>
          <w:rFonts w:cs="Arial"/>
          <w:color w:val="000000" w:themeColor="text1"/>
          <w:sz w:val="22"/>
        </w:rPr>
        <w:t xml:space="preserve"> in natančneje</w:t>
      </w:r>
      <w:r w:rsidRPr="00083B88">
        <w:rPr>
          <w:rFonts w:cs="Arial"/>
          <w:color w:val="000000" w:themeColor="text1"/>
          <w:sz w:val="22"/>
        </w:rPr>
        <w:t xml:space="preserve"> definiral predmet naročila, dejanske vrste in količine ter </w:t>
      </w:r>
      <w:r w:rsidR="002637CD" w:rsidRPr="00083B88">
        <w:rPr>
          <w:rFonts w:cs="Arial"/>
          <w:color w:val="000000" w:themeColor="text1"/>
          <w:sz w:val="22"/>
        </w:rPr>
        <w:t>merila.</w:t>
      </w:r>
    </w:p>
    <w:p w14:paraId="17BE8343" w14:textId="1382BFE1" w:rsidR="006A0688" w:rsidRPr="00083B88" w:rsidRDefault="006A0688" w:rsidP="0053702F">
      <w:pPr>
        <w:rPr>
          <w:rFonts w:cs="Arial"/>
          <w:color w:val="000000" w:themeColor="text1"/>
          <w:sz w:val="22"/>
        </w:rPr>
      </w:pPr>
    </w:p>
    <w:p w14:paraId="37625275" w14:textId="409A32C1" w:rsidR="006A0688" w:rsidRPr="00083B88" w:rsidRDefault="00C26A6B" w:rsidP="006A0688">
      <w:pPr>
        <w:pStyle w:val="Naslov1"/>
        <w:rPr>
          <w:color w:val="000000" w:themeColor="text1"/>
          <w:sz w:val="22"/>
          <w:szCs w:val="22"/>
        </w:rPr>
      </w:pPr>
      <w:bookmarkStart w:id="13" w:name="_Toc199957177"/>
      <w:r w:rsidRPr="00083B88">
        <w:rPr>
          <w:caps w:val="0"/>
          <w:color w:val="000000" w:themeColor="text1"/>
          <w:sz w:val="22"/>
          <w:szCs w:val="22"/>
        </w:rPr>
        <w:t>OBDOBJE VELJAVNOSTI DNS</w:t>
      </w:r>
      <w:bookmarkEnd w:id="13"/>
    </w:p>
    <w:p w14:paraId="52021DE2" w14:textId="0E91D337" w:rsidR="006A0688" w:rsidRPr="00083B88" w:rsidRDefault="006A0688" w:rsidP="006A0688">
      <w:pPr>
        <w:rPr>
          <w:color w:val="000000" w:themeColor="text1"/>
          <w:sz w:val="22"/>
        </w:rPr>
      </w:pPr>
      <w:bookmarkStart w:id="14" w:name="_Hlk90990016"/>
      <w:r w:rsidRPr="00083B88">
        <w:rPr>
          <w:color w:val="000000" w:themeColor="text1"/>
          <w:sz w:val="22"/>
        </w:rPr>
        <w:t>DNS velja od vzpostavitve kataloga ponudnikov</w:t>
      </w:r>
      <w:r w:rsidR="00A13B3E">
        <w:rPr>
          <w:color w:val="000000" w:themeColor="text1"/>
          <w:sz w:val="22"/>
        </w:rPr>
        <w:t xml:space="preserve"> za posamezno kategorijo</w:t>
      </w:r>
      <w:r w:rsidRPr="00083B88">
        <w:rPr>
          <w:color w:val="000000" w:themeColor="text1"/>
          <w:sz w:val="22"/>
        </w:rPr>
        <w:t xml:space="preserve"> do</w:t>
      </w:r>
      <w:bookmarkEnd w:id="14"/>
      <w:r w:rsidRPr="00083B88">
        <w:rPr>
          <w:color w:val="000000" w:themeColor="text1"/>
          <w:sz w:val="22"/>
        </w:rPr>
        <w:t xml:space="preserve"> </w:t>
      </w:r>
      <w:r w:rsidR="00A13B3E">
        <w:rPr>
          <w:color w:val="000000" w:themeColor="text1"/>
          <w:sz w:val="22"/>
        </w:rPr>
        <w:t>31.12.2030</w:t>
      </w:r>
      <w:r w:rsidR="00D72072">
        <w:rPr>
          <w:color w:val="000000" w:themeColor="text1"/>
          <w:sz w:val="22"/>
        </w:rPr>
        <w:t>.</w:t>
      </w:r>
      <w:r w:rsidRPr="00083B88">
        <w:rPr>
          <w:color w:val="000000" w:themeColor="text1"/>
          <w:sz w:val="22"/>
        </w:rPr>
        <w:t xml:space="preserve"> </w:t>
      </w:r>
    </w:p>
    <w:p w14:paraId="3641369A" w14:textId="77777777" w:rsidR="006A0688" w:rsidRPr="00083B88" w:rsidRDefault="006A0688" w:rsidP="006A0688">
      <w:pPr>
        <w:rPr>
          <w:color w:val="000000" w:themeColor="text1"/>
          <w:sz w:val="22"/>
        </w:rPr>
      </w:pPr>
    </w:p>
    <w:p w14:paraId="7ED88111" w14:textId="18E7C915" w:rsidR="006A0688" w:rsidRPr="00083B88" w:rsidRDefault="006A0688" w:rsidP="276C6BB0">
      <w:pPr>
        <w:rPr>
          <w:color w:val="000000" w:themeColor="text1"/>
          <w:sz w:val="22"/>
        </w:rPr>
      </w:pPr>
      <w:r w:rsidRPr="276C6BB0">
        <w:rPr>
          <w:color w:val="000000" w:themeColor="text1"/>
          <w:sz w:val="22"/>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w:t>
      </w:r>
      <w:r w:rsidR="003D2042" w:rsidRPr="276C6BB0">
        <w:rPr>
          <w:color w:val="000000" w:themeColor="text1"/>
          <w:sz w:val="22"/>
        </w:rPr>
        <w:t>,</w:t>
      </w:r>
      <w:r w:rsidRPr="276C6BB0">
        <w:rPr>
          <w:color w:val="000000" w:themeColor="text1"/>
          <w:sz w:val="22"/>
        </w:rPr>
        <w:t xml:space="preserve"> navedeno v enajstem odstavku 49. člena ZJN-3. </w:t>
      </w:r>
    </w:p>
    <w:p w14:paraId="52DC622F" w14:textId="77777777" w:rsidR="006A0688" w:rsidRPr="00083B88" w:rsidRDefault="006A0688" w:rsidP="006A0688">
      <w:pPr>
        <w:rPr>
          <w:i/>
          <w:color w:val="000000" w:themeColor="text1"/>
          <w:sz w:val="22"/>
          <w:highlight w:val="yellow"/>
        </w:rPr>
      </w:pPr>
    </w:p>
    <w:p w14:paraId="6BAF8C66" w14:textId="77777777" w:rsidR="006A0688" w:rsidRDefault="43AD067E" w:rsidP="6A702C4A">
      <w:pPr>
        <w:rPr>
          <w:color w:val="000000" w:themeColor="text1"/>
          <w:sz w:val="22"/>
        </w:rPr>
      </w:pPr>
      <w:r w:rsidRPr="6A702C4A">
        <w:rPr>
          <w:color w:val="000000" w:themeColor="text1"/>
          <w:sz w:val="22"/>
        </w:rPr>
        <w:t>V primeru, da naročnik predčasno ukine DNS, to ne vpliva na izvedbo in dokončanje že oddanih posameznih javnih naročil.</w:t>
      </w:r>
    </w:p>
    <w:p w14:paraId="059CF274" w14:textId="77777777" w:rsidR="00FF544B" w:rsidRDefault="00FF544B" w:rsidP="6A702C4A">
      <w:pPr>
        <w:rPr>
          <w:color w:val="000000" w:themeColor="text1"/>
          <w:sz w:val="22"/>
        </w:rPr>
      </w:pPr>
    </w:p>
    <w:p w14:paraId="2DAAE7A3" w14:textId="07006587" w:rsidR="00FF544B" w:rsidRPr="00083B88" w:rsidRDefault="5768D41D" w:rsidP="6A702C4A">
      <w:pPr>
        <w:rPr>
          <w:color w:val="000000" w:themeColor="text1"/>
          <w:sz w:val="22"/>
        </w:rPr>
      </w:pPr>
      <w:r w:rsidRPr="6A702C4A">
        <w:rPr>
          <w:color w:val="000000" w:themeColor="text1"/>
          <w:sz w:val="22"/>
        </w:rPr>
        <w:t>Kandidati uvrščeni v katalog zaradi spremembe obdobja veljavnosti DNS niso upravičeni do nadomestila morebitne škode, izpada dohodka ali povračil iz drugih naslovov, ki</w:t>
      </w:r>
      <w:r w:rsidR="0B0024C1" w:rsidRPr="6A702C4A">
        <w:rPr>
          <w:color w:val="000000" w:themeColor="text1"/>
          <w:sz w:val="22"/>
        </w:rPr>
        <w:t xml:space="preserve"> so posledica spremembe trajanja DNS.</w:t>
      </w:r>
    </w:p>
    <w:p w14:paraId="745C7CCB" w14:textId="77777777" w:rsidR="00AE082E" w:rsidRPr="00083B88" w:rsidRDefault="00AE082E" w:rsidP="00AE082E">
      <w:pPr>
        <w:rPr>
          <w:sz w:val="22"/>
        </w:rPr>
      </w:pPr>
    </w:p>
    <w:p w14:paraId="1B2C673E" w14:textId="0335F827" w:rsidR="005312FE" w:rsidRPr="00083B88" w:rsidRDefault="00C26A6B" w:rsidP="00AE082E">
      <w:pPr>
        <w:pStyle w:val="Naslov1"/>
        <w:rPr>
          <w:sz w:val="22"/>
          <w:szCs w:val="22"/>
        </w:rPr>
      </w:pPr>
      <w:bookmarkStart w:id="15" w:name="_Toc464638490"/>
      <w:bookmarkStart w:id="16" w:name="_Toc464638491"/>
      <w:bookmarkStart w:id="17" w:name="_Toc199957178"/>
      <w:bookmarkEnd w:id="15"/>
      <w:bookmarkEnd w:id="16"/>
      <w:r w:rsidRPr="00083B88">
        <w:rPr>
          <w:caps w:val="0"/>
          <w:sz w:val="22"/>
          <w:szCs w:val="22"/>
        </w:rPr>
        <w:t>ROK IN NAČIN PREDLOŽITVE P</w:t>
      </w:r>
      <w:bookmarkEnd w:id="11"/>
      <w:bookmarkEnd w:id="12"/>
      <w:r w:rsidRPr="00083B88">
        <w:rPr>
          <w:caps w:val="0"/>
          <w:sz w:val="22"/>
          <w:szCs w:val="22"/>
        </w:rPr>
        <w:t>RIJAVE TER UPORABLJENA TEHNOLOGIJA</w:t>
      </w:r>
      <w:bookmarkEnd w:id="17"/>
    </w:p>
    <w:p w14:paraId="2DA965CD" w14:textId="3E861FA4" w:rsidR="0017690A" w:rsidRPr="00083B88" w:rsidRDefault="002E0C83" w:rsidP="0017690A">
      <w:pPr>
        <w:rPr>
          <w:rFonts w:cs="Arial"/>
          <w:sz w:val="22"/>
        </w:rPr>
      </w:pPr>
      <w:r w:rsidRPr="00083B88">
        <w:rPr>
          <w:rFonts w:cs="Arial"/>
          <w:sz w:val="22"/>
        </w:rPr>
        <w:t>Kandidati</w:t>
      </w:r>
      <w:r w:rsidR="0017690A" w:rsidRPr="00083B88">
        <w:rPr>
          <w:rFonts w:cs="Arial"/>
          <w:sz w:val="22"/>
        </w:rPr>
        <w:t xml:space="preserve"> morajo p</w:t>
      </w:r>
      <w:r w:rsidR="004E1E31" w:rsidRPr="00083B88">
        <w:rPr>
          <w:rFonts w:cs="Arial"/>
          <w:sz w:val="22"/>
        </w:rPr>
        <w:t>rijave</w:t>
      </w:r>
      <w:r w:rsidR="0017690A" w:rsidRPr="00083B88">
        <w:rPr>
          <w:rFonts w:cs="Arial"/>
          <w:sz w:val="22"/>
        </w:rPr>
        <w:t xml:space="preserve"> predložiti v informacijski sistem e-JN </w:t>
      </w:r>
      <w:r w:rsidR="004B1094" w:rsidRPr="00083B88">
        <w:rPr>
          <w:rFonts w:cs="Arial"/>
          <w:sz w:val="22"/>
        </w:rPr>
        <w:t xml:space="preserve">(v nadaljevanju: sistem e-JN) </w:t>
      </w:r>
      <w:r w:rsidR="0017690A" w:rsidRPr="00083B88">
        <w:rPr>
          <w:rFonts w:cs="Arial"/>
          <w:sz w:val="22"/>
        </w:rPr>
        <w:t xml:space="preserve">na spletnem naslovu </w:t>
      </w:r>
      <w:hyperlink r:id="rId12" w:history="1">
        <w:r w:rsidR="00727F96" w:rsidRPr="00083B88">
          <w:rPr>
            <w:rStyle w:val="Hiperpovezava"/>
            <w:rFonts w:cs="Arial"/>
            <w:sz w:val="22"/>
          </w:rPr>
          <w:t>https://ejn.gov.si/</w:t>
        </w:r>
      </w:hyperlink>
      <w:r w:rsidR="0017690A" w:rsidRPr="00083B88">
        <w:rPr>
          <w:rFonts w:cs="Arial"/>
          <w:sz w:val="22"/>
        </w:rPr>
        <w:t xml:space="preserve">, v skladu s točko </w:t>
      </w:r>
      <w:r w:rsidR="00E91BD1" w:rsidRPr="00083B88">
        <w:rPr>
          <w:rFonts w:cs="Arial"/>
          <w:sz w:val="22"/>
        </w:rPr>
        <w:t>4</w:t>
      </w:r>
      <w:r w:rsidR="0017690A" w:rsidRPr="00083B88">
        <w:rPr>
          <w:rFonts w:cs="Arial"/>
          <w:sz w:val="22"/>
        </w:rPr>
        <w:t xml:space="preserve"> dokumenta Navodila za uporabo informacijskega sistema e-JN: PONUDNIKI (v nadaljevanju: Navodila za uporabo e-JN), ki je del te razpisne dokumentacije in objavljen na spletnem naslovu </w:t>
      </w:r>
      <w:hyperlink r:id="rId13" w:history="1">
        <w:r w:rsidR="0017690A" w:rsidRPr="00083B88">
          <w:rPr>
            <w:rStyle w:val="Hiperpovezava"/>
            <w:rFonts w:cs="Arial"/>
            <w:sz w:val="22"/>
          </w:rPr>
          <w:t>https://ejn.gov.si/</w:t>
        </w:r>
      </w:hyperlink>
      <w:r w:rsidR="0017690A" w:rsidRPr="00083B88">
        <w:rPr>
          <w:rFonts w:cs="Arial"/>
          <w:sz w:val="22"/>
        </w:rPr>
        <w:t>.</w:t>
      </w:r>
    </w:p>
    <w:p w14:paraId="56B32CD5" w14:textId="77777777" w:rsidR="0017690A" w:rsidRPr="00083B88" w:rsidRDefault="0017690A" w:rsidP="005312FE">
      <w:pPr>
        <w:rPr>
          <w:sz w:val="22"/>
        </w:rPr>
      </w:pPr>
    </w:p>
    <w:p w14:paraId="32CBCC89" w14:textId="7422501F" w:rsidR="0017690A" w:rsidRPr="00083B88" w:rsidRDefault="002E0C83" w:rsidP="0017690A">
      <w:pPr>
        <w:rPr>
          <w:rFonts w:cs="Arial"/>
          <w:sz w:val="22"/>
        </w:rPr>
      </w:pPr>
      <w:r w:rsidRPr="00083B88">
        <w:rPr>
          <w:rFonts w:cs="Arial"/>
          <w:sz w:val="22"/>
        </w:rPr>
        <w:t>Kandidat</w:t>
      </w:r>
      <w:r w:rsidR="0017690A" w:rsidRPr="00083B88">
        <w:rPr>
          <w:rFonts w:cs="Arial"/>
          <w:sz w:val="22"/>
        </w:rPr>
        <w:t xml:space="preserve"> se mora pred oddajo </w:t>
      </w:r>
      <w:r w:rsidRPr="00083B88">
        <w:rPr>
          <w:rFonts w:cs="Arial"/>
          <w:sz w:val="22"/>
        </w:rPr>
        <w:t>prijave</w:t>
      </w:r>
      <w:r w:rsidR="0017690A" w:rsidRPr="00083B88">
        <w:rPr>
          <w:rFonts w:cs="Arial"/>
          <w:sz w:val="22"/>
        </w:rPr>
        <w:t xml:space="preserve"> registrirati na spletnem naslovu </w:t>
      </w:r>
      <w:hyperlink r:id="rId14" w:history="1">
        <w:r w:rsidR="00727F96" w:rsidRPr="00083B88">
          <w:rPr>
            <w:rStyle w:val="Hiperpovezava"/>
            <w:rFonts w:cs="Arial"/>
            <w:sz w:val="22"/>
          </w:rPr>
          <w:t>https://ejn.gov.si/</w:t>
        </w:r>
      </w:hyperlink>
      <w:r w:rsidR="0017690A" w:rsidRPr="00083B88">
        <w:rPr>
          <w:rFonts w:cs="Arial"/>
          <w:sz w:val="22"/>
        </w:rPr>
        <w:t xml:space="preserve">, v skladu z Navodili za uporabo e-JN. Če je </w:t>
      </w:r>
      <w:r w:rsidRPr="00083B88">
        <w:rPr>
          <w:rFonts w:cs="Arial"/>
          <w:sz w:val="22"/>
        </w:rPr>
        <w:t>kandidat</w:t>
      </w:r>
      <w:r w:rsidR="0017690A" w:rsidRPr="00083B88">
        <w:rPr>
          <w:rFonts w:cs="Arial"/>
          <w:sz w:val="22"/>
        </w:rPr>
        <w:t xml:space="preserve"> že registriran v sistem e-JN, se v </w:t>
      </w:r>
      <w:r w:rsidR="006773AE" w:rsidRPr="00083B88">
        <w:rPr>
          <w:rFonts w:cs="Arial"/>
          <w:sz w:val="22"/>
        </w:rPr>
        <w:t xml:space="preserve">sistem e-JN </w:t>
      </w:r>
      <w:r w:rsidR="0017690A" w:rsidRPr="00083B88">
        <w:rPr>
          <w:rFonts w:cs="Arial"/>
          <w:sz w:val="22"/>
        </w:rPr>
        <w:t>prijavi na istem naslovu.</w:t>
      </w:r>
    </w:p>
    <w:p w14:paraId="4F725F7D" w14:textId="77777777" w:rsidR="0017690A" w:rsidRPr="00083B88" w:rsidRDefault="0017690A" w:rsidP="0017690A">
      <w:pPr>
        <w:rPr>
          <w:rFonts w:cs="Arial"/>
          <w:sz w:val="22"/>
        </w:rPr>
      </w:pPr>
    </w:p>
    <w:p w14:paraId="71C60F54" w14:textId="30190D03" w:rsidR="00E10AD7" w:rsidRPr="00083B88" w:rsidRDefault="00E10AD7" w:rsidP="00E10AD7">
      <w:pPr>
        <w:rPr>
          <w:sz w:val="22"/>
        </w:rPr>
      </w:pPr>
      <w:r w:rsidRPr="00083B88">
        <w:rPr>
          <w:sz w:val="22"/>
        </w:rPr>
        <w:t xml:space="preserve">Uporabnik </w:t>
      </w:r>
      <w:r w:rsidR="002E0C83" w:rsidRPr="00083B88">
        <w:rPr>
          <w:sz w:val="22"/>
        </w:rPr>
        <w:t>kandidata</w:t>
      </w:r>
      <w:r w:rsidRPr="00083B88">
        <w:rPr>
          <w:sz w:val="22"/>
        </w:rPr>
        <w:t xml:space="preserve">, ki je v sistemu e-JN pooblaščen za oddajanje </w:t>
      </w:r>
      <w:r w:rsidR="002E0C83" w:rsidRPr="00083B88">
        <w:rPr>
          <w:sz w:val="22"/>
        </w:rPr>
        <w:t>prijav</w:t>
      </w:r>
      <w:r w:rsidRPr="00083B88">
        <w:rPr>
          <w:sz w:val="22"/>
        </w:rPr>
        <w:t xml:space="preserve">, </w:t>
      </w:r>
      <w:r w:rsidR="002E0C83" w:rsidRPr="00083B88">
        <w:rPr>
          <w:sz w:val="22"/>
        </w:rPr>
        <w:t>prijavo</w:t>
      </w:r>
      <w:r w:rsidRPr="00083B88">
        <w:rPr>
          <w:sz w:val="22"/>
        </w:rPr>
        <w:t xml:space="preserve"> odda s klikom na gumb »Oddaj«. </w:t>
      </w:r>
      <w:r w:rsidR="00FE6641" w:rsidRPr="00083B88">
        <w:rPr>
          <w:sz w:val="22"/>
        </w:rPr>
        <w:t>S</w:t>
      </w:r>
      <w:r w:rsidRPr="00083B88">
        <w:rPr>
          <w:sz w:val="22"/>
        </w:rPr>
        <w:t>istem e-JN ob oddaji p</w:t>
      </w:r>
      <w:r w:rsidR="002E0C83" w:rsidRPr="00083B88">
        <w:rPr>
          <w:sz w:val="22"/>
        </w:rPr>
        <w:t>rijave</w:t>
      </w:r>
      <w:r w:rsidRPr="00083B88">
        <w:rPr>
          <w:sz w:val="22"/>
        </w:rPr>
        <w:t xml:space="preserve"> zabeleži identiteto uporabnika in čas oddaje p</w:t>
      </w:r>
      <w:r w:rsidR="002E0C83" w:rsidRPr="00083B88">
        <w:rPr>
          <w:sz w:val="22"/>
        </w:rPr>
        <w:t>rijave</w:t>
      </w:r>
      <w:r w:rsidRPr="00083B88">
        <w:rPr>
          <w:sz w:val="22"/>
        </w:rPr>
        <w:t xml:space="preserve">. Uporabnik z dejanjem oddaje </w:t>
      </w:r>
      <w:r w:rsidR="00AD5AC5" w:rsidRPr="00083B88">
        <w:rPr>
          <w:sz w:val="22"/>
        </w:rPr>
        <w:t>prijave</w:t>
      </w:r>
      <w:r w:rsidRPr="00083B88">
        <w:rPr>
          <w:sz w:val="22"/>
        </w:rPr>
        <w:t xml:space="preserve"> izkaže in izjavi voljo v imenu </w:t>
      </w:r>
      <w:r w:rsidR="00AD5AC5" w:rsidRPr="00083B88">
        <w:rPr>
          <w:sz w:val="22"/>
        </w:rPr>
        <w:t xml:space="preserve">kandidata </w:t>
      </w:r>
      <w:r w:rsidRPr="00083B88">
        <w:rPr>
          <w:sz w:val="22"/>
        </w:rPr>
        <w:t xml:space="preserve">oddati zavezujočo </w:t>
      </w:r>
      <w:r w:rsidR="00D36B3B" w:rsidRPr="00083B88">
        <w:rPr>
          <w:sz w:val="22"/>
        </w:rPr>
        <w:t>prijavo</w:t>
      </w:r>
      <w:r w:rsidRPr="00083B88">
        <w:rPr>
          <w:sz w:val="22"/>
        </w:rPr>
        <w:t xml:space="preserve"> (18. člen Obligacijskega zakonika</w:t>
      </w:r>
      <w:r w:rsidRPr="00083B88">
        <w:rPr>
          <w:rStyle w:val="Sprotnaopomba-sklic"/>
          <w:sz w:val="22"/>
        </w:rPr>
        <w:footnoteReference w:id="2"/>
      </w:r>
      <w:r w:rsidRPr="00083B88">
        <w:rPr>
          <w:sz w:val="22"/>
        </w:rPr>
        <w:t>). Z oddajo p</w:t>
      </w:r>
      <w:r w:rsidR="00D36B3B" w:rsidRPr="00083B88">
        <w:rPr>
          <w:sz w:val="22"/>
        </w:rPr>
        <w:t>rijave</w:t>
      </w:r>
      <w:r w:rsidRPr="00083B88">
        <w:rPr>
          <w:sz w:val="22"/>
        </w:rPr>
        <w:t xml:space="preserve"> je le-ta zavezujoča za čas, naveden v </w:t>
      </w:r>
      <w:r w:rsidR="00D36B3B" w:rsidRPr="00083B88">
        <w:rPr>
          <w:sz w:val="22"/>
        </w:rPr>
        <w:t>prijavi</w:t>
      </w:r>
      <w:r w:rsidRPr="00083B88">
        <w:rPr>
          <w:sz w:val="22"/>
        </w:rPr>
        <w:t xml:space="preserve">, razen če jo uporabnik </w:t>
      </w:r>
      <w:r w:rsidR="00D36B3B" w:rsidRPr="00083B88">
        <w:rPr>
          <w:sz w:val="22"/>
        </w:rPr>
        <w:t>kandidata</w:t>
      </w:r>
      <w:r w:rsidRPr="00083B88">
        <w:rPr>
          <w:sz w:val="22"/>
        </w:rPr>
        <w:t xml:space="preserve"> umakne ali spremeni pred potekom roka za oddajo p</w:t>
      </w:r>
      <w:r w:rsidR="00D36B3B" w:rsidRPr="00083B88">
        <w:rPr>
          <w:sz w:val="22"/>
        </w:rPr>
        <w:t>rijav</w:t>
      </w:r>
      <w:r w:rsidRPr="00083B88">
        <w:rPr>
          <w:sz w:val="22"/>
        </w:rPr>
        <w:t>.</w:t>
      </w:r>
    </w:p>
    <w:p w14:paraId="56471050" w14:textId="77777777" w:rsidR="0017690A" w:rsidRPr="00083B88" w:rsidRDefault="0017690A" w:rsidP="0017690A">
      <w:pPr>
        <w:rPr>
          <w:rFonts w:cs="Arial"/>
          <w:sz w:val="22"/>
          <w:lang w:eastAsia="sl-SI"/>
        </w:rPr>
      </w:pPr>
    </w:p>
    <w:p w14:paraId="7F499E35" w14:textId="3508429F" w:rsidR="0017690A" w:rsidRPr="00083B88" w:rsidRDefault="518FDDED" w:rsidP="6A702C4A">
      <w:pPr>
        <w:rPr>
          <w:sz w:val="22"/>
        </w:rPr>
      </w:pPr>
      <w:r w:rsidRPr="6A702C4A">
        <w:rPr>
          <w:rFonts w:cs="Arial"/>
          <w:sz w:val="22"/>
          <w:lang w:eastAsia="sl-SI"/>
        </w:rPr>
        <w:t>P</w:t>
      </w:r>
      <w:r w:rsidR="60ED0C69" w:rsidRPr="6A702C4A">
        <w:rPr>
          <w:rFonts w:cs="Arial"/>
          <w:sz w:val="22"/>
          <w:lang w:eastAsia="sl-SI"/>
        </w:rPr>
        <w:t>rijava</w:t>
      </w:r>
      <w:r w:rsidRPr="6A702C4A">
        <w:rPr>
          <w:rFonts w:cs="Arial"/>
          <w:sz w:val="22"/>
          <w:lang w:eastAsia="sl-SI"/>
        </w:rPr>
        <w:t xml:space="preserve"> se šteje za pravočasno oddano, če jo naročnik prejme preko sistema e-JN </w:t>
      </w:r>
      <w:hyperlink r:id="rId15">
        <w:r w:rsidR="7030EB95" w:rsidRPr="6A702C4A">
          <w:rPr>
            <w:rStyle w:val="Hiperpovezava"/>
            <w:rFonts w:cs="Arial"/>
            <w:sz w:val="22"/>
            <w:lang w:eastAsia="sl-SI"/>
          </w:rPr>
          <w:t>https://ejn.gov.si</w:t>
        </w:r>
      </w:hyperlink>
      <w:r w:rsidRPr="6A702C4A">
        <w:rPr>
          <w:rFonts w:cs="Arial"/>
          <w:sz w:val="22"/>
          <w:lang w:eastAsia="sl-SI"/>
        </w:rPr>
        <w:t xml:space="preserve"> </w:t>
      </w:r>
      <w:r w:rsidR="19E0EAE5" w:rsidRPr="6A702C4A">
        <w:rPr>
          <w:rFonts w:cs="Arial"/>
          <w:sz w:val="22"/>
          <w:lang w:eastAsia="sl-SI"/>
        </w:rPr>
        <w:t>najkasneje do roka, ki je določen na Portalu javnih naročil v obvestilu o javnem naročilu.</w:t>
      </w:r>
      <w:r w:rsidR="2221A8C1" w:rsidRPr="6A702C4A">
        <w:rPr>
          <w:rFonts w:cs="Arial"/>
          <w:sz w:val="22"/>
          <w:lang w:eastAsia="sl-SI"/>
        </w:rPr>
        <w:t xml:space="preserve"> </w:t>
      </w:r>
      <w:r w:rsidRPr="6A702C4A">
        <w:rPr>
          <w:sz w:val="22"/>
        </w:rPr>
        <w:t xml:space="preserve">Za oddano </w:t>
      </w:r>
      <w:r w:rsidR="60ED0C69" w:rsidRPr="6A702C4A">
        <w:rPr>
          <w:sz w:val="22"/>
        </w:rPr>
        <w:t>prijavo</w:t>
      </w:r>
      <w:r w:rsidRPr="6A702C4A">
        <w:rPr>
          <w:sz w:val="22"/>
        </w:rPr>
        <w:t xml:space="preserve"> se šteje p</w:t>
      </w:r>
      <w:r w:rsidR="112EABCF" w:rsidRPr="6A702C4A">
        <w:rPr>
          <w:sz w:val="22"/>
        </w:rPr>
        <w:t>rijava</w:t>
      </w:r>
      <w:r w:rsidRPr="6A702C4A">
        <w:rPr>
          <w:sz w:val="22"/>
        </w:rPr>
        <w:t>, ki je v sistemu e-JN označena s statusom »ODDAN</w:t>
      </w:r>
      <w:r w:rsidR="59B48EF3" w:rsidRPr="6A702C4A">
        <w:rPr>
          <w:sz w:val="22"/>
        </w:rPr>
        <w:t>A</w:t>
      </w:r>
      <w:r w:rsidRPr="6A702C4A">
        <w:rPr>
          <w:sz w:val="22"/>
        </w:rPr>
        <w:t>«.</w:t>
      </w:r>
    </w:p>
    <w:p w14:paraId="46474C97" w14:textId="77777777" w:rsidR="0017690A" w:rsidRPr="00083B88" w:rsidRDefault="0017690A" w:rsidP="0017690A">
      <w:pPr>
        <w:rPr>
          <w:sz w:val="22"/>
        </w:rPr>
      </w:pPr>
    </w:p>
    <w:p w14:paraId="38522814" w14:textId="6067E59E" w:rsidR="0017690A" w:rsidRPr="00083B88" w:rsidRDefault="00D36B3B" w:rsidP="0017690A">
      <w:pPr>
        <w:rPr>
          <w:sz w:val="22"/>
        </w:rPr>
      </w:pPr>
      <w:r w:rsidRPr="00083B88">
        <w:rPr>
          <w:sz w:val="22"/>
        </w:rPr>
        <w:t>Kandidat</w:t>
      </w:r>
      <w:r w:rsidR="0017690A" w:rsidRPr="00083B88">
        <w:rPr>
          <w:sz w:val="22"/>
        </w:rPr>
        <w:t xml:space="preserve"> lahko do roka za oddajo </w:t>
      </w:r>
      <w:r w:rsidRPr="00083B88">
        <w:rPr>
          <w:sz w:val="22"/>
        </w:rPr>
        <w:t xml:space="preserve">prijave </w:t>
      </w:r>
      <w:r w:rsidR="0017690A" w:rsidRPr="00083B88">
        <w:rPr>
          <w:sz w:val="22"/>
        </w:rPr>
        <w:t xml:space="preserve">svojo </w:t>
      </w:r>
      <w:r w:rsidRPr="00083B88">
        <w:rPr>
          <w:sz w:val="22"/>
        </w:rPr>
        <w:t xml:space="preserve">prijavo </w:t>
      </w:r>
      <w:r w:rsidR="0017690A" w:rsidRPr="00083B88">
        <w:rPr>
          <w:sz w:val="22"/>
        </w:rPr>
        <w:t xml:space="preserve">umakne ali spremeni. Če </w:t>
      </w:r>
      <w:r w:rsidRPr="00083B88">
        <w:rPr>
          <w:sz w:val="22"/>
        </w:rPr>
        <w:t>kandidat</w:t>
      </w:r>
      <w:r w:rsidR="0017690A" w:rsidRPr="00083B88">
        <w:rPr>
          <w:sz w:val="22"/>
        </w:rPr>
        <w:t xml:space="preserve"> v sistemu e-JN svojo </w:t>
      </w:r>
      <w:r w:rsidRPr="00083B88">
        <w:rPr>
          <w:sz w:val="22"/>
        </w:rPr>
        <w:t>prijavo</w:t>
      </w:r>
      <w:r w:rsidR="0017690A" w:rsidRPr="00083B88">
        <w:rPr>
          <w:sz w:val="22"/>
        </w:rPr>
        <w:t xml:space="preserve"> umakne, se šteje, da </w:t>
      </w:r>
      <w:r w:rsidRPr="00083B88">
        <w:rPr>
          <w:sz w:val="22"/>
        </w:rPr>
        <w:t>prijava</w:t>
      </w:r>
      <w:r w:rsidR="0017690A" w:rsidRPr="00083B88">
        <w:rPr>
          <w:sz w:val="22"/>
        </w:rPr>
        <w:t xml:space="preserve"> ni bila oddana in je naročnik v sistemu e-JN tudi ne bo videl. Če </w:t>
      </w:r>
      <w:r w:rsidRPr="00083B88">
        <w:rPr>
          <w:sz w:val="22"/>
        </w:rPr>
        <w:t>kandidat</w:t>
      </w:r>
      <w:r w:rsidR="0017690A" w:rsidRPr="00083B88">
        <w:rPr>
          <w:sz w:val="22"/>
        </w:rPr>
        <w:t xml:space="preserve"> svojo </w:t>
      </w:r>
      <w:r w:rsidRPr="00083B88">
        <w:rPr>
          <w:sz w:val="22"/>
        </w:rPr>
        <w:t>prijavo</w:t>
      </w:r>
      <w:r w:rsidR="0017690A" w:rsidRPr="00083B88">
        <w:rPr>
          <w:sz w:val="22"/>
        </w:rPr>
        <w:t xml:space="preserve"> v sistemu e-JN spremeni, je naročniku v tem sistemu odprta zadnja oddana </w:t>
      </w:r>
      <w:r w:rsidRPr="00083B88">
        <w:rPr>
          <w:sz w:val="22"/>
        </w:rPr>
        <w:t>prijava</w:t>
      </w:r>
      <w:r w:rsidR="0017690A" w:rsidRPr="00083B88">
        <w:rPr>
          <w:sz w:val="22"/>
        </w:rPr>
        <w:t xml:space="preserve">. </w:t>
      </w:r>
    </w:p>
    <w:p w14:paraId="42D85E55" w14:textId="77777777" w:rsidR="0017690A" w:rsidRPr="00083B88" w:rsidRDefault="0017690A" w:rsidP="0017690A">
      <w:pPr>
        <w:rPr>
          <w:sz w:val="22"/>
        </w:rPr>
      </w:pPr>
    </w:p>
    <w:p w14:paraId="01A7BF45" w14:textId="2B9C60C7" w:rsidR="0017690A" w:rsidRPr="00083B88" w:rsidRDefault="0017690A" w:rsidP="0017690A">
      <w:pPr>
        <w:rPr>
          <w:sz w:val="22"/>
        </w:rPr>
      </w:pPr>
      <w:r w:rsidRPr="00083B88">
        <w:rPr>
          <w:sz w:val="22"/>
        </w:rPr>
        <w:lastRenderedPageBreak/>
        <w:t xml:space="preserve">Po preteku </w:t>
      </w:r>
      <w:r w:rsidR="00303D96" w:rsidRPr="00083B88">
        <w:rPr>
          <w:sz w:val="22"/>
        </w:rPr>
        <w:t xml:space="preserve">prvega </w:t>
      </w:r>
      <w:r w:rsidRPr="00083B88">
        <w:rPr>
          <w:sz w:val="22"/>
        </w:rPr>
        <w:t xml:space="preserve">roka za predložitev </w:t>
      </w:r>
      <w:r w:rsidR="00D36B3B" w:rsidRPr="00083B88">
        <w:rPr>
          <w:sz w:val="22"/>
        </w:rPr>
        <w:t>prijav</w:t>
      </w:r>
      <w:r w:rsidR="00CC6B4F" w:rsidRPr="00083B88">
        <w:rPr>
          <w:sz w:val="22"/>
        </w:rPr>
        <w:t>,</w:t>
      </w:r>
      <w:r w:rsidRPr="00083B88">
        <w:rPr>
          <w:sz w:val="22"/>
        </w:rPr>
        <w:t xml:space="preserve"> </w:t>
      </w:r>
      <w:r w:rsidR="00D36B3B" w:rsidRPr="00083B88">
        <w:rPr>
          <w:b/>
          <w:bCs/>
          <w:sz w:val="22"/>
        </w:rPr>
        <w:t>prve prijave</w:t>
      </w:r>
      <w:r w:rsidRPr="00083B88">
        <w:rPr>
          <w:sz w:val="22"/>
        </w:rPr>
        <w:t xml:space="preserve"> ne bo več mogoče oddati</w:t>
      </w:r>
      <w:r w:rsidR="00D36B3B" w:rsidRPr="00083B88">
        <w:rPr>
          <w:sz w:val="22"/>
        </w:rPr>
        <w:t>. </w:t>
      </w:r>
      <w:r w:rsidR="00CC6B4F" w:rsidRPr="00083B88">
        <w:rPr>
          <w:sz w:val="22"/>
        </w:rPr>
        <w:t>Naročnik bo omogočil ponovno zbiranje prijav, ko bo pregledal vse prve prijave skladno s šestim odstavkom 49. člena ZJN-3.</w:t>
      </w:r>
    </w:p>
    <w:p w14:paraId="1B616C1F" w14:textId="77777777" w:rsidR="0017690A" w:rsidRPr="00083B88" w:rsidRDefault="0017690A" w:rsidP="0017690A">
      <w:pPr>
        <w:rPr>
          <w:sz w:val="22"/>
        </w:rPr>
      </w:pPr>
    </w:p>
    <w:p w14:paraId="0964C759" w14:textId="77777777" w:rsidR="00400A3C" w:rsidRPr="00083B88" w:rsidRDefault="00C91BF6" w:rsidP="00737C91">
      <w:pPr>
        <w:pStyle w:val="Naslov1"/>
        <w:rPr>
          <w:sz w:val="22"/>
          <w:szCs w:val="22"/>
        </w:rPr>
      </w:pPr>
      <w:bookmarkStart w:id="18" w:name="_Toc509686720"/>
      <w:bookmarkStart w:id="19" w:name="_Toc509690828"/>
      <w:bookmarkStart w:id="20" w:name="_Toc509691985"/>
      <w:bookmarkStart w:id="21" w:name="_Toc509686721"/>
      <w:bookmarkStart w:id="22" w:name="_Toc509690829"/>
      <w:bookmarkStart w:id="23" w:name="_Toc509691986"/>
      <w:bookmarkStart w:id="24" w:name="_Toc509686722"/>
      <w:bookmarkStart w:id="25" w:name="_Toc509690830"/>
      <w:bookmarkStart w:id="26" w:name="_Toc509691987"/>
      <w:bookmarkStart w:id="27" w:name="_Toc509686723"/>
      <w:bookmarkStart w:id="28" w:name="_Toc509690831"/>
      <w:bookmarkStart w:id="29" w:name="_Toc509691988"/>
      <w:bookmarkStart w:id="30" w:name="_Toc509686725"/>
      <w:bookmarkStart w:id="31" w:name="_Toc509690833"/>
      <w:bookmarkStart w:id="32" w:name="_Toc509691990"/>
      <w:bookmarkStart w:id="33" w:name="_Toc509686727"/>
      <w:bookmarkStart w:id="34" w:name="_Toc509690835"/>
      <w:bookmarkStart w:id="35" w:name="_Toc509691992"/>
      <w:bookmarkStart w:id="36" w:name="_Toc509686729"/>
      <w:bookmarkStart w:id="37" w:name="_Toc509690837"/>
      <w:bookmarkStart w:id="38" w:name="_Toc509691994"/>
      <w:bookmarkStart w:id="39" w:name="_Toc509686731"/>
      <w:bookmarkStart w:id="40" w:name="_Toc509690839"/>
      <w:bookmarkStart w:id="41" w:name="_Toc509691996"/>
      <w:bookmarkStart w:id="42" w:name="_Toc509686733"/>
      <w:bookmarkStart w:id="43" w:name="_Toc509690841"/>
      <w:bookmarkStart w:id="44" w:name="_Toc509691998"/>
      <w:bookmarkStart w:id="45" w:name="_Toc509686735"/>
      <w:bookmarkStart w:id="46" w:name="_Toc509690843"/>
      <w:bookmarkStart w:id="47" w:name="_Toc509692000"/>
      <w:bookmarkStart w:id="48" w:name="_Toc466382877"/>
      <w:bookmarkStart w:id="49" w:name="_Toc466382878"/>
      <w:bookmarkStart w:id="50" w:name="_Toc466382879"/>
      <w:bookmarkStart w:id="51" w:name="_Toc466382881"/>
      <w:bookmarkStart w:id="52" w:name="_Toc466382883"/>
      <w:bookmarkStart w:id="53" w:name="_Toc466382885"/>
      <w:bookmarkStart w:id="54" w:name="_Toc466382886"/>
      <w:bookmarkStart w:id="55" w:name="_Toc336851734"/>
      <w:bookmarkStart w:id="56" w:name="_Toc336851782"/>
      <w:bookmarkStart w:id="57" w:name="_Toc19995717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83B88">
        <w:rPr>
          <w:sz w:val="22"/>
          <w:szCs w:val="22"/>
        </w:rPr>
        <w:t>PRAVNA PODLAGA</w:t>
      </w:r>
      <w:bookmarkEnd w:id="55"/>
      <w:bookmarkEnd w:id="56"/>
      <w:bookmarkEnd w:id="57"/>
    </w:p>
    <w:p w14:paraId="7A404F56" w14:textId="6298C8F9" w:rsidR="00400A3C" w:rsidRPr="00083B88" w:rsidRDefault="00921A40" w:rsidP="00400A3C">
      <w:pPr>
        <w:rPr>
          <w:sz w:val="22"/>
        </w:rPr>
      </w:pPr>
      <w:r w:rsidRPr="00083B88">
        <w:rPr>
          <w:sz w:val="22"/>
        </w:rPr>
        <w:t>Naročnik</w:t>
      </w:r>
      <w:r w:rsidR="008C7509" w:rsidRPr="00083B88">
        <w:rPr>
          <w:sz w:val="22"/>
        </w:rPr>
        <w:t xml:space="preserve"> izvaja </w:t>
      </w:r>
      <w:r w:rsidRPr="00083B88">
        <w:rPr>
          <w:sz w:val="22"/>
        </w:rPr>
        <w:t xml:space="preserve">postopek oddaje javnega naročila </w:t>
      </w:r>
      <w:r w:rsidR="00400A3C" w:rsidRPr="00083B88">
        <w:rPr>
          <w:sz w:val="22"/>
        </w:rPr>
        <w:t>na podlagi veljavnega zakona in podzakonskih aktov, ki urejajo javno naročanje ter področj</w:t>
      </w:r>
      <w:r w:rsidR="005E4866">
        <w:rPr>
          <w:sz w:val="22"/>
        </w:rPr>
        <w:t xml:space="preserve">a, </w:t>
      </w:r>
      <w:r w:rsidR="00400A3C" w:rsidRPr="00083B88">
        <w:rPr>
          <w:sz w:val="22"/>
        </w:rPr>
        <w:t>ki je predmet javnega naročila.</w:t>
      </w:r>
    </w:p>
    <w:p w14:paraId="10308451" w14:textId="77777777" w:rsidR="00AE082E" w:rsidRPr="00083B88" w:rsidRDefault="00AE082E" w:rsidP="00400A3C">
      <w:pPr>
        <w:rPr>
          <w:sz w:val="22"/>
        </w:rPr>
      </w:pPr>
    </w:p>
    <w:p w14:paraId="44C1D4A6" w14:textId="204D0C0A" w:rsidR="00AE082E" w:rsidRPr="00083B88" w:rsidRDefault="004A0E28" w:rsidP="00AE082E">
      <w:pPr>
        <w:pStyle w:val="Naslov1"/>
        <w:rPr>
          <w:sz w:val="22"/>
          <w:szCs w:val="22"/>
        </w:rPr>
      </w:pPr>
      <w:bookmarkStart w:id="58" w:name="_Toc464638497"/>
      <w:bookmarkStart w:id="59" w:name="_Toc464638498"/>
      <w:bookmarkStart w:id="60" w:name="_Toc199957180"/>
      <w:bookmarkStart w:id="61" w:name="_Toc336851736"/>
      <w:bookmarkStart w:id="62" w:name="_Toc336851784"/>
      <w:bookmarkEnd w:id="58"/>
      <w:bookmarkEnd w:id="59"/>
      <w:r w:rsidRPr="00083B88">
        <w:rPr>
          <w:caps w:val="0"/>
          <w:sz w:val="22"/>
          <w:szCs w:val="22"/>
        </w:rPr>
        <w:t>POSTOPEK IZBIRE KANDIDATA/PONUDNIKA</w:t>
      </w:r>
      <w:bookmarkEnd w:id="60"/>
    </w:p>
    <w:p w14:paraId="781C7940" w14:textId="2EC21589" w:rsidR="00AB4BE4" w:rsidRPr="00083B88" w:rsidRDefault="00AB4BE4" w:rsidP="00AB4BE4">
      <w:pPr>
        <w:rPr>
          <w:sz w:val="22"/>
        </w:rPr>
      </w:pPr>
      <w:r w:rsidRPr="00083B88">
        <w:rPr>
          <w:sz w:val="22"/>
        </w:rPr>
        <w:t>Postopek za predmetno javno naročilo bo potekal na naslednji način:</w:t>
      </w:r>
    </w:p>
    <w:p w14:paraId="66C0E370" w14:textId="28163A8F" w:rsidR="00AB4BE4" w:rsidRPr="00083B88" w:rsidRDefault="00AB4BE4" w:rsidP="00AB4BE4">
      <w:pPr>
        <w:rPr>
          <w:sz w:val="22"/>
        </w:rPr>
      </w:pPr>
    </w:p>
    <w:p w14:paraId="6AB75EF7" w14:textId="20EED66E" w:rsidR="00AB4BE4" w:rsidRPr="00083B88" w:rsidRDefault="00012D9C" w:rsidP="00C865A7">
      <w:pPr>
        <w:pStyle w:val="Naslov2"/>
        <w:rPr>
          <w:sz w:val="22"/>
          <w:szCs w:val="22"/>
        </w:rPr>
      </w:pPr>
      <w:bookmarkStart w:id="63" w:name="_Toc199957181"/>
      <w:r w:rsidRPr="00083B88">
        <w:rPr>
          <w:sz w:val="22"/>
          <w:szCs w:val="22"/>
        </w:rPr>
        <w:t>P</w:t>
      </w:r>
      <w:r w:rsidR="004A0E28" w:rsidRPr="00083B88">
        <w:rPr>
          <w:sz w:val="22"/>
          <w:szCs w:val="22"/>
        </w:rPr>
        <w:t>rva faza: predložitev prijave - usposobljenost kandidatov in vzpostavitev kataloga ponudnikov</w:t>
      </w:r>
      <w:bookmarkEnd w:id="63"/>
    </w:p>
    <w:p w14:paraId="77D13658" w14:textId="20D89444" w:rsidR="00AB4BE4" w:rsidRPr="00083B88" w:rsidRDefault="00AB4BE4" w:rsidP="00AB4BE4">
      <w:pPr>
        <w:rPr>
          <w:sz w:val="22"/>
        </w:rPr>
      </w:pPr>
    </w:p>
    <w:p w14:paraId="37031FB1" w14:textId="09F5AFD8" w:rsidR="00AB4BE4" w:rsidRPr="00083B88" w:rsidRDefault="00C31A34" w:rsidP="00AB4BE4">
      <w:pPr>
        <w:rPr>
          <w:sz w:val="22"/>
        </w:rPr>
      </w:pPr>
      <w:r>
        <w:rPr>
          <w:sz w:val="22"/>
        </w:rPr>
        <w:t xml:space="preserve">Prva faza poteka v sistemu </w:t>
      </w:r>
      <w:proofErr w:type="spellStart"/>
      <w:r>
        <w:rPr>
          <w:sz w:val="22"/>
        </w:rPr>
        <w:t>eJN</w:t>
      </w:r>
      <w:proofErr w:type="spellEnd"/>
      <w:r>
        <w:rPr>
          <w:sz w:val="22"/>
        </w:rPr>
        <w:t xml:space="preserve">. </w:t>
      </w:r>
      <w:r w:rsidR="00AB4BE4" w:rsidRPr="00083B88">
        <w:rPr>
          <w:sz w:val="22"/>
        </w:rPr>
        <w:t xml:space="preserve">Na podlagi objavljenega obvestila o javnem naročilu se lahko za sodelovanje v tem naročilu prijavi vsak kandidat tako, da v prijavi priloži informacije za ugotavljanje sposobnosti, ki jih zahteva naročnik v </w:t>
      </w:r>
      <w:r w:rsidR="00AB4BE4" w:rsidRPr="00D7567C">
        <w:rPr>
          <w:sz w:val="22"/>
        </w:rPr>
        <w:t xml:space="preserve">točkah </w:t>
      </w:r>
      <w:r w:rsidR="003D2042" w:rsidRPr="00D7567C">
        <w:rPr>
          <w:sz w:val="22"/>
        </w:rPr>
        <w:t xml:space="preserve"> </w:t>
      </w:r>
      <w:r w:rsidR="00012D9C" w:rsidRPr="00D7567C">
        <w:rPr>
          <w:sz w:val="22"/>
        </w:rPr>
        <w:t>9</w:t>
      </w:r>
      <w:r w:rsidR="00AB4BE4" w:rsidRPr="00D7567C">
        <w:rPr>
          <w:sz w:val="22"/>
        </w:rPr>
        <w:t xml:space="preserve">.1.1, </w:t>
      </w:r>
      <w:r w:rsidR="00012D9C" w:rsidRPr="00D7567C">
        <w:rPr>
          <w:sz w:val="22"/>
        </w:rPr>
        <w:t>9</w:t>
      </w:r>
      <w:r w:rsidR="00AB4BE4" w:rsidRPr="00D7567C">
        <w:rPr>
          <w:sz w:val="22"/>
        </w:rPr>
        <w:t>.1.2</w:t>
      </w:r>
      <w:r w:rsidR="00012D9C" w:rsidRPr="00D7567C">
        <w:rPr>
          <w:sz w:val="22"/>
        </w:rPr>
        <w:t>,</w:t>
      </w:r>
      <w:r w:rsidR="00AB4BE4" w:rsidRPr="00D7567C">
        <w:rPr>
          <w:sz w:val="22"/>
        </w:rPr>
        <w:t xml:space="preserve"> </w:t>
      </w:r>
      <w:r w:rsidR="00012D9C" w:rsidRPr="00D7567C">
        <w:rPr>
          <w:sz w:val="22"/>
        </w:rPr>
        <w:t>9</w:t>
      </w:r>
      <w:r w:rsidR="00AB4BE4" w:rsidRPr="00D7567C">
        <w:rPr>
          <w:sz w:val="22"/>
        </w:rPr>
        <w:t>.1.3</w:t>
      </w:r>
      <w:r w:rsidR="00012D9C" w:rsidRPr="00D7567C">
        <w:rPr>
          <w:sz w:val="22"/>
        </w:rPr>
        <w:t>, 9.1.4, 9.1.5 in 9.1.6</w:t>
      </w:r>
      <w:r w:rsidR="005E4866" w:rsidRPr="00D7567C">
        <w:rPr>
          <w:sz w:val="22"/>
        </w:rPr>
        <w:t xml:space="preserve"> </w:t>
      </w:r>
      <w:r w:rsidR="00AB4BE4" w:rsidRPr="00D7567C">
        <w:rPr>
          <w:sz w:val="22"/>
        </w:rPr>
        <w:t>teh navodil.</w:t>
      </w:r>
    </w:p>
    <w:p w14:paraId="03557B64" w14:textId="016B5824" w:rsidR="008E0B4C" w:rsidRPr="00083B88" w:rsidRDefault="008E0B4C" w:rsidP="00AB4BE4">
      <w:pPr>
        <w:rPr>
          <w:color w:val="538135" w:themeColor="accent6" w:themeShade="BF"/>
          <w:sz w:val="22"/>
        </w:rPr>
      </w:pPr>
    </w:p>
    <w:p w14:paraId="5248C992" w14:textId="1073D706" w:rsidR="008E0B4C" w:rsidRPr="00083B88" w:rsidRDefault="008E0B4C" w:rsidP="248A5FC8">
      <w:pPr>
        <w:rPr>
          <w:sz w:val="22"/>
        </w:rPr>
      </w:pPr>
      <w:r w:rsidRPr="248A5FC8">
        <w:rPr>
          <w:sz w:val="22"/>
        </w:rPr>
        <w:t xml:space="preserve">Prijava za sodelovanje se lahko odda za </w:t>
      </w:r>
      <w:r w:rsidR="006C6E7F" w:rsidRPr="248A5FC8">
        <w:rPr>
          <w:sz w:val="22"/>
        </w:rPr>
        <w:t>kategorij</w:t>
      </w:r>
      <w:r w:rsidR="79F654A4" w:rsidRPr="248A5FC8">
        <w:rPr>
          <w:sz w:val="22"/>
        </w:rPr>
        <w:t>o</w:t>
      </w:r>
      <w:r w:rsidR="006C6E7F" w:rsidRPr="248A5FC8">
        <w:rPr>
          <w:sz w:val="22"/>
        </w:rPr>
        <w:t xml:space="preserve"> 1 in</w:t>
      </w:r>
      <w:r w:rsidR="3D0162B3" w:rsidRPr="248A5FC8">
        <w:rPr>
          <w:sz w:val="22"/>
        </w:rPr>
        <w:t xml:space="preserve">/ali </w:t>
      </w:r>
      <w:r w:rsidR="006C6E7F" w:rsidRPr="248A5FC8">
        <w:rPr>
          <w:sz w:val="22"/>
        </w:rPr>
        <w:t xml:space="preserve">za </w:t>
      </w:r>
      <w:r w:rsidR="00EB2647" w:rsidRPr="248A5FC8">
        <w:rPr>
          <w:sz w:val="22"/>
        </w:rPr>
        <w:t>kategorij</w:t>
      </w:r>
      <w:r w:rsidR="2B72AB74" w:rsidRPr="248A5FC8">
        <w:rPr>
          <w:sz w:val="22"/>
        </w:rPr>
        <w:t>o</w:t>
      </w:r>
      <w:r w:rsidR="00EB2647" w:rsidRPr="248A5FC8">
        <w:rPr>
          <w:sz w:val="22"/>
        </w:rPr>
        <w:t xml:space="preserve"> od 2 do 13, </w:t>
      </w:r>
      <w:r w:rsidR="5ED2F9CD" w:rsidRPr="248A5FC8">
        <w:rPr>
          <w:sz w:val="22"/>
        </w:rPr>
        <w:t xml:space="preserve">v kolikor ponudnik izpolnjuje pogoj glede sedeža njegove KMG MID (sedež KMG MID ponudnika se mora nahajati v statistični regiji, znotraj katere se oddaja izvajanje del). </w:t>
      </w:r>
    </w:p>
    <w:p w14:paraId="797A2BD1" w14:textId="470CA97E" w:rsidR="008E0B4C" w:rsidRPr="00083B88" w:rsidRDefault="008E0B4C" w:rsidP="00AB4BE4">
      <w:pPr>
        <w:rPr>
          <w:sz w:val="22"/>
        </w:rPr>
      </w:pPr>
    </w:p>
    <w:p w14:paraId="12185095" w14:textId="7EA39A61" w:rsidR="008E0B4C" w:rsidRPr="00083B88" w:rsidRDefault="008E0B4C" w:rsidP="00AB4BE4">
      <w:pPr>
        <w:rPr>
          <w:sz w:val="22"/>
        </w:rPr>
      </w:pPr>
      <w:r w:rsidRPr="00083B88">
        <w:rPr>
          <w:sz w:val="22"/>
        </w:rPr>
        <w:t>Vsem gospodarskim subjektom je omogočeno, da v celotnem obdobju veljavnosti DNS oddajo prijavo za sodelovanje</w:t>
      </w:r>
      <w:r w:rsidR="00222835" w:rsidRPr="00083B88">
        <w:rPr>
          <w:sz w:val="22"/>
        </w:rPr>
        <w:t xml:space="preserve">, skladno z določili navedenimi v </w:t>
      </w:r>
      <w:r w:rsidR="00012D9C" w:rsidRPr="00083B88">
        <w:rPr>
          <w:sz w:val="22"/>
        </w:rPr>
        <w:t xml:space="preserve">predhodnih dveh </w:t>
      </w:r>
      <w:r w:rsidR="00222835" w:rsidRPr="00083B88">
        <w:rPr>
          <w:sz w:val="22"/>
        </w:rPr>
        <w:t>odstavk</w:t>
      </w:r>
      <w:r w:rsidR="00012D9C" w:rsidRPr="00083B88">
        <w:rPr>
          <w:sz w:val="22"/>
        </w:rPr>
        <w:t>ih</w:t>
      </w:r>
      <w:r w:rsidR="00222835" w:rsidRPr="00083B88">
        <w:rPr>
          <w:sz w:val="22"/>
        </w:rPr>
        <w:t xml:space="preserve"> tega poglavja</w:t>
      </w:r>
      <w:r w:rsidRPr="00083B88">
        <w:rPr>
          <w:sz w:val="22"/>
        </w:rPr>
        <w:t>.</w:t>
      </w:r>
    </w:p>
    <w:p w14:paraId="2B75B3DC" w14:textId="5D81C43B" w:rsidR="0045216C" w:rsidRPr="00083B88" w:rsidRDefault="0045216C" w:rsidP="00AB4BE4">
      <w:pPr>
        <w:rPr>
          <w:sz w:val="22"/>
        </w:rPr>
      </w:pPr>
    </w:p>
    <w:p w14:paraId="5651E5F2" w14:textId="4FA865F6" w:rsidR="0045216C" w:rsidRPr="00083B88" w:rsidRDefault="0045216C" w:rsidP="0045216C">
      <w:pPr>
        <w:rPr>
          <w:sz w:val="22"/>
        </w:rPr>
      </w:pPr>
      <w:r w:rsidRPr="00083B88">
        <w:rPr>
          <w:sz w:val="22"/>
        </w:rPr>
        <w:t>Kandidat ves čas trajanja DNS</w:t>
      </w:r>
      <w:r w:rsidR="002851C4" w:rsidRPr="00083B88">
        <w:rPr>
          <w:rFonts w:cs="Arial"/>
          <w:sz w:val="22"/>
        </w:rPr>
        <w:t xml:space="preserve"> pod kazensko in materialno odgovornostjo jamči, da so vsi podatki in dokumenti, podani v prijavi, resnični </w:t>
      </w:r>
      <w:r w:rsidR="002851C4" w:rsidRPr="00083B88">
        <w:rPr>
          <w:sz w:val="22"/>
        </w:rPr>
        <w:t xml:space="preserve">in da priložena dokumentacija ustreza originalu. </w:t>
      </w:r>
      <w:r w:rsidRPr="00083B88">
        <w:rPr>
          <w:sz w:val="22"/>
        </w:rPr>
        <w:t>V primeru spremembe posameznih informacij iz prijave za sodelovanje, mora o tem nemudoma obvestiti naročnika (npr. obstoj izključitvenih razlogov</w:t>
      </w:r>
      <w:r w:rsidR="00012D9C" w:rsidRPr="00083B88">
        <w:rPr>
          <w:sz w:val="22"/>
        </w:rPr>
        <w:t>,</w:t>
      </w:r>
      <w:r w:rsidRPr="00083B88">
        <w:rPr>
          <w:sz w:val="22"/>
        </w:rPr>
        <w:t xml:space="preserve"> i</w:t>
      </w:r>
      <w:r w:rsidR="00C1752D" w:rsidRPr="00083B88">
        <w:rPr>
          <w:sz w:val="22"/>
        </w:rPr>
        <w:t>pd</w:t>
      </w:r>
      <w:r w:rsidRPr="00083B88">
        <w:rPr>
          <w:sz w:val="22"/>
        </w:rPr>
        <w:t>.).</w:t>
      </w:r>
    </w:p>
    <w:p w14:paraId="3DA2A31E" w14:textId="235883E7" w:rsidR="002851C4" w:rsidRPr="00083B88" w:rsidRDefault="002851C4" w:rsidP="0045216C">
      <w:pPr>
        <w:rPr>
          <w:color w:val="FF0000"/>
          <w:sz w:val="22"/>
        </w:rPr>
      </w:pPr>
    </w:p>
    <w:p w14:paraId="126AC0AF" w14:textId="125F6F35" w:rsidR="00085211" w:rsidRPr="00083B88" w:rsidRDefault="00085211" w:rsidP="0045216C">
      <w:pPr>
        <w:rPr>
          <w:sz w:val="22"/>
        </w:rPr>
      </w:pPr>
      <w:r w:rsidRPr="00083B88">
        <w:rPr>
          <w:sz w:val="22"/>
        </w:rPr>
        <w:t xml:space="preserve">Prijava za sodelovanje se bo štela za dopustno, </w:t>
      </w:r>
      <w:r w:rsidR="00C1752D" w:rsidRPr="00083B88">
        <w:rPr>
          <w:sz w:val="22"/>
        </w:rPr>
        <w:t>če</w:t>
      </w:r>
      <w:r w:rsidRPr="00083B88">
        <w:rPr>
          <w:sz w:val="22"/>
        </w:rPr>
        <w:t xml:space="preserve"> jo predloži kandidat, za katerega ne obstajajo razlogi za izključitev in ki izpolnjuje pogoje za sodelovanje</w:t>
      </w:r>
      <w:r w:rsidR="00C1752D" w:rsidRPr="00083B88">
        <w:rPr>
          <w:sz w:val="22"/>
        </w:rPr>
        <w:t xml:space="preserve"> ter</w:t>
      </w:r>
      <w:r w:rsidRPr="00083B88">
        <w:rPr>
          <w:sz w:val="22"/>
        </w:rPr>
        <w:t xml:space="preserve"> njegova prijava ustreza zahtevam naročnika, določenim v </w:t>
      </w:r>
      <w:r w:rsidR="00303D96" w:rsidRPr="00083B88">
        <w:rPr>
          <w:sz w:val="22"/>
        </w:rPr>
        <w:t xml:space="preserve">razpisni </w:t>
      </w:r>
      <w:r w:rsidRPr="00083B88">
        <w:rPr>
          <w:sz w:val="22"/>
        </w:rPr>
        <w:t xml:space="preserve">dokumentaciji. Kandidat mora ves čas trajanja DNS izpolnjevati zahteve </w:t>
      </w:r>
      <w:r w:rsidR="00D94226" w:rsidRPr="00083B88">
        <w:rPr>
          <w:sz w:val="22"/>
        </w:rPr>
        <w:t>za dopustnost prijave.</w:t>
      </w:r>
    </w:p>
    <w:p w14:paraId="0DD0E178" w14:textId="2166609C" w:rsidR="00D94226" w:rsidRPr="00083B88" w:rsidRDefault="00D94226" w:rsidP="0045216C">
      <w:pPr>
        <w:rPr>
          <w:sz w:val="22"/>
        </w:rPr>
      </w:pPr>
    </w:p>
    <w:p w14:paraId="6F94F3FF" w14:textId="723A048A" w:rsidR="00D94226" w:rsidRPr="00083B88" w:rsidRDefault="00D94226" w:rsidP="0045216C">
      <w:pPr>
        <w:rPr>
          <w:sz w:val="22"/>
        </w:rPr>
      </w:pPr>
      <w:r w:rsidRPr="00083B88">
        <w:rPr>
          <w:sz w:val="22"/>
        </w:rPr>
        <w:t>V primeru, da je DNS razdeljen na kategorije, se bo dopustnost prijave za sodelovanje preverjala za vsako kategorijo, za katero je kandidat oddal prijavo za sodelovanje</w:t>
      </w:r>
      <w:r w:rsidR="003D2042" w:rsidRPr="00083B88">
        <w:rPr>
          <w:sz w:val="22"/>
        </w:rPr>
        <w:t>, posebej</w:t>
      </w:r>
      <w:r w:rsidRPr="00083B88">
        <w:rPr>
          <w:sz w:val="22"/>
        </w:rPr>
        <w:t xml:space="preserve">. </w:t>
      </w:r>
    </w:p>
    <w:p w14:paraId="5BF42C25" w14:textId="414E8000" w:rsidR="00D94226" w:rsidRPr="00083B88" w:rsidRDefault="00D94226" w:rsidP="0045216C">
      <w:pPr>
        <w:rPr>
          <w:sz w:val="22"/>
        </w:rPr>
      </w:pPr>
    </w:p>
    <w:p w14:paraId="168D29EF" w14:textId="77777777" w:rsidR="001A68A1" w:rsidRDefault="00C93BFC" w:rsidP="00C93BFC">
      <w:pPr>
        <w:pStyle w:val="Default"/>
        <w:spacing w:line="0" w:lineRule="atLeast"/>
        <w:jc w:val="both"/>
        <w:rPr>
          <w:color w:val="auto"/>
          <w:sz w:val="22"/>
          <w:szCs w:val="22"/>
        </w:rPr>
      </w:pPr>
      <w:r w:rsidRPr="276C6BB0">
        <w:rPr>
          <w:color w:val="auto"/>
          <w:sz w:val="22"/>
          <w:szCs w:val="22"/>
        </w:rPr>
        <w:t xml:space="preserve">Naročnik bo po opravljenem pregledu prvih prijav v zakonsko določenem roku kandidatom priznal usposobljenost oziroma sprejel odločitev o priznanju oziroma nepriznanju sposobnosti za posamezno kategorijo, ki jo bo objavil na portalu javnih naročil. </w:t>
      </w:r>
    </w:p>
    <w:p w14:paraId="2D42F97B" w14:textId="77777777" w:rsidR="001A68A1" w:rsidRDefault="001A68A1" w:rsidP="00C93BFC">
      <w:pPr>
        <w:pStyle w:val="Default"/>
        <w:spacing w:line="0" w:lineRule="atLeast"/>
        <w:jc w:val="both"/>
        <w:rPr>
          <w:color w:val="auto"/>
          <w:sz w:val="22"/>
          <w:szCs w:val="22"/>
        </w:rPr>
      </w:pPr>
    </w:p>
    <w:p w14:paraId="03368756" w14:textId="2A6B1FE8" w:rsidR="00C93BFC" w:rsidRDefault="00C93BFC" w:rsidP="00C93BFC">
      <w:pPr>
        <w:pStyle w:val="Default"/>
        <w:spacing w:line="0" w:lineRule="atLeast"/>
        <w:jc w:val="both"/>
        <w:rPr>
          <w:color w:val="auto"/>
          <w:sz w:val="22"/>
          <w:szCs w:val="22"/>
        </w:rPr>
      </w:pPr>
      <w:r w:rsidRPr="276C6BB0">
        <w:rPr>
          <w:color w:val="auto"/>
          <w:sz w:val="22"/>
          <w:szCs w:val="22"/>
        </w:rPr>
        <w:t xml:space="preserve">Na podlagi pravnomočne odločitve o priznanju sposobnosti in podpisu </w:t>
      </w:r>
      <w:r w:rsidR="001A68A1">
        <w:rPr>
          <w:color w:val="auto"/>
          <w:sz w:val="22"/>
          <w:szCs w:val="22"/>
        </w:rPr>
        <w:t xml:space="preserve">krovne pogodbe, ob izpolnitvi </w:t>
      </w:r>
      <w:proofErr w:type="spellStart"/>
      <w:r w:rsidRPr="7047A03B">
        <w:rPr>
          <w:color w:val="auto"/>
          <w:sz w:val="22"/>
          <w:szCs w:val="22"/>
        </w:rPr>
        <w:t>odložn</w:t>
      </w:r>
      <w:r w:rsidR="001A68A1" w:rsidRPr="7047A03B">
        <w:rPr>
          <w:color w:val="auto"/>
          <w:sz w:val="22"/>
          <w:szCs w:val="22"/>
        </w:rPr>
        <w:t>ega</w:t>
      </w:r>
      <w:proofErr w:type="spellEnd"/>
      <w:r w:rsidR="001A68A1" w:rsidRPr="7047A03B">
        <w:rPr>
          <w:color w:val="auto"/>
          <w:sz w:val="22"/>
          <w:szCs w:val="22"/>
        </w:rPr>
        <w:t xml:space="preserve"> </w:t>
      </w:r>
      <w:r w:rsidRPr="7047A03B">
        <w:rPr>
          <w:color w:val="auto"/>
          <w:sz w:val="22"/>
          <w:szCs w:val="22"/>
        </w:rPr>
        <w:t>pogoj</w:t>
      </w:r>
      <w:r w:rsidR="001A68A1" w:rsidRPr="7047A03B">
        <w:rPr>
          <w:color w:val="auto"/>
          <w:sz w:val="22"/>
          <w:szCs w:val="22"/>
        </w:rPr>
        <w:t>a</w:t>
      </w:r>
      <w:r w:rsidRPr="276C6BB0">
        <w:rPr>
          <w:color w:val="auto"/>
          <w:sz w:val="22"/>
          <w:szCs w:val="22"/>
        </w:rPr>
        <w:t xml:space="preserve"> predložitve zahtevanih finančnih zavarovanj bo naročnik kandidate uvrstil v katalog ponudnikov  v e-JN, hkrati pa jih bo uvrstil v svoj obstoječi inf</w:t>
      </w:r>
      <w:r w:rsidR="00CA67AD" w:rsidRPr="276C6BB0">
        <w:rPr>
          <w:color w:val="auto"/>
          <w:sz w:val="22"/>
          <w:szCs w:val="22"/>
        </w:rPr>
        <w:t>ormacij</w:t>
      </w:r>
      <w:r w:rsidR="00FE155A" w:rsidRPr="276C6BB0">
        <w:rPr>
          <w:color w:val="auto"/>
          <w:sz w:val="22"/>
          <w:szCs w:val="22"/>
        </w:rPr>
        <w:t>ski</w:t>
      </w:r>
      <w:r w:rsidRPr="276C6BB0">
        <w:rPr>
          <w:color w:val="auto"/>
          <w:sz w:val="22"/>
          <w:szCs w:val="22"/>
        </w:rPr>
        <w:t xml:space="preserve"> siste</w:t>
      </w:r>
      <w:r w:rsidR="00FE155A" w:rsidRPr="276C6BB0">
        <w:rPr>
          <w:color w:val="auto"/>
          <w:sz w:val="22"/>
          <w:szCs w:val="22"/>
        </w:rPr>
        <w:t>m</w:t>
      </w:r>
      <w:r w:rsidRPr="276C6BB0">
        <w:rPr>
          <w:color w:val="auto"/>
          <w:sz w:val="22"/>
          <w:szCs w:val="22"/>
        </w:rPr>
        <w:t>, kjer bo izvajal postopke oddaje posameznih javnih naročil v skladu z ZJN-3. Navedeno pomeni, da so kandidati s tem uvrščeni v katalog ponudnikov po posamezni kategoriji za javno naročilo SEC 2026</w:t>
      </w:r>
      <w:r w:rsidR="00F6323C" w:rsidRPr="276C6BB0">
        <w:rPr>
          <w:color w:val="auto"/>
          <w:sz w:val="22"/>
          <w:szCs w:val="22"/>
        </w:rPr>
        <w:t>.</w:t>
      </w:r>
      <w:r w:rsidRPr="276C6BB0">
        <w:rPr>
          <w:color w:val="auto"/>
          <w:sz w:val="22"/>
          <w:szCs w:val="22"/>
        </w:rPr>
        <w:t xml:space="preserve">  Naročnik si pridržuje pravico, da lahko za drugo fazo uporabi tudi drugi </w:t>
      </w:r>
      <w:r w:rsidRPr="276C6BB0">
        <w:rPr>
          <w:color w:val="auto"/>
          <w:sz w:val="22"/>
          <w:szCs w:val="22"/>
        </w:rPr>
        <w:lastRenderedPageBreak/>
        <w:t>informacijski sistem, ki v skladu z ZJN-3 omogoča uporabo DNS. Naročnik bo v slednjem primeru tudi pravočasno in na primeren način obvestil vse kandidate v DNS.</w:t>
      </w:r>
    </w:p>
    <w:p w14:paraId="5DF2A384" w14:textId="77777777" w:rsidR="00C93BFC" w:rsidRDefault="00C93BFC" w:rsidP="00C93BFC">
      <w:pPr>
        <w:pStyle w:val="Default"/>
        <w:spacing w:line="0" w:lineRule="atLeast"/>
        <w:ind w:left="360"/>
        <w:jc w:val="both"/>
        <w:rPr>
          <w:color w:val="auto"/>
          <w:sz w:val="22"/>
          <w:szCs w:val="22"/>
        </w:rPr>
      </w:pPr>
    </w:p>
    <w:p w14:paraId="4077DE6A" w14:textId="03507A4B" w:rsidR="00C93BFC" w:rsidRDefault="00C93BFC" w:rsidP="00C93BFC">
      <w:pPr>
        <w:pStyle w:val="Default"/>
        <w:spacing w:line="0" w:lineRule="atLeast"/>
        <w:jc w:val="both"/>
        <w:rPr>
          <w:color w:val="auto"/>
          <w:sz w:val="22"/>
          <w:szCs w:val="22"/>
        </w:rPr>
      </w:pPr>
      <w:r w:rsidRPr="002C2343">
        <w:rPr>
          <w:color w:val="auto"/>
          <w:sz w:val="22"/>
          <w:szCs w:val="22"/>
        </w:rPr>
        <w:t xml:space="preserve">Po vzpostavitvi kataloga ponudnikov </w:t>
      </w:r>
      <w:r>
        <w:rPr>
          <w:color w:val="auto"/>
          <w:sz w:val="22"/>
          <w:szCs w:val="22"/>
        </w:rPr>
        <w:t xml:space="preserve">po posamezni kategoriji </w:t>
      </w:r>
      <w:r w:rsidRPr="002C2343">
        <w:rPr>
          <w:color w:val="auto"/>
          <w:sz w:val="22"/>
          <w:szCs w:val="22"/>
        </w:rPr>
        <w:t>na podlagi prvih prijav bo naročnik začel z izvajanjem druge faze DNS (izvedba posameznih povpraševanj oziroma oddaj naročil</w:t>
      </w:r>
      <w:r w:rsidRPr="00FF1050">
        <w:rPr>
          <w:color w:val="auto"/>
          <w:sz w:val="22"/>
          <w:szCs w:val="22"/>
        </w:rPr>
        <w:t>) v</w:t>
      </w:r>
      <w:r>
        <w:rPr>
          <w:color w:val="auto"/>
          <w:sz w:val="22"/>
          <w:szCs w:val="22"/>
        </w:rPr>
        <w:t xml:space="preserve"> svojem informacijskem sistemu</w:t>
      </w:r>
      <w:r w:rsidRPr="00FF1050">
        <w:rPr>
          <w:color w:val="auto"/>
          <w:sz w:val="22"/>
          <w:szCs w:val="22"/>
        </w:rPr>
        <w:t>,</w:t>
      </w:r>
      <w:r w:rsidRPr="002C2343">
        <w:rPr>
          <w:color w:val="auto"/>
          <w:sz w:val="22"/>
          <w:szCs w:val="22"/>
        </w:rPr>
        <w:t xml:space="preserve"> v sistemu e-JN pa bo odprl možnost zbiranja kasneje predloženih prijav</w:t>
      </w:r>
      <w:r>
        <w:rPr>
          <w:color w:val="auto"/>
          <w:sz w:val="22"/>
          <w:szCs w:val="22"/>
        </w:rPr>
        <w:t xml:space="preserve"> ves čas trajanja DNS</w:t>
      </w:r>
      <w:r w:rsidRPr="002C2343">
        <w:rPr>
          <w:color w:val="auto"/>
          <w:sz w:val="22"/>
          <w:szCs w:val="22"/>
        </w:rPr>
        <w:t xml:space="preserve">. </w:t>
      </w:r>
      <w:r w:rsidR="0089373C">
        <w:rPr>
          <w:color w:val="auto"/>
          <w:sz w:val="22"/>
          <w:szCs w:val="22"/>
        </w:rPr>
        <w:t xml:space="preserve">Vsi kandidati, ki bodo uvrščeni v katalog ponudnikov za določeno kategorijo, bodo dobili navodila za uporabo </w:t>
      </w:r>
      <w:r w:rsidR="005E4866">
        <w:rPr>
          <w:color w:val="auto"/>
          <w:sz w:val="22"/>
          <w:szCs w:val="22"/>
        </w:rPr>
        <w:t>naročnikovega</w:t>
      </w:r>
      <w:r w:rsidR="0089373C">
        <w:rPr>
          <w:color w:val="auto"/>
          <w:sz w:val="22"/>
          <w:szCs w:val="22"/>
        </w:rPr>
        <w:t xml:space="preserve"> sistema in </w:t>
      </w:r>
      <w:r w:rsidR="00FE155A">
        <w:rPr>
          <w:color w:val="auto"/>
          <w:sz w:val="22"/>
          <w:szCs w:val="22"/>
        </w:rPr>
        <w:t xml:space="preserve">potrebne dostope. </w:t>
      </w:r>
      <w:r w:rsidRPr="002C2343">
        <w:rPr>
          <w:color w:val="auto"/>
          <w:sz w:val="22"/>
          <w:szCs w:val="22"/>
        </w:rPr>
        <w:t>Dostop do oz. uvrstitev kandidatov v katalog ponudnikov ne pomeni oddaje posameznega javnega naročila.</w:t>
      </w:r>
      <w:r w:rsidRPr="00077181">
        <w:rPr>
          <w:color w:val="auto"/>
          <w:sz w:val="22"/>
          <w:szCs w:val="22"/>
        </w:rPr>
        <w:t xml:space="preserve"> </w:t>
      </w:r>
      <w:r>
        <w:rPr>
          <w:color w:val="auto"/>
          <w:sz w:val="22"/>
          <w:szCs w:val="22"/>
        </w:rPr>
        <w:t xml:space="preserve">     </w:t>
      </w:r>
    </w:p>
    <w:p w14:paraId="519C62B9" w14:textId="77777777" w:rsidR="00C93BFC" w:rsidRDefault="00C93BFC" w:rsidP="00C93BFC">
      <w:pPr>
        <w:pStyle w:val="Default"/>
        <w:spacing w:line="0" w:lineRule="atLeast"/>
        <w:ind w:left="360"/>
        <w:jc w:val="both"/>
        <w:rPr>
          <w:color w:val="auto"/>
          <w:sz w:val="22"/>
          <w:szCs w:val="22"/>
        </w:rPr>
      </w:pPr>
    </w:p>
    <w:p w14:paraId="7784215B" w14:textId="65B4F534" w:rsidR="00C93BFC" w:rsidRDefault="00C93BFC" w:rsidP="00C93BFC">
      <w:pPr>
        <w:pStyle w:val="Default"/>
        <w:spacing w:line="0" w:lineRule="atLeast"/>
        <w:jc w:val="both"/>
        <w:rPr>
          <w:color w:val="auto"/>
          <w:sz w:val="22"/>
          <w:szCs w:val="22"/>
        </w:rPr>
      </w:pPr>
      <w:r w:rsidRPr="00EC4E38">
        <w:rPr>
          <w:color w:val="auto"/>
          <w:sz w:val="22"/>
          <w:szCs w:val="22"/>
        </w:rPr>
        <w:t>Vse stroške povezane s pripravo in predložitvijo prijave nosi kandidat.</w:t>
      </w:r>
    </w:p>
    <w:p w14:paraId="23008B35" w14:textId="77777777" w:rsidR="00C93BFC" w:rsidRDefault="00C93BFC" w:rsidP="00C93BFC">
      <w:pPr>
        <w:pStyle w:val="Default"/>
        <w:spacing w:line="0" w:lineRule="atLeast"/>
        <w:ind w:left="360"/>
        <w:jc w:val="both"/>
        <w:rPr>
          <w:color w:val="auto"/>
          <w:sz w:val="22"/>
          <w:szCs w:val="22"/>
        </w:rPr>
      </w:pPr>
    </w:p>
    <w:p w14:paraId="66E94080" w14:textId="5CE9EB00" w:rsidR="00C93BFC" w:rsidRPr="00EB61C1" w:rsidRDefault="00C93BFC" w:rsidP="00C93BFC">
      <w:pPr>
        <w:pStyle w:val="Default"/>
        <w:spacing w:line="0" w:lineRule="atLeast"/>
        <w:jc w:val="both"/>
        <w:rPr>
          <w:b/>
          <w:bCs/>
          <w:color w:val="auto"/>
          <w:sz w:val="22"/>
          <w:szCs w:val="22"/>
        </w:rPr>
      </w:pPr>
      <w:r w:rsidRPr="00EB61C1">
        <w:rPr>
          <w:b/>
          <w:bCs/>
          <w:color w:val="auto"/>
          <w:sz w:val="22"/>
          <w:szCs w:val="22"/>
        </w:rPr>
        <w:t xml:space="preserve">Rok veljavnosti prijav: </w:t>
      </w:r>
      <w:r w:rsidRPr="00EB61C1">
        <w:rPr>
          <w:color w:val="auto"/>
          <w:sz w:val="22"/>
          <w:szCs w:val="22"/>
        </w:rPr>
        <w:t xml:space="preserve">Prijave morajo veljati najmanj </w:t>
      </w:r>
      <w:r w:rsidR="00F6323C" w:rsidRPr="00F6323C">
        <w:rPr>
          <w:color w:val="auto"/>
          <w:sz w:val="22"/>
          <w:szCs w:val="22"/>
        </w:rPr>
        <w:t xml:space="preserve">šest mesecev po poteku roka za oddajo prijav oziroma v primeru naknadnih prijav šest mesecev po oddaji prijave. </w:t>
      </w:r>
    </w:p>
    <w:p w14:paraId="1D5C5CF2" w14:textId="77777777" w:rsidR="00C93BFC" w:rsidRPr="00DF19B6" w:rsidRDefault="00C93BFC" w:rsidP="00C93BFC">
      <w:pPr>
        <w:pStyle w:val="Default"/>
        <w:spacing w:line="0" w:lineRule="atLeast"/>
        <w:ind w:left="360"/>
        <w:jc w:val="both"/>
        <w:rPr>
          <w:b/>
          <w:bCs/>
          <w:color w:val="FF0000"/>
          <w:sz w:val="22"/>
          <w:szCs w:val="22"/>
        </w:rPr>
      </w:pPr>
    </w:p>
    <w:p w14:paraId="7B667FB6" w14:textId="77777777" w:rsidR="00C93BFC" w:rsidRPr="00895331" w:rsidRDefault="00C93BFC" w:rsidP="00C93BFC">
      <w:pPr>
        <w:pStyle w:val="Default"/>
        <w:spacing w:line="0" w:lineRule="atLeast"/>
        <w:jc w:val="both"/>
        <w:rPr>
          <w:color w:val="auto"/>
          <w:sz w:val="22"/>
          <w:szCs w:val="22"/>
        </w:rPr>
      </w:pPr>
      <w:r w:rsidRPr="00895331">
        <w:rPr>
          <w:b/>
          <w:bCs/>
          <w:color w:val="auto"/>
          <w:sz w:val="22"/>
          <w:szCs w:val="22"/>
        </w:rPr>
        <w:t xml:space="preserve">Jezik prijave: </w:t>
      </w:r>
      <w:r w:rsidRPr="00895331">
        <w:rPr>
          <w:color w:val="auto"/>
          <w:sz w:val="22"/>
          <w:szCs w:val="22"/>
        </w:rPr>
        <w:t>Na podlagi 36. člena ZJN-3 postopek javnega naročanja poteka v slovenskem jeziku.</w:t>
      </w:r>
      <w:r>
        <w:rPr>
          <w:color w:val="auto"/>
          <w:sz w:val="22"/>
          <w:szCs w:val="22"/>
        </w:rPr>
        <w:t xml:space="preserve"> </w:t>
      </w:r>
      <w:r w:rsidRPr="00895331">
        <w:rPr>
          <w:color w:val="auto"/>
          <w:sz w:val="22"/>
          <w:szCs w:val="22"/>
        </w:rPr>
        <w:t>V primeru, da je del ponudbene dokumentacije v tujem jeziku, mora kandidat priložiti še kratek prevod te dokumentacije v slovenskem jeziku. Naročnik ima pravico zahtevati tudi sodno overjen prevod. Stroški vsakršnega prevoda so stroški kandidata. Komunikacija s kandidati bo potekala v slovenskem jeziku.</w:t>
      </w:r>
    </w:p>
    <w:p w14:paraId="05EA0C0E" w14:textId="77777777" w:rsidR="00C93BFC" w:rsidRPr="00083B88" w:rsidRDefault="00C93BFC" w:rsidP="00D94226">
      <w:pPr>
        <w:rPr>
          <w:sz w:val="22"/>
        </w:rPr>
      </w:pPr>
    </w:p>
    <w:p w14:paraId="63F27B5B" w14:textId="1ECFA7F7" w:rsidR="00D94226" w:rsidRPr="00083B88" w:rsidRDefault="00C865A7" w:rsidP="0045216C">
      <w:pPr>
        <w:rPr>
          <w:sz w:val="22"/>
        </w:rPr>
      </w:pPr>
      <w:r w:rsidRPr="00083B88">
        <w:rPr>
          <w:sz w:val="22"/>
        </w:rPr>
        <w:t>Po vzpostavitvi kataloga ponudnikov v sistemu e-JN na podlagi prvih prijav, prejetih do roka za prejem prijav</w:t>
      </w:r>
      <w:r w:rsidR="003D2042" w:rsidRPr="00083B88">
        <w:rPr>
          <w:sz w:val="22"/>
        </w:rPr>
        <w:t>,</w:t>
      </w:r>
      <w:r w:rsidRPr="00083B88">
        <w:rPr>
          <w:sz w:val="22"/>
        </w:rPr>
        <w:t xml:space="preserve"> navedenega v obvestilu o naročilu, lahko naročnik začne z izvajanjem druge faze DNS </w:t>
      </w:r>
      <w:r w:rsidR="00C93BFC">
        <w:rPr>
          <w:sz w:val="22"/>
        </w:rPr>
        <w:t xml:space="preserve">po posamezni kategoriji </w:t>
      </w:r>
      <w:r w:rsidRPr="00083B88">
        <w:rPr>
          <w:sz w:val="22"/>
        </w:rPr>
        <w:t>(izvedba in oddaja posameznih povpraševanj)</w:t>
      </w:r>
      <w:r w:rsidR="00C1752D" w:rsidRPr="00083B88">
        <w:rPr>
          <w:sz w:val="22"/>
        </w:rPr>
        <w:t xml:space="preserve"> in odpre možnost zbiranja </w:t>
      </w:r>
      <w:r w:rsidR="00C1752D" w:rsidRPr="00083B88">
        <w:rPr>
          <w:rFonts w:cs="Arial"/>
          <w:color w:val="000000"/>
          <w:sz w:val="22"/>
          <w:shd w:val="clear" w:color="auto" w:fill="FFFFFF"/>
        </w:rPr>
        <w:t>kasneje predloženih prijav</w:t>
      </w:r>
      <w:r w:rsidRPr="00083B88">
        <w:rPr>
          <w:sz w:val="22"/>
        </w:rPr>
        <w:t xml:space="preserve">. </w:t>
      </w:r>
      <w:r w:rsidR="00C1752D" w:rsidRPr="00083B88">
        <w:rPr>
          <w:sz w:val="22"/>
        </w:rPr>
        <w:t xml:space="preserve"> </w:t>
      </w:r>
    </w:p>
    <w:p w14:paraId="1FE20EC9" w14:textId="392834F9" w:rsidR="00C865A7" w:rsidRPr="00083B88" w:rsidRDefault="00C865A7" w:rsidP="00AB4BE4">
      <w:pPr>
        <w:rPr>
          <w:sz w:val="22"/>
        </w:rPr>
      </w:pPr>
    </w:p>
    <w:p w14:paraId="0DD52642" w14:textId="235449AF" w:rsidR="00931E7A" w:rsidRPr="00083B88" w:rsidRDefault="00012D9C" w:rsidP="00C865A7">
      <w:pPr>
        <w:pStyle w:val="Naslov2"/>
        <w:rPr>
          <w:sz w:val="22"/>
          <w:szCs w:val="22"/>
        </w:rPr>
      </w:pPr>
      <w:bookmarkStart w:id="64" w:name="_Toc199957182"/>
      <w:r w:rsidRPr="00083B88">
        <w:rPr>
          <w:sz w:val="22"/>
          <w:szCs w:val="22"/>
        </w:rPr>
        <w:t>D</w:t>
      </w:r>
      <w:r w:rsidR="00C865A7" w:rsidRPr="00083B88">
        <w:rPr>
          <w:sz w:val="22"/>
          <w:szCs w:val="22"/>
        </w:rPr>
        <w:t>ruga faza: p</w:t>
      </w:r>
      <w:r w:rsidR="00931E7A" w:rsidRPr="00083B88">
        <w:rPr>
          <w:sz w:val="22"/>
          <w:szCs w:val="22"/>
        </w:rPr>
        <w:t xml:space="preserve">redložitev ponudbe – izvedba </w:t>
      </w:r>
      <w:r w:rsidR="00C929A1" w:rsidRPr="00083B88">
        <w:rPr>
          <w:sz w:val="22"/>
          <w:szCs w:val="22"/>
        </w:rPr>
        <w:t xml:space="preserve">in oddaja </w:t>
      </w:r>
      <w:r w:rsidR="00931E7A" w:rsidRPr="00083B88">
        <w:rPr>
          <w:sz w:val="22"/>
          <w:szCs w:val="22"/>
        </w:rPr>
        <w:t>posameznih povpraševanj</w:t>
      </w:r>
      <w:bookmarkEnd w:id="64"/>
      <w:r w:rsidR="00B423B8">
        <w:rPr>
          <w:sz w:val="22"/>
          <w:szCs w:val="22"/>
        </w:rPr>
        <w:t xml:space="preserve">  </w:t>
      </w:r>
    </w:p>
    <w:p w14:paraId="27A8B283" w14:textId="77777777" w:rsidR="00931E7A" w:rsidRPr="00083B88" w:rsidRDefault="00931E7A" w:rsidP="00AB4BE4">
      <w:pPr>
        <w:rPr>
          <w:sz w:val="22"/>
        </w:rPr>
      </w:pPr>
    </w:p>
    <w:p w14:paraId="18541B26" w14:textId="4B5C1A86" w:rsidR="00AD76EE" w:rsidRPr="00083B88" w:rsidRDefault="00AD76EE" w:rsidP="00AD76EE">
      <w:pPr>
        <w:autoSpaceDE w:val="0"/>
        <w:autoSpaceDN w:val="0"/>
        <w:adjustRightInd w:val="0"/>
        <w:rPr>
          <w:rFonts w:cs="Arial"/>
          <w:color w:val="000000"/>
          <w:sz w:val="22"/>
          <w:shd w:val="clear" w:color="auto" w:fill="FFFFFF"/>
        </w:rPr>
      </w:pPr>
      <w:r w:rsidRPr="00083B88">
        <w:rPr>
          <w:rFonts w:cs="Arial"/>
          <w:color w:val="000000"/>
          <w:sz w:val="22"/>
          <w:shd w:val="clear" w:color="auto" w:fill="FFFFFF"/>
        </w:rPr>
        <w:t xml:space="preserve">V drugi </w:t>
      </w:r>
      <w:r w:rsidR="00262DC7" w:rsidRPr="00083B88">
        <w:rPr>
          <w:rFonts w:cs="Arial"/>
          <w:color w:val="000000"/>
          <w:sz w:val="22"/>
          <w:shd w:val="clear" w:color="auto" w:fill="FFFFFF"/>
        </w:rPr>
        <w:t xml:space="preserve">fazi </w:t>
      </w:r>
      <w:r w:rsidRPr="00083B88">
        <w:rPr>
          <w:rFonts w:cs="Arial"/>
          <w:color w:val="000000"/>
          <w:sz w:val="22"/>
          <w:shd w:val="clear" w:color="auto" w:fill="FFFFFF"/>
        </w:rPr>
        <w:t xml:space="preserve">lahko </w:t>
      </w:r>
      <w:r w:rsidR="005D32BF" w:rsidRPr="00083B88">
        <w:rPr>
          <w:rFonts w:cs="Arial"/>
          <w:color w:val="000000"/>
          <w:sz w:val="22"/>
          <w:shd w:val="clear" w:color="auto" w:fill="FFFFFF"/>
        </w:rPr>
        <w:t xml:space="preserve">ponudbe </w:t>
      </w:r>
      <w:r w:rsidR="00B423B8">
        <w:rPr>
          <w:rFonts w:cs="Arial"/>
          <w:color w:val="000000"/>
          <w:sz w:val="22"/>
          <w:shd w:val="clear" w:color="auto" w:fill="FFFFFF"/>
        </w:rPr>
        <w:t xml:space="preserve">preko naročnikovega informacijskega sistema </w:t>
      </w:r>
      <w:r w:rsidRPr="00083B88">
        <w:rPr>
          <w:rFonts w:cs="Arial"/>
          <w:color w:val="000000"/>
          <w:sz w:val="22"/>
          <w:shd w:val="clear" w:color="auto" w:fill="FFFFFF"/>
        </w:rPr>
        <w:t xml:space="preserve">oddajajo le </w:t>
      </w:r>
      <w:r w:rsidR="0050764C" w:rsidRPr="00083B88">
        <w:rPr>
          <w:rFonts w:cs="Arial"/>
          <w:color w:val="000000"/>
          <w:sz w:val="22"/>
          <w:shd w:val="clear" w:color="auto" w:fill="FFFFFF"/>
        </w:rPr>
        <w:t>kandidati</w:t>
      </w:r>
      <w:r w:rsidRPr="00083B88">
        <w:rPr>
          <w:rFonts w:cs="Arial"/>
          <w:color w:val="000000"/>
          <w:sz w:val="22"/>
          <w:shd w:val="clear" w:color="auto" w:fill="FFFFFF"/>
        </w:rPr>
        <w:t>, ki jih je na podlagi ocene v prijavi predloženih informacij naročnik uvrstil v katalog ponudnikov</w:t>
      </w:r>
      <w:r w:rsidR="00C93BFC">
        <w:rPr>
          <w:rFonts w:cs="Arial"/>
          <w:color w:val="000000"/>
          <w:sz w:val="22"/>
          <w:shd w:val="clear" w:color="auto" w:fill="FFFFFF"/>
        </w:rPr>
        <w:t xml:space="preserve"> po posamezni kategoriji</w:t>
      </w:r>
      <w:r w:rsidRPr="00083B88">
        <w:rPr>
          <w:rFonts w:cs="Arial"/>
          <w:color w:val="000000"/>
          <w:sz w:val="22"/>
          <w:shd w:val="clear" w:color="auto" w:fill="FFFFFF"/>
        </w:rPr>
        <w:t xml:space="preserve"> (pri tem se kandidati lahko v vzpostavljen katalog ponudnikov uvrstijo tudi kasneje, na podlagi kasneje predloženih prijav).</w:t>
      </w:r>
    </w:p>
    <w:p w14:paraId="714AEDC6" w14:textId="6290ABA8" w:rsidR="00262DC7" w:rsidRPr="00083B88" w:rsidRDefault="00262DC7" w:rsidP="00AD76EE">
      <w:pPr>
        <w:autoSpaceDE w:val="0"/>
        <w:autoSpaceDN w:val="0"/>
        <w:adjustRightInd w:val="0"/>
        <w:rPr>
          <w:rFonts w:cs="Arial"/>
          <w:color w:val="000000"/>
          <w:sz w:val="22"/>
          <w:shd w:val="clear" w:color="auto" w:fill="FFFFFF"/>
        </w:rPr>
      </w:pPr>
    </w:p>
    <w:p w14:paraId="1E9C0D75" w14:textId="35CD22BD" w:rsidR="00262DC7" w:rsidRPr="00083B88" w:rsidRDefault="00262DC7" w:rsidP="00AD76EE">
      <w:pPr>
        <w:autoSpaceDE w:val="0"/>
        <w:autoSpaceDN w:val="0"/>
        <w:adjustRightInd w:val="0"/>
        <w:rPr>
          <w:sz w:val="22"/>
          <w:lang w:eastAsia="sl-SI"/>
        </w:rPr>
      </w:pPr>
      <w:r w:rsidRPr="00A25ACD">
        <w:rPr>
          <w:rFonts w:cs="Arial"/>
          <w:color w:val="000000"/>
          <w:sz w:val="22"/>
          <w:shd w:val="clear" w:color="auto" w:fill="FFFFFF"/>
        </w:rPr>
        <w:t xml:space="preserve">Naročnik k oddaji ponudbe za posamezno javno naročilo povabi vse </w:t>
      </w:r>
      <w:r w:rsidR="003D2042" w:rsidRPr="00A25ACD">
        <w:rPr>
          <w:rFonts w:cs="Arial"/>
          <w:color w:val="000000"/>
          <w:sz w:val="22"/>
          <w:shd w:val="clear" w:color="auto" w:fill="FFFFFF"/>
        </w:rPr>
        <w:t>kandidate</w:t>
      </w:r>
      <w:r w:rsidRPr="00A25ACD">
        <w:rPr>
          <w:rFonts w:cs="Arial"/>
          <w:color w:val="000000"/>
          <w:sz w:val="22"/>
          <w:shd w:val="clear" w:color="auto" w:fill="FFFFFF"/>
        </w:rPr>
        <w:t>, ki so dobili dostop do kataloga ponudnikov v</w:t>
      </w:r>
      <w:r w:rsidR="00B423B8">
        <w:rPr>
          <w:rFonts w:cs="Arial"/>
          <w:color w:val="000000"/>
          <w:sz w:val="22"/>
          <w:shd w:val="clear" w:color="auto" w:fill="FFFFFF"/>
        </w:rPr>
        <w:t xml:space="preserve"> </w:t>
      </w:r>
      <w:r w:rsidR="00A25ACD" w:rsidRPr="00A25ACD">
        <w:rPr>
          <w:sz w:val="22"/>
        </w:rPr>
        <w:t xml:space="preserve">svojem informacijskem sistemu </w:t>
      </w:r>
      <w:r w:rsidR="00A25ACD" w:rsidRPr="00A25ACD">
        <w:rPr>
          <w:rFonts w:cs="Arial"/>
          <w:color w:val="000000"/>
          <w:sz w:val="22"/>
          <w:shd w:val="clear" w:color="auto" w:fill="FFFFFF"/>
        </w:rPr>
        <w:t>za posamezno</w:t>
      </w:r>
      <w:r w:rsidRPr="00A25ACD">
        <w:rPr>
          <w:rFonts w:cs="Arial"/>
          <w:color w:val="000000"/>
          <w:sz w:val="22"/>
          <w:shd w:val="clear" w:color="auto" w:fill="FFFFFF"/>
        </w:rPr>
        <w:t xml:space="preserve"> kategorijo</w:t>
      </w:r>
      <w:r w:rsidR="00A25ACD" w:rsidRPr="00A25ACD">
        <w:rPr>
          <w:rFonts w:cs="Arial"/>
          <w:color w:val="000000"/>
          <w:sz w:val="22"/>
          <w:shd w:val="clear" w:color="auto" w:fill="FFFFFF"/>
        </w:rPr>
        <w:t xml:space="preserve">. </w:t>
      </w:r>
      <w:r w:rsidR="00825D26" w:rsidRPr="00A25ACD">
        <w:rPr>
          <w:sz w:val="22"/>
          <w:lang w:eastAsia="sl-SI"/>
        </w:rPr>
        <w:t xml:space="preserve">Povabila </w:t>
      </w:r>
      <w:r w:rsidR="00D37C62" w:rsidRPr="00A25ACD">
        <w:rPr>
          <w:sz w:val="22"/>
          <w:lang w:eastAsia="sl-SI"/>
        </w:rPr>
        <w:t>z</w:t>
      </w:r>
      <w:r w:rsidR="00825D26" w:rsidRPr="00A25ACD">
        <w:rPr>
          <w:sz w:val="22"/>
          <w:lang w:eastAsia="sl-SI"/>
        </w:rPr>
        <w:t xml:space="preserve">a oddajo ponudbe za </w:t>
      </w:r>
      <w:r w:rsidR="00786B5C" w:rsidRPr="00A25ACD">
        <w:rPr>
          <w:sz w:val="22"/>
          <w:lang w:eastAsia="sl-SI"/>
        </w:rPr>
        <w:t xml:space="preserve">posamezna </w:t>
      </w:r>
      <w:r w:rsidR="00825D26" w:rsidRPr="00A25ACD">
        <w:rPr>
          <w:sz w:val="22"/>
          <w:lang w:eastAsia="sl-SI"/>
        </w:rPr>
        <w:t xml:space="preserve">povpraševanja bodo iz </w:t>
      </w:r>
      <w:r w:rsidR="00FE155A">
        <w:rPr>
          <w:sz w:val="22"/>
          <w:lang w:eastAsia="sl-SI"/>
        </w:rPr>
        <w:t xml:space="preserve">naročnikovega informacijskega </w:t>
      </w:r>
      <w:r w:rsidR="00825D26" w:rsidRPr="00A25ACD">
        <w:rPr>
          <w:sz w:val="22"/>
          <w:lang w:eastAsia="sl-SI"/>
        </w:rPr>
        <w:t xml:space="preserve">sistema poslana tistim </w:t>
      </w:r>
      <w:r w:rsidR="003D2042" w:rsidRPr="00A25ACD">
        <w:rPr>
          <w:sz w:val="22"/>
          <w:lang w:eastAsia="sl-SI"/>
        </w:rPr>
        <w:t>kandidatom</w:t>
      </w:r>
      <w:r w:rsidR="00825D26" w:rsidRPr="00A25ACD">
        <w:rPr>
          <w:sz w:val="22"/>
          <w:lang w:eastAsia="sl-SI"/>
        </w:rPr>
        <w:t xml:space="preserve">, ki so </w:t>
      </w:r>
      <w:r w:rsidR="003D2042" w:rsidRPr="00A25ACD">
        <w:rPr>
          <w:sz w:val="22"/>
          <w:lang w:eastAsia="sl-SI"/>
        </w:rPr>
        <w:t>v</w:t>
      </w:r>
      <w:r w:rsidR="00825D26" w:rsidRPr="00A25ACD">
        <w:rPr>
          <w:sz w:val="22"/>
          <w:lang w:eastAsia="sl-SI"/>
        </w:rPr>
        <w:t xml:space="preserve"> trenutk</w:t>
      </w:r>
      <w:r w:rsidR="003D2042" w:rsidRPr="00A25ACD">
        <w:rPr>
          <w:sz w:val="22"/>
          <w:lang w:eastAsia="sl-SI"/>
        </w:rPr>
        <w:t>u pošiljanja povabila</w:t>
      </w:r>
      <w:r w:rsidR="00825D26" w:rsidRPr="00A25ACD">
        <w:rPr>
          <w:sz w:val="22"/>
          <w:lang w:eastAsia="sl-SI"/>
        </w:rPr>
        <w:t xml:space="preserve"> uvrščeni v katalog ponudnikov za posamezno kategorijo</w:t>
      </w:r>
      <w:r w:rsidR="00825D26" w:rsidRPr="00083B88">
        <w:rPr>
          <w:sz w:val="22"/>
          <w:lang w:eastAsia="sl-SI"/>
        </w:rPr>
        <w:t>.</w:t>
      </w:r>
    </w:p>
    <w:p w14:paraId="38E60668" w14:textId="6B909B38" w:rsidR="00521CAF" w:rsidRPr="00083B88" w:rsidRDefault="00521CAF" w:rsidP="00AD76EE">
      <w:pPr>
        <w:autoSpaceDE w:val="0"/>
        <w:autoSpaceDN w:val="0"/>
        <w:adjustRightInd w:val="0"/>
        <w:rPr>
          <w:sz w:val="22"/>
          <w:lang w:eastAsia="sl-SI"/>
        </w:rPr>
      </w:pPr>
    </w:p>
    <w:p w14:paraId="259FB293" w14:textId="06C14079" w:rsidR="00521CAF" w:rsidRPr="00083B88" w:rsidRDefault="00633AB5" w:rsidP="00521CAF">
      <w:pPr>
        <w:pStyle w:val="Naslov3"/>
        <w:rPr>
          <w:sz w:val="22"/>
          <w:szCs w:val="22"/>
        </w:rPr>
      </w:pPr>
      <w:bookmarkStart w:id="65" w:name="_Toc199957183"/>
      <w:r w:rsidRPr="00083B88">
        <w:rPr>
          <w:sz w:val="22"/>
          <w:szCs w:val="22"/>
        </w:rPr>
        <w:t>P</w:t>
      </w:r>
      <w:r w:rsidR="00521CAF" w:rsidRPr="00083B88">
        <w:rPr>
          <w:sz w:val="22"/>
          <w:szCs w:val="22"/>
        </w:rPr>
        <w:t>onudbena dokumentacija</w:t>
      </w:r>
      <w:bookmarkEnd w:id="65"/>
    </w:p>
    <w:p w14:paraId="33B0618B" w14:textId="109ACE6B" w:rsidR="00825D26" w:rsidRPr="00083B88" w:rsidRDefault="00825D26" w:rsidP="00AD76EE">
      <w:pPr>
        <w:autoSpaceDE w:val="0"/>
        <w:autoSpaceDN w:val="0"/>
        <w:adjustRightInd w:val="0"/>
        <w:rPr>
          <w:sz w:val="22"/>
          <w:lang w:eastAsia="sl-SI"/>
        </w:rPr>
      </w:pPr>
    </w:p>
    <w:p w14:paraId="53343EBD" w14:textId="196DB54D" w:rsidR="00825D26" w:rsidRPr="00083B88" w:rsidRDefault="00825D26" w:rsidP="004529DE">
      <w:pPr>
        <w:autoSpaceDE w:val="0"/>
        <w:autoSpaceDN w:val="0"/>
        <w:adjustRightInd w:val="0"/>
        <w:rPr>
          <w:rFonts w:cs="Arial"/>
          <w:sz w:val="22"/>
          <w:shd w:val="clear" w:color="auto" w:fill="FFFFFF"/>
        </w:rPr>
      </w:pPr>
      <w:r w:rsidRPr="00083B88">
        <w:rPr>
          <w:rFonts w:cs="Arial"/>
          <w:sz w:val="22"/>
          <w:shd w:val="clear" w:color="auto" w:fill="FFFFFF"/>
        </w:rPr>
        <w:t xml:space="preserve">V povabilu k oddaji </w:t>
      </w:r>
      <w:r w:rsidR="005D32BF" w:rsidRPr="00083B88">
        <w:rPr>
          <w:rFonts w:cs="Arial"/>
          <w:sz w:val="22"/>
          <w:shd w:val="clear" w:color="auto" w:fill="FFFFFF"/>
        </w:rPr>
        <w:t xml:space="preserve">ponudbe za posamezno javno naročilo </w:t>
      </w:r>
      <w:r w:rsidRPr="00083B88">
        <w:rPr>
          <w:rFonts w:cs="Arial"/>
          <w:sz w:val="22"/>
          <w:shd w:val="clear" w:color="auto" w:fill="FFFFFF"/>
        </w:rPr>
        <w:t>bo naročnik:</w:t>
      </w:r>
    </w:p>
    <w:p w14:paraId="3EE3191A" w14:textId="03291E58" w:rsidR="00825D26" w:rsidRPr="00083B88" w:rsidRDefault="00825D26" w:rsidP="00F422CF">
      <w:pPr>
        <w:pStyle w:val="Odstavekseznama"/>
        <w:numPr>
          <w:ilvl w:val="0"/>
          <w:numId w:val="10"/>
        </w:numPr>
        <w:autoSpaceDE w:val="0"/>
        <w:autoSpaceDN w:val="0"/>
        <w:adjustRightInd w:val="0"/>
        <w:rPr>
          <w:rFonts w:cs="Arial"/>
          <w:sz w:val="22"/>
          <w:shd w:val="clear" w:color="auto" w:fill="FFFFFF"/>
        </w:rPr>
      </w:pPr>
      <w:r w:rsidRPr="00083B88">
        <w:rPr>
          <w:rFonts w:cs="Arial"/>
          <w:sz w:val="22"/>
          <w:shd w:val="clear" w:color="auto" w:fill="FFFFFF"/>
        </w:rPr>
        <w:t>navedel podrobnejšo opredelitev predmeta naročila (vrste in količine, tehnične zahteve, i</w:t>
      </w:r>
      <w:r w:rsidR="00C5170A" w:rsidRPr="00083B88">
        <w:rPr>
          <w:rFonts w:cs="Arial"/>
          <w:sz w:val="22"/>
          <w:shd w:val="clear" w:color="auto" w:fill="FFFFFF"/>
        </w:rPr>
        <w:t>pd</w:t>
      </w:r>
      <w:r w:rsidRPr="00083B88">
        <w:rPr>
          <w:rFonts w:cs="Arial"/>
          <w:sz w:val="22"/>
          <w:shd w:val="clear" w:color="auto" w:fill="FFFFFF"/>
        </w:rPr>
        <w:t>.),</w:t>
      </w:r>
    </w:p>
    <w:p w14:paraId="2946CCF1" w14:textId="098E9983" w:rsidR="00825D26" w:rsidRPr="00083B88" w:rsidRDefault="00825D26" w:rsidP="00F422CF">
      <w:pPr>
        <w:pStyle w:val="Odstavekseznama"/>
        <w:numPr>
          <w:ilvl w:val="0"/>
          <w:numId w:val="10"/>
        </w:numPr>
        <w:autoSpaceDE w:val="0"/>
        <w:autoSpaceDN w:val="0"/>
        <w:adjustRightInd w:val="0"/>
        <w:rPr>
          <w:rFonts w:cs="Arial"/>
          <w:sz w:val="22"/>
          <w:shd w:val="clear" w:color="auto" w:fill="FFFFFF"/>
        </w:rPr>
      </w:pPr>
      <w:r w:rsidRPr="00083B88">
        <w:rPr>
          <w:rFonts w:cs="Arial"/>
          <w:sz w:val="22"/>
          <w:shd w:val="clear" w:color="auto" w:fill="FFFFFF"/>
        </w:rPr>
        <w:t>pripravil obrazec</w:t>
      </w:r>
      <w:r w:rsidR="00786B5C" w:rsidRPr="00083B88">
        <w:rPr>
          <w:rFonts w:cs="Arial"/>
          <w:sz w:val="22"/>
          <w:shd w:val="clear" w:color="auto" w:fill="FFFFFF"/>
        </w:rPr>
        <w:t xml:space="preserve"> ponudbe oziroma</w:t>
      </w:r>
      <w:r w:rsidRPr="00083B88">
        <w:rPr>
          <w:rFonts w:cs="Arial"/>
          <w:sz w:val="22"/>
          <w:shd w:val="clear" w:color="auto" w:fill="FFFFFF"/>
        </w:rPr>
        <w:t xml:space="preserve"> predračuna in opredelil morebitne druge zahteve naročnika,</w:t>
      </w:r>
    </w:p>
    <w:p w14:paraId="4AFFD6DD" w14:textId="77F085B4" w:rsidR="00303D96" w:rsidRPr="00083B88" w:rsidRDefault="00786B5C" w:rsidP="00F422CF">
      <w:pPr>
        <w:pStyle w:val="Odstavekseznama"/>
        <w:numPr>
          <w:ilvl w:val="0"/>
          <w:numId w:val="10"/>
        </w:numPr>
        <w:autoSpaceDE w:val="0"/>
        <w:autoSpaceDN w:val="0"/>
        <w:adjustRightInd w:val="0"/>
        <w:rPr>
          <w:rFonts w:cs="Arial"/>
          <w:sz w:val="22"/>
          <w:shd w:val="clear" w:color="auto" w:fill="FFFFFF"/>
        </w:rPr>
      </w:pPr>
      <w:r w:rsidRPr="00083B88">
        <w:rPr>
          <w:rFonts w:cs="Arial"/>
          <w:sz w:val="22"/>
          <w:shd w:val="clear" w:color="auto" w:fill="FFFFFF"/>
        </w:rPr>
        <w:t>po potrebi podrobnejš</w:t>
      </w:r>
      <w:r w:rsidR="00BE7D97" w:rsidRPr="00083B88">
        <w:rPr>
          <w:rFonts w:cs="Arial"/>
          <w:sz w:val="22"/>
          <w:shd w:val="clear" w:color="auto" w:fill="FFFFFF"/>
        </w:rPr>
        <w:t>e</w:t>
      </w:r>
      <w:r w:rsidRPr="00083B88">
        <w:rPr>
          <w:rFonts w:cs="Arial"/>
          <w:sz w:val="22"/>
          <w:shd w:val="clear" w:color="auto" w:fill="FFFFFF"/>
        </w:rPr>
        <w:t xml:space="preserve"> opredeli</w:t>
      </w:r>
      <w:r w:rsidR="00BE7D97" w:rsidRPr="00083B88">
        <w:rPr>
          <w:rFonts w:cs="Arial"/>
          <w:sz w:val="22"/>
          <w:shd w:val="clear" w:color="auto" w:fill="FFFFFF"/>
        </w:rPr>
        <w:t>l</w:t>
      </w:r>
      <w:r w:rsidRPr="00083B88">
        <w:rPr>
          <w:rFonts w:cs="Arial"/>
          <w:sz w:val="22"/>
          <w:shd w:val="clear" w:color="auto" w:fill="FFFFFF"/>
        </w:rPr>
        <w:t xml:space="preserve"> </w:t>
      </w:r>
      <w:r w:rsidR="00303D96" w:rsidRPr="00083B88">
        <w:rPr>
          <w:rFonts w:cs="Arial"/>
          <w:sz w:val="22"/>
          <w:shd w:val="clear" w:color="auto" w:fill="FFFFFF"/>
        </w:rPr>
        <w:t>meril</w:t>
      </w:r>
      <w:r w:rsidR="00BE7D97" w:rsidRPr="00083B88">
        <w:rPr>
          <w:rFonts w:cs="Arial"/>
          <w:sz w:val="22"/>
          <w:shd w:val="clear" w:color="auto" w:fill="FFFFFF"/>
        </w:rPr>
        <w:t>a,</w:t>
      </w:r>
    </w:p>
    <w:p w14:paraId="70F00B09" w14:textId="2CF28603" w:rsidR="00825D26" w:rsidRDefault="00825D26" w:rsidP="00F422CF">
      <w:pPr>
        <w:pStyle w:val="Odstavekseznama"/>
        <w:numPr>
          <w:ilvl w:val="0"/>
          <w:numId w:val="10"/>
        </w:numPr>
        <w:autoSpaceDE w:val="0"/>
        <w:autoSpaceDN w:val="0"/>
        <w:adjustRightInd w:val="0"/>
        <w:rPr>
          <w:rFonts w:cs="Arial"/>
          <w:sz w:val="22"/>
          <w:shd w:val="clear" w:color="auto" w:fill="FFFFFF"/>
        </w:rPr>
      </w:pPr>
      <w:r w:rsidRPr="26A7C0AA">
        <w:rPr>
          <w:rFonts w:cs="Arial"/>
          <w:sz w:val="22"/>
          <w:shd w:val="clear" w:color="auto" w:fill="FFFFFF"/>
        </w:rPr>
        <w:t>opredelil rok za predložitev in odpiranje ponudb</w:t>
      </w:r>
      <w:r w:rsidR="00CE4484" w:rsidRPr="26A7C0AA">
        <w:rPr>
          <w:rFonts w:cs="Arial"/>
          <w:sz w:val="22"/>
          <w:shd w:val="clear" w:color="auto" w:fill="FFFFFF"/>
        </w:rPr>
        <w:t xml:space="preserve"> ipd.</w:t>
      </w:r>
    </w:p>
    <w:p w14:paraId="38925A8D" w14:textId="77777777" w:rsidR="00CE4484" w:rsidRPr="00083B88" w:rsidRDefault="00CE4484" w:rsidP="00CE4484">
      <w:pPr>
        <w:pStyle w:val="Odstavekseznama"/>
        <w:autoSpaceDE w:val="0"/>
        <w:autoSpaceDN w:val="0"/>
        <w:adjustRightInd w:val="0"/>
        <w:rPr>
          <w:rFonts w:cs="Arial"/>
          <w:sz w:val="22"/>
          <w:shd w:val="clear" w:color="auto" w:fill="FFFFFF"/>
        </w:rPr>
      </w:pPr>
    </w:p>
    <w:p w14:paraId="74048741" w14:textId="29BDE09E" w:rsidR="00521CAF" w:rsidRPr="00083B88" w:rsidRDefault="00633AB5" w:rsidP="00633AB5">
      <w:pPr>
        <w:pStyle w:val="Naslov3"/>
        <w:rPr>
          <w:sz w:val="22"/>
          <w:szCs w:val="22"/>
        </w:rPr>
      </w:pPr>
      <w:bookmarkStart w:id="66" w:name="_Toc199957184"/>
      <w:r w:rsidRPr="00083B88">
        <w:rPr>
          <w:sz w:val="22"/>
          <w:szCs w:val="22"/>
        </w:rPr>
        <w:lastRenderedPageBreak/>
        <w:t>Rok in način predložitve ponudbe</w:t>
      </w:r>
      <w:bookmarkEnd w:id="66"/>
    </w:p>
    <w:p w14:paraId="12559472" w14:textId="4EDEC259" w:rsidR="00BB68FB" w:rsidRDefault="00633AB5" w:rsidP="00BB68FB">
      <w:pPr>
        <w:rPr>
          <w:rFonts w:cs="Arial"/>
          <w:sz w:val="22"/>
        </w:rPr>
      </w:pPr>
      <w:r w:rsidRPr="00083B88">
        <w:rPr>
          <w:rFonts w:cs="Arial"/>
          <w:sz w:val="22"/>
        </w:rPr>
        <w:t>Rok za prejem ponudb bo določen v povabilu k oddaji posameznega javnega naročila.</w:t>
      </w:r>
      <w:r w:rsidR="00840C43">
        <w:rPr>
          <w:rFonts w:cs="Arial"/>
          <w:sz w:val="22"/>
        </w:rPr>
        <w:t xml:space="preserve"> Naročnik si pridržuje pravico, da skladno s c. točko tretjega odstavka 49. člena ZJN-3 določi rok za oddajo ponudbe krajši od 10 dni. Naročnik bo rok za oddajo ponudbe krajši od 10 dni praviloma določil v primeru, da je prejel odločbe </w:t>
      </w:r>
      <w:r w:rsidR="00840C43" w:rsidRPr="00840C43">
        <w:rPr>
          <w:rFonts w:cs="Arial"/>
          <w:sz w:val="22"/>
        </w:rPr>
        <w:t>Zavoda za gozdove Slovenije</w:t>
      </w:r>
      <w:r w:rsidR="00840C43">
        <w:rPr>
          <w:rFonts w:cs="Arial"/>
          <w:sz w:val="22"/>
        </w:rPr>
        <w:t>, ki nalagajo kratke roke izvedbe.</w:t>
      </w:r>
    </w:p>
    <w:p w14:paraId="5317EA2B" w14:textId="77777777" w:rsidR="00840C43" w:rsidRPr="00083B88" w:rsidRDefault="00840C43" w:rsidP="00BB68FB">
      <w:pPr>
        <w:rPr>
          <w:sz w:val="22"/>
        </w:rPr>
      </w:pPr>
    </w:p>
    <w:p w14:paraId="5D87F236" w14:textId="5C33A512" w:rsidR="00840C43" w:rsidRDefault="00BB68FB" w:rsidP="00BB68FB">
      <w:pPr>
        <w:rPr>
          <w:sz w:val="22"/>
        </w:rPr>
      </w:pPr>
      <w:r w:rsidRPr="00083B88">
        <w:rPr>
          <w:sz w:val="22"/>
        </w:rPr>
        <w:t>Po preteku roka za predložitev ponudb ponudbe ne bo več mogoče oddati.</w:t>
      </w:r>
      <w:r w:rsidR="00840C43">
        <w:rPr>
          <w:sz w:val="22"/>
        </w:rPr>
        <w:t xml:space="preserve"> </w:t>
      </w:r>
    </w:p>
    <w:p w14:paraId="002C7828" w14:textId="77777777" w:rsidR="00840C43" w:rsidRDefault="00840C43" w:rsidP="00BB68FB">
      <w:pPr>
        <w:rPr>
          <w:sz w:val="22"/>
        </w:rPr>
      </w:pPr>
    </w:p>
    <w:p w14:paraId="44111159" w14:textId="4070BC29" w:rsidR="00840C43" w:rsidRPr="00083B88" w:rsidRDefault="00840C43" w:rsidP="00BB68FB">
      <w:pPr>
        <w:rPr>
          <w:sz w:val="22"/>
        </w:rPr>
      </w:pPr>
      <w:r>
        <w:rPr>
          <w:sz w:val="22"/>
        </w:rPr>
        <w:t xml:space="preserve">Kandidat ponudbi predloži obrazec </w:t>
      </w:r>
      <w:r w:rsidRPr="00AA0BF8">
        <w:rPr>
          <w:i/>
          <w:iCs/>
          <w:sz w:val="22"/>
        </w:rPr>
        <w:t xml:space="preserve">Soglasje za </w:t>
      </w:r>
      <w:r w:rsidR="00AA0BF8" w:rsidRPr="00AA0BF8">
        <w:rPr>
          <w:i/>
          <w:iCs/>
          <w:sz w:val="22"/>
        </w:rPr>
        <w:t>skrajšanje rokov za prejem ponudb</w:t>
      </w:r>
      <w:r w:rsidR="547716A3" w:rsidRPr="13ED38CA">
        <w:rPr>
          <w:i/>
          <w:iCs/>
          <w:sz w:val="22"/>
        </w:rPr>
        <w:t>.</w:t>
      </w:r>
    </w:p>
    <w:p w14:paraId="277026C1" w14:textId="77777777" w:rsidR="00BB68FB" w:rsidRPr="00083B88" w:rsidRDefault="00BB68FB" w:rsidP="00521CAF">
      <w:pPr>
        <w:rPr>
          <w:sz w:val="22"/>
        </w:rPr>
      </w:pPr>
    </w:p>
    <w:p w14:paraId="58812405" w14:textId="49DC0684" w:rsidR="00521CAF" w:rsidRPr="00083B88" w:rsidRDefault="00BB68FB" w:rsidP="00BB68FB">
      <w:pPr>
        <w:pStyle w:val="Naslov3"/>
        <w:rPr>
          <w:sz w:val="22"/>
          <w:szCs w:val="22"/>
        </w:rPr>
      </w:pPr>
      <w:bookmarkStart w:id="67" w:name="_Toc467501160"/>
      <w:bookmarkStart w:id="68" w:name="_Toc467501161"/>
      <w:bookmarkStart w:id="69" w:name="_Toc336851733"/>
      <w:bookmarkStart w:id="70" w:name="_Toc336851781"/>
      <w:bookmarkStart w:id="71" w:name="_Toc199957185"/>
      <w:bookmarkEnd w:id="67"/>
      <w:bookmarkEnd w:id="68"/>
      <w:r w:rsidRPr="00083B88">
        <w:rPr>
          <w:sz w:val="22"/>
          <w:szCs w:val="22"/>
        </w:rPr>
        <w:t>Odpiranja ponudb</w:t>
      </w:r>
      <w:bookmarkEnd w:id="69"/>
      <w:bookmarkEnd w:id="70"/>
      <w:bookmarkEnd w:id="71"/>
      <w:r w:rsidRPr="00083B88">
        <w:rPr>
          <w:sz w:val="22"/>
          <w:szCs w:val="22"/>
        </w:rPr>
        <w:t xml:space="preserve"> </w:t>
      </w:r>
    </w:p>
    <w:p w14:paraId="6D4FC3AD" w14:textId="2AE547B8" w:rsidR="00521CAF" w:rsidRPr="00083B88" w:rsidRDefault="00BB68FB" w:rsidP="00521CAF">
      <w:pPr>
        <w:rPr>
          <w:rFonts w:cs="Arial"/>
          <w:sz w:val="22"/>
          <w:lang w:eastAsia="sl-SI"/>
        </w:rPr>
      </w:pPr>
      <w:r w:rsidRPr="00083B88">
        <w:rPr>
          <w:rFonts w:cs="Arial"/>
          <w:sz w:val="22"/>
        </w:rPr>
        <w:t xml:space="preserve">Rok za odpiranje ponudb bo določen v povabilu k oddaji </w:t>
      </w:r>
      <w:r w:rsidR="005D32BF" w:rsidRPr="00083B88">
        <w:rPr>
          <w:rFonts w:cs="Arial"/>
          <w:sz w:val="22"/>
        </w:rPr>
        <w:t xml:space="preserve">ponudbe za posamezno </w:t>
      </w:r>
      <w:r w:rsidRPr="00083B88">
        <w:rPr>
          <w:rFonts w:cs="Arial"/>
          <w:sz w:val="22"/>
        </w:rPr>
        <w:t>javn</w:t>
      </w:r>
      <w:r w:rsidR="005D32BF" w:rsidRPr="00083B88">
        <w:rPr>
          <w:rFonts w:cs="Arial"/>
          <w:sz w:val="22"/>
        </w:rPr>
        <w:t>o</w:t>
      </w:r>
      <w:r w:rsidRPr="00083B88">
        <w:rPr>
          <w:rFonts w:cs="Arial"/>
          <w:sz w:val="22"/>
        </w:rPr>
        <w:t xml:space="preserve"> naročil</w:t>
      </w:r>
      <w:r w:rsidR="005D32BF" w:rsidRPr="00083B88">
        <w:rPr>
          <w:rFonts w:cs="Arial"/>
          <w:sz w:val="22"/>
        </w:rPr>
        <w:t>o</w:t>
      </w:r>
      <w:r w:rsidRPr="00083B88">
        <w:rPr>
          <w:rFonts w:cs="Arial"/>
          <w:sz w:val="22"/>
        </w:rPr>
        <w:t xml:space="preserve">. </w:t>
      </w:r>
      <w:r w:rsidR="00521CAF" w:rsidRPr="00083B88">
        <w:rPr>
          <w:rFonts w:cs="Arial"/>
          <w:sz w:val="22"/>
        </w:rPr>
        <w:t xml:space="preserve">Odpiranje ponudb bo potekalo v </w:t>
      </w:r>
      <w:r w:rsidR="00FE155A">
        <w:rPr>
          <w:rFonts w:cs="Arial"/>
          <w:sz w:val="22"/>
        </w:rPr>
        <w:t xml:space="preserve">naročnikovem informacijskem </w:t>
      </w:r>
      <w:r w:rsidR="00521CAF" w:rsidRPr="00083B88">
        <w:rPr>
          <w:rFonts w:cs="Arial"/>
          <w:sz w:val="22"/>
        </w:rPr>
        <w:t>sistemu</w:t>
      </w:r>
      <w:r w:rsidR="0051612D">
        <w:rPr>
          <w:rFonts w:cs="Arial"/>
          <w:sz w:val="22"/>
        </w:rPr>
        <w:t>.</w:t>
      </w:r>
    </w:p>
    <w:p w14:paraId="2812B837" w14:textId="77777777" w:rsidR="00521CAF" w:rsidRPr="00083B88" w:rsidRDefault="00521CAF" w:rsidP="00521CAF">
      <w:pPr>
        <w:rPr>
          <w:sz w:val="22"/>
        </w:rPr>
      </w:pPr>
    </w:p>
    <w:p w14:paraId="4989013D" w14:textId="77777777" w:rsidR="00633AB5" w:rsidRPr="00083B88" w:rsidRDefault="00633AB5" w:rsidP="00633AB5">
      <w:pPr>
        <w:pStyle w:val="Naslov3"/>
        <w:rPr>
          <w:sz w:val="22"/>
          <w:szCs w:val="22"/>
        </w:rPr>
      </w:pPr>
      <w:bookmarkStart w:id="72" w:name="_Toc199957186"/>
      <w:r w:rsidRPr="00083B88">
        <w:rPr>
          <w:sz w:val="22"/>
          <w:szCs w:val="22"/>
        </w:rPr>
        <w:t>Stroški ponudbe</w:t>
      </w:r>
      <w:bookmarkEnd w:id="72"/>
    </w:p>
    <w:p w14:paraId="28016557" w14:textId="1D0C018A" w:rsidR="00633AB5" w:rsidRPr="00083B88" w:rsidRDefault="00633AB5" w:rsidP="00633AB5">
      <w:pPr>
        <w:rPr>
          <w:sz w:val="22"/>
        </w:rPr>
      </w:pPr>
      <w:r w:rsidRPr="00083B88">
        <w:rPr>
          <w:sz w:val="22"/>
        </w:rPr>
        <w:t>Vse stroške, povezane s pripravo in predložitvijo ponudbe, nosi ponudnik.</w:t>
      </w:r>
    </w:p>
    <w:p w14:paraId="70A3D8FB" w14:textId="77777777" w:rsidR="0058082A" w:rsidRPr="00083B88" w:rsidRDefault="0058082A" w:rsidP="00633AB5">
      <w:pPr>
        <w:rPr>
          <w:sz w:val="22"/>
        </w:rPr>
      </w:pPr>
    </w:p>
    <w:p w14:paraId="4691452B" w14:textId="55535B95" w:rsidR="00633AB5" w:rsidRPr="00083B88" w:rsidRDefault="00BB68FB" w:rsidP="00BB68FB">
      <w:pPr>
        <w:pStyle w:val="Naslov3"/>
        <w:rPr>
          <w:sz w:val="22"/>
          <w:szCs w:val="22"/>
        </w:rPr>
      </w:pPr>
      <w:bookmarkStart w:id="73" w:name="_Toc336851763"/>
      <w:bookmarkStart w:id="74" w:name="_Toc336851811"/>
      <w:bookmarkStart w:id="75" w:name="_Toc199957187"/>
      <w:r w:rsidRPr="00083B88">
        <w:rPr>
          <w:sz w:val="22"/>
          <w:szCs w:val="22"/>
        </w:rPr>
        <w:t>O</w:t>
      </w:r>
      <w:r w:rsidR="00633AB5" w:rsidRPr="00083B88">
        <w:rPr>
          <w:sz w:val="22"/>
          <w:szCs w:val="22"/>
        </w:rPr>
        <w:t xml:space="preserve">bvestilo o odločitvi o oddaji </w:t>
      </w:r>
      <w:r w:rsidRPr="00083B88">
        <w:rPr>
          <w:sz w:val="22"/>
          <w:szCs w:val="22"/>
        </w:rPr>
        <w:t xml:space="preserve">posameznega javnega </w:t>
      </w:r>
      <w:r w:rsidR="00633AB5" w:rsidRPr="00083B88">
        <w:rPr>
          <w:sz w:val="22"/>
          <w:szCs w:val="22"/>
        </w:rPr>
        <w:t>naročila</w:t>
      </w:r>
      <w:bookmarkEnd w:id="73"/>
      <w:bookmarkEnd w:id="74"/>
      <w:bookmarkEnd w:id="75"/>
    </w:p>
    <w:p w14:paraId="48812A6A" w14:textId="54B1A532" w:rsidR="00A96E54" w:rsidRDefault="00633AB5" w:rsidP="00A96E54">
      <w:pPr>
        <w:pStyle w:val="Default"/>
        <w:spacing w:line="0" w:lineRule="atLeast"/>
        <w:jc w:val="both"/>
        <w:rPr>
          <w:sz w:val="22"/>
          <w:u w:val="single"/>
        </w:rPr>
      </w:pPr>
      <w:r w:rsidRPr="00083B88">
        <w:rPr>
          <w:sz w:val="22"/>
        </w:rPr>
        <w:t>Naročnik bo odločitev o oddaji</w:t>
      </w:r>
      <w:r w:rsidR="00BB68FB" w:rsidRPr="00083B88">
        <w:rPr>
          <w:sz w:val="22"/>
        </w:rPr>
        <w:t xml:space="preserve"> posameznega javnega</w:t>
      </w:r>
      <w:r w:rsidRPr="00083B88">
        <w:rPr>
          <w:sz w:val="22"/>
        </w:rPr>
        <w:t xml:space="preserve"> naročila objavil na portalu javnih naročil. Odločitev se šteje za vročeno z dnem objave na portalu javnih naročil.</w:t>
      </w:r>
      <w:r w:rsidR="00A96E54" w:rsidRPr="00A96E54">
        <w:rPr>
          <w:sz w:val="22"/>
          <w:u w:val="single"/>
        </w:rPr>
        <w:t xml:space="preserve"> </w:t>
      </w:r>
    </w:p>
    <w:p w14:paraId="3C2699EB" w14:textId="77777777" w:rsidR="00D81F71" w:rsidRDefault="00D81F71" w:rsidP="00A96E54">
      <w:pPr>
        <w:pStyle w:val="Default"/>
        <w:spacing w:line="0" w:lineRule="atLeast"/>
        <w:jc w:val="both"/>
        <w:rPr>
          <w:sz w:val="22"/>
          <w:u w:val="single"/>
        </w:rPr>
      </w:pPr>
    </w:p>
    <w:p w14:paraId="4E17606E" w14:textId="6BAC7820" w:rsidR="00633AB5" w:rsidRPr="00D81F71" w:rsidRDefault="00D81F71" w:rsidP="00633AB5">
      <w:pPr>
        <w:rPr>
          <w:b/>
          <w:bCs/>
          <w:sz w:val="22"/>
        </w:rPr>
      </w:pPr>
      <w:r w:rsidRPr="00D81F71">
        <w:rPr>
          <w:b/>
          <w:bCs/>
          <w:sz w:val="22"/>
        </w:rPr>
        <w:t xml:space="preserve">Šteje se, da je </w:t>
      </w:r>
      <w:r w:rsidR="008830E3">
        <w:rPr>
          <w:b/>
          <w:bCs/>
          <w:sz w:val="22"/>
        </w:rPr>
        <w:t xml:space="preserve">naročilo za </w:t>
      </w:r>
      <w:r w:rsidRPr="1B74E9DD">
        <w:rPr>
          <w:b/>
          <w:bCs/>
          <w:sz w:val="22"/>
        </w:rPr>
        <w:t>izvedb</w:t>
      </w:r>
      <w:r w:rsidR="008830E3" w:rsidRPr="1B74E9DD">
        <w:rPr>
          <w:b/>
          <w:bCs/>
          <w:sz w:val="22"/>
        </w:rPr>
        <w:t>o</w:t>
      </w:r>
      <w:r w:rsidRPr="00D81F71">
        <w:rPr>
          <w:b/>
          <w:bCs/>
          <w:sz w:val="22"/>
        </w:rPr>
        <w:t xml:space="preserve"> posamičnega </w:t>
      </w:r>
      <w:r w:rsidR="00050419">
        <w:rPr>
          <w:b/>
          <w:bCs/>
          <w:sz w:val="22"/>
        </w:rPr>
        <w:t xml:space="preserve">ali planskega </w:t>
      </w:r>
      <w:r w:rsidRPr="00D81F71">
        <w:rPr>
          <w:b/>
          <w:bCs/>
          <w:sz w:val="22"/>
        </w:rPr>
        <w:t xml:space="preserve">javnega naročila </w:t>
      </w:r>
      <w:r w:rsidR="008830E3">
        <w:rPr>
          <w:b/>
          <w:bCs/>
          <w:sz w:val="22"/>
        </w:rPr>
        <w:t xml:space="preserve">oddano </w:t>
      </w:r>
      <w:r w:rsidRPr="00D81F71">
        <w:rPr>
          <w:b/>
          <w:bCs/>
          <w:sz w:val="22"/>
        </w:rPr>
        <w:t xml:space="preserve"> z dnem pravnomočnosti </w:t>
      </w:r>
      <w:r w:rsidRPr="629F372E">
        <w:rPr>
          <w:b/>
          <w:bCs/>
          <w:sz w:val="22"/>
        </w:rPr>
        <w:t>odločitv</w:t>
      </w:r>
      <w:r w:rsidR="00454675" w:rsidRPr="629F372E">
        <w:rPr>
          <w:b/>
          <w:bCs/>
          <w:sz w:val="22"/>
        </w:rPr>
        <w:t>e</w:t>
      </w:r>
      <w:r w:rsidRPr="00D81F71">
        <w:rPr>
          <w:b/>
          <w:bCs/>
          <w:sz w:val="22"/>
        </w:rPr>
        <w:t xml:space="preserve"> o oddaji  javnega naročila na Portalu javnih naročil. </w:t>
      </w:r>
    </w:p>
    <w:p w14:paraId="5B06646D" w14:textId="0027640A" w:rsidR="6F669C9C" w:rsidRDefault="6F669C9C" w:rsidP="6F669C9C">
      <w:pPr>
        <w:rPr>
          <w:b/>
          <w:bCs/>
          <w:sz w:val="22"/>
        </w:rPr>
      </w:pPr>
    </w:p>
    <w:p w14:paraId="1BBED4C8" w14:textId="77777777" w:rsidR="00E14BAF" w:rsidRPr="00083B88" w:rsidRDefault="00E14BAF" w:rsidP="00E14BAF">
      <w:pPr>
        <w:pStyle w:val="Naslov3"/>
        <w:rPr>
          <w:sz w:val="22"/>
          <w:szCs w:val="22"/>
        </w:rPr>
      </w:pPr>
      <w:bookmarkStart w:id="76" w:name="_Toc199957188"/>
      <w:r w:rsidRPr="00083B88">
        <w:rPr>
          <w:sz w:val="22"/>
          <w:szCs w:val="22"/>
        </w:rPr>
        <w:t>Protikorupcijsko določilo</w:t>
      </w:r>
      <w:bookmarkEnd w:id="76"/>
    </w:p>
    <w:p w14:paraId="02F5B621" w14:textId="77777777" w:rsidR="00E14BAF" w:rsidRPr="00083B88" w:rsidRDefault="00E14BAF" w:rsidP="00E14BAF">
      <w:pPr>
        <w:rPr>
          <w:sz w:val="22"/>
        </w:rPr>
      </w:pPr>
      <w:r w:rsidRPr="00083B88">
        <w:rPr>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758CFAE" w14:textId="77777777" w:rsidR="00E14BAF" w:rsidRPr="00083B88" w:rsidRDefault="00E14BAF" w:rsidP="00E14BAF">
      <w:pPr>
        <w:rPr>
          <w:sz w:val="22"/>
        </w:rPr>
      </w:pPr>
    </w:p>
    <w:p w14:paraId="152408D4" w14:textId="77777777" w:rsidR="00E14BAF" w:rsidRPr="00083B88" w:rsidRDefault="00E14BAF" w:rsidP="00E14BAF">
      <w:pPr>
        <w:rPr>
          <w:sz w:val="22"/>
        </w:rPr>
      </w:pPr>
      <w:r w:rsidRPr="00083B88">
        <w:rPr>
          <w:sz w:val="22"/>
        </w:rPr>
        <w:t xml:space="preserve">Vsakršno lobiranje v postopkih oddaje javnih naročil je prepovedano. </w:t>
      </w:r>
    </w:p>
    <w:p w14:paraId="00300829" w14:textId="77777777" w:rsidR="00521CAF" w:rsidRPr="00083B88" w:rsidRDefault="00521CAF" w:rsidP="00521CAF">
      <w:pPr>
        <w:rPr>
          <w:sz w:val="22"/>
        </w:rPr>
      </w:pPr>
    </w:p>
    <w:p w14:paraId="69D2DDEA" w14:textId="711BB11E" w:rsidR="00C865A7" w:rsidRPr="00083B88" w:rsidRDefault="00686F6F" w:rsidP="00C865A7">
      <w:pPr>
        <w:pStyle w:val="Naslov2"/>
        <w:rPr>
          <w:sz w:val="22"/>
          <w:szCs w:val="22"/>
        </w:rPr>
      </w:pPr>
      <w:bookmarkStart w:id="77" w:name="_Toc199957189"/>
      <w:r>
        <w:rPr>
          <w:sz w:val="22"/>
          <w:szCs w:val="22"/>
        </w:rPr>
        <w:t>PREDLOŽITEV PRENOVLJENEGA IN POSODOBLJENEGA OBRAZCA ESPD</w:t>
      </w:r>
      <w:bookmarkEnd w:id="77"/>
    </w:p>
    <w:p w14:paraId="2B5A7632" w14:textId="487517CF" w:rsidR="00D94226" w:rsidRPr="00083B88" w:rsidRDefault="00D94226" w:rsidP="00AD76EE">
      <w:pPr>
        <w:autoSpaceDE w:val="0"/>
        <w:autoSpaceDN w:val="0"/>
        <w:adjustRightInd w:val="0"/>
        <w:rPr>
          <w:rFonts w:cs="Arial"/>
          <w:color w:val="000000"/>
          <w:sz w:val="22"/>
          <w:shd w:val="clear" w:color="auto" w:fill="FFFFFF"/>
        </w:rPr>
      </w:pPr>
    </w:p>
    <w:p w14:paraId="79A0FEB8" w14:textId="665F2ABA" w:rsidR="00D94226" w:rsidRPr="00083B88" w:rsidRDefault="00C865A7" w:rsidP="00D94226">
      <w:pPr>
        <w:rPr>
          <w:rFonts w:cs="Arial"/>
          <w:color w:val="000000"/>
          <w:sz w:val="22"/>
          <w:shd w:val="clear" w:color="auto" w:fill="FFFFFF"/>
        </w:rPr>
      </w:pPr>
      <w:r w:rsidRPr="00083B88">
        <w:rPr>
          <w:rFonts w:cs="Arial"/>
          <w:color w:val="000000"/>
          <w:sz w:val="22"/>
          <w:shd w:val="clear" w:color="auto" w:fill="FFFFFF"/>
        </w:rPr>
        <w:t>Skladno z desetim odstavkom 49. člena ZJN-3 lahko n</w:t>
      </w:r>
      <w:r w:rsidR="00D94226" w:rsidRPr="00083B88">
        <w:rPr>
          <w:rFonts w:cs="Arial"/>
          <w:color w:val="000000"/>
          <w:sz w:val="22"/>
          <w:shd w:val="clear" w:color="auto" w:fill="FFFFFF"/>
        </w:rPr>
        <w:t xml:space="preserve">aročnik kadar koli v obdobju veljavnosti DNS od </w:t>
      </w:r>
      <w:r w:rsidR="00786B5C" w:rsidRPr="00083B88">
        <w:rPr>
          <w:rFonts w:cs="Arial"/>
          <w:color w:val="000000"/>
          <w:sz w:val="22"/>
          <w:shd w:val="clear" w:color="auto" w:fill="FFFFFF"/>
        </w:rPr>
        <w:t>kandidatov</w:t>
      </w:r>
      <w:r w:rsidR="00D94226" w:rsidRPr="00083B88">
        <w:rPr>
          <w:rFonts w:cs="Arial"/>
          <w:color w:val="000000"/>
          <w:sz w:val="22"/>
          <w:shd w:val="clear" w:color="auto" w:fill="FFFFFF"/>
        </w:rPr>
        <w:t>, ki so dobili dostop do njega, zahteva, da v petih delovnih dneh od datuma, ko jim je posredovana zahteva, predložijo prenovljen in posodobljen ESPD.</w:t>
      </w:r>
    </w:p>
    <w:p w14:paraId="4F1F2A27" w14:textId="3026CAE3" w:rsidR="00D94226" w:rsidRPr="00083B88" w:rsidRDefault="00D94226" w:rsidP="00AD76EE">
      <w:pPr>
        <w:autoSpaceDE w:val="0"/>
        <w:autoSpaceDN w:val="0"/>
        <w:adjustRightInd w:val="0"/>
        <w:rPr>
          <w:rFonts w:cs="Arial"/>
          <w:color w:val="000000"/>
          <w:sz w:val="22"/>
          <w:shd w:val="clear" w:color="auto" w:fill="FFFFFF"/>
        </w:rPr>
      </w:pPr>
    </w:p>
    <w:p w14:paraId="5B422AF3" w14:textId="6A911CCB" w:rsidR="00C929A1" w:rsidRPr="00083B88" w:rsidRDefault="00C929A1" w:rsidP="00AD76EE">
      <w:pPr>
        <w:autoSpaceDE w:val="0"/>
        <w:autoSpaceDN w:val="0"/>
        <w:adjustRightInd w:val="0"/>
        <w:rPr>
          <w:rFonts w:cs="Arial"/>
          <w:color w:val="000000"/>
          <w:sz w:val="22"/>
          <w:shd w:val="clear" w:color="auto" w:fill="FFFFFF"/>
        </w:rPr>
      </w:pPr>
      <w:r w:rsidRPr="00083B88">
        <w:rPr>
          <w:rFonts w:cs="Arial"/>
          <w:color w:val="000000"/>
          <w:sz w:val="22"/>
          <w:shd w:val="clear" w:color="auto" w:fill="FFFFFF"/>
        </w:rPr>
        <w:t xml:space="preserve">V primeru, da naročnik ugotovi, da </w:t>
      </w:r>
      <w:r w:rsidR="00786B5C" w:rsidRPr="00083B88">
        <w:rPr>
          <w:rFonts w:cs="Arial"/>
          <w:color w:val="000000"/>
          <w:sz w:val="22"/>
          <w:shd w:val="clear" w:color="auto" w:fill="FFFFFF"/>
        </w:rPr>
        <w:t xml:space="preserve">kandidat </w:t>
      </w:r>
      <w:r w:rsidRPr="00083B88">
        <w:rPr>
          <w:rFonts w:cs="Arial"/>
          <w:color w:val="000000"/>
          <w:sz w:val="22"/>
          <w:shd w:val="clear" w:color="auto" w:fill="FFFFFF"/>
        </w:rPr>
        <w:t xml:space="preserve">ne izpolnjuje več </w:t>
      </w:r>
      <w:r w:rsidRPr="00083B88">
        <w:rPr>
          <w:rFonts w:cs="Arial"/>
          <w:sz w:val="22"/>
          <w:shd w:val="clear" w:color="auto" w:fill="FFFFFF"/>
        </w:rPr>
        <w:t>pogojev</w:t>
      </w:r>
      <w:r w:rsidR="0051612D">
        <w:rPr>
          <w:rFonts w:cs="Arial"/>
          <w:sz w:val="22"/>
          <w:shd w:val="clear" w:color="auto" w:fill="FFFFFF"/>
        </w:rPr>
        <w:t xml:space="preserve"> za posamezno kategorijo</w:t>
      </w:r>
      <w:r w:rsidRPr="00083B88">
        <w:rPr>
          <w:rFonts w:cs="Arial"/>
          <w:sz w:val="22"/>
          <w:shd w:val="clear" w:color="auto" w:fill="FFFFFF"/>
        </w:rPr>
        <w:t xml:space="preserve">, ki </w:t>
      </w:r>
      <w:r w:rsidRPr="00083B88">
        <w:rPr>
          <w:rFonts w:cs="Arial"/>
          <w:color w:val="000000"/>
          <w:sz w:val="22"/>
          <w:shd w:val="clear" w:color="auto" w:fill="FFFFFF"/>
        </w:rPr>
        <w:t xml:space="preserve">so bili zahtevani v razpisni dokumentaciji za priznanje sposobnosti kandidatu, </w:t>
      </w:r>
      <w:r w:rsidRPr="00083B88">
        <w:rPr>
          <w:rFonts w:cs="Arial"/>
          <w:sz w:val="22"/>
          <w:shd w:val="clear" w:color="auto" w:fill="FFFFFF"/>
        </w:rPr>
        <w:t>sprejme odločitev in jo objavi na portalu javnih naročil</w:t>
      </w:r>
      <w:r w:rsidR="00C5170A" w:rsidRPr="00083B88">
        <w:rPr>
          <w:rFonts w:cs="Arial"/>
          <w:sz w:val="22"/>
          <w:shd w:val="clear" w:color="auto" w:fill="FFFFFF"/>
        </w:rPr>
        <w:t>,</w:t>
      </w:r>
      <w:r w:rsidRPr="00083B88">
        <w:rPr>
          <w:rFonts w:cs="Arial"/>
          <w:sz w:val="22"/>
          <w:shd w:val="clear" w:color="auto" w:fill="FFFFFF"/>
        </w:rPr>
        <w:t xml:space="preserve"> s katero </w:t>
      </w:r>
      <w:r w:rsidR="00786B5C" w:rsidRPr="00083B88">
        <w:rPr>
          <w:rFonts w:cs="Arial"/>
          <w:sz w:val="22"/>
          <w:shd w:val="clear" w:color="auto" w:fill="FFFFFF"/>
        </w:rPr>
        <w:t xml:space="preserve">kandidata </w:t>
      </w:r>
      <w:r w:rsidRPr="00083B88">
        <w:rPr>
          <w:rFonts w:cs="Arial"/>
          <w:sz w:val="22"/>
          <w:shd w:val="clear" w:color="auto" w:fill="FFFFFF"/>
        </w:rPr>
        <w:t>izključi iz kataloga pon</w:t>
      </w:r>
      <w:r w:rsidRPr="00083B88">
        <w:rPr>
          <w:rFonts w:cs="Arial"/>
          <w:color w:val="000000"/>
          <w:sz w:val="22"/>
          <w:shd w:val="clear" w:color="auto" w:fill="FFFFFF"/>
        </w:rPr>
        <w:t>udnik</w:t>
      </w:r>
      <w:r w:rsidR="005D32BF" w:rsidRPr="00083B88">
        <w:rPr>
          <w:rFonts w:cs="Arial"/>
          <w:color w:val="000000"/>
          <w:sz w:val="22"/>
          <w:shd w:val="clear" w:color="auto" w:fill="FFFFFF"/>
        </w:rPr>
        <w:t>ov</w:t>
      </w:r>
      <w:r w:rsidRPr="00083B88">
        <w:rPr>
          <w:rFonts w:cs="Arial"/>
          <w:color w:val="000000"/>
          <w:sz w:val="22"/>
          <w:shd w:val="clear" w:color="auto" w:fill="FFFFFF"/>
        </w:rPr>
        <w:t xml:space="preserve">. Po pravnomočnosti odločitve </w:t>
      </w:r>
      <w:r w:rsidR="00786B5C" w:rsidRPr="00083B88">
        <w:rPr>
          <w:rFonts w:cs="Arial"/>
          <w:color w:val="000000"/>
          <w:sz w:val="22"/>
          <w:shd w:val="clear" w:color="auto" w:fill="FFFFFF"/>
        </w:rPr>
        <w:t>(</w:t>
      </w:r>
      <w:r w:rsidRPr="00083B88">
        <w:rPr>
          <w:rFonts w:cs="Arial"/>
          <w:color w:val="000000"/>
          <w:sz w:val="22"/>
          <w:shd w:val="clear" w:color="auto" w:fill="FFFFFF"/>
        </w:rPr>
        <w:t>in ko prenehajo razlogi</w:t>
      </w:r>
      <w:r w:rsidR="00786B5C" w:rsidRPr="00083B88">
        <w:rPr>
          <w:rFonts w:cs="Arial"/>
          <w:color w:val="000000"/>
          <w:sz w:val="22"/>
          <w:shd w:val="clear" w:color="auto" w:fill="FFFFFF"/>
        </w:rPr>
        <w:t>,</w:t>
      </w:r>
      <w:r w:rsidRPr="00083B88">
        <w:rPr>
          <w:rFonts w:cs="Arial"/>
          <w:color w:val="000000"/>
          <w:sz w:val="22"/>
          <w:shd w:val="clear" w:color="auto" w:fill="FFFFFF"/>
        </w:rPr>
        <w:t xml:space="preserve"> zaradi katerih je bil kandidat izključen iz kataloga ponudnikov</w:t>
      </w:r>
      <w:r w:rsidR="00786B5C" w:rsidRPr="00083B88">
        <w:rPr>
          <w:rFonts w:cs="Arial"/>
          <w:color w:val="000000"/>
          <w:sz w:val="22"/>
          <w:shd w:val="clear" w:color="auto" w:fill="FFFFFF"/>
        </w:rPr>
        <w:t>)</w:t>
      </w:r>
      <w:r w:rsidRPr="00083B88">
        <w:rPr>
          <w:rFonts w:cs="Arial"/>
          <w:color w:val="000000"/>
          <w:sz w:val="22"/>
          <w:shd w:val="clear" w:color="auto" w:fill="FFFFFF"/>
        </w:rPr>
        <w:t xml:space="preserve"> lahko</w:t>
      </w:r>
      <w:r w:rsidR="00F122AC" w:rsidRPr="00083B88">
        <w:rPr>
          <w:rFonts w:cs="Arial"/>
          <w:color w:val="000000"/>
          <w:sz w:val="22"/>
          <w:shd w:val="clear" w:color="auto" w:fill="FFFFFF"/>
        </w:rPr>
        <w:t xml:space="preserve"> </w:t>
      </w:r>
      <w:r w:rsidR="00395612" w:rsidRPr="00083B88">
        <w:rPr>
          <w:rFonts w:cs="Arial"/>
          <w:color w:val="000000"/>
          <w:sz w:val="22"/>
          <w:shd w:val="clear" w:color="auto" w:fill="FFFFFF"/>
        </w:rPr>
        <w:t xml:space="preserve">kandidat </w:t>
      </w:r>
      <w:r w:rsidRPr="00083B88">
        <w:rPr>
          <w:rFonts w:cs="Arial"/>
          <w:color w:val="000000"/>
          <w:sz w:val="22"/>
          <w:shd w:val="clear" w:color="auto" w:fill="FFFFFF"/>
        </w:rPr>
        <w:t xml:space="preserve">odda novo prijavo za sodelovanje. </w:t>
      </w:r>
    </w:p>
    <w:p w14:paraId="6FB19C5C" w14:textId="6F593059" w:rsidR="00AB4BE4" w:rsidRPr="00083B88" w:rsidRDefault="00AB4BE4" w:rsidP="00AB4BE4">
      <w:pPr>
        <w:rPr>
          <w:sz w:val="22"/>
        </w:rPr>
      </w:pPr>
    </w:p>
    <w:p w14:paraId="1E94A272" w14:textId="6CF97A17" w:rsidR="6A25E1DD" w:rsidRDefault="00C5170A" w:rsidP="21FEC3CD">
      <w:pPr>
        <w:pStyle w:val="Naslov1"/>
        <w:rPr>
          <w:sz w:val="22"/>
          <w:szCs w:val="22"/>
        </w:rPr>
      </w:pPr>
      <w:bookmarkStart w:id="78" w:name="_Toc199957190"/>
      <w:r w:rsidRPr="00083B88">
        <w:rPr>
          <w:caps w:val="0"/>
          <w:sz w:val="22"/>
          <w:szCs w:val="22"/>
        </w:rPr>
        <w:lastRenderedPageBreak/>
        <w:t>TEMELJNA PRAVILA ZA DOSTOP, OBVESTILA IN POJASNILA V ZVEZI Z RAZPISNO DOKUMENTACIJO</w:t>
      </w:r>
      <w:bookmarkEnd w:id="78"/>
    </w:p>
    <w:p w14:paraId="5B07B8AC" w14:textId="6407F8D4" w:rsidR="00400A3C" w:rsidRPr="00083B88" w:rsidRDefault="00C5170A" w:rsidP="00400A3C">
      <w:pPr>
        <w:pStyle w:val="Naslov2"/>
        <w:rPr>
          <w:sz w:val="22"/>
          <w:szCs w:val="22"/>
        </w:rPr>
      </w:pPr>
      <w:bookmarkStart w:id="79" w:name="_Toc199957191"/>
      <w:r w:rsidRPr="00083B88">
        <w:rPr>
          <w:sz w:val="22"/>
          <w:szCs w:val="22"/>
        </w:rPr>
        <w:t>D</w:t>
      </w:r>
      <w:r w:rsidR="00400A3C" w:rsidRPr="00083B88">
        <w:rPr>
          <w:sz w:val="22"/>
          <w:szCs w:val="22"/>
        </w:rPr>
        <w:t>ostop do razpisne dokumentacije</w:t>
      </w:r>
      <w:bookmarkEnd w:id="61"/>
      <w:bookmarkEnd w:id="62"/>
      <w:bookmarkEnd w:id="79"/>
    </w:p>
    <w:p w14:paraId="02C9D1BD" w14:textId="77777777" w:rsidR="00265BB2" w:rsidRPr="00083B88" w:rsidRDefault="00265BB2" w:rsidP="00265BB2">
      <w:pPr>
        <w:pStyle w:val="Naslov3"/>
        <w:rPr>
          <w:sz w:val="22"/>
          <w:szCs w:val="22"/>
        </w:rPr>
      </w:pPr>
      <w:bookmarkStart w:id="80" w:name="_Toc199957192"/>
      <w:r w:rsidRPr="00083B88">
        <w:rPr>
          <w:sz w:val="22"/>
          <w:szCs w:val="22"/>
        </w:rPr>
        <w:t>Prva faza</w:t>
      </w:r>
      <w:bookmarkEnd w:id="80"/>
    </w:p>
    <w:p w14:paraId="4CC13760" w14:textId="0302096D" w:rsidR="004E1E31" w:rsidRPr="00083B88" w:rsidRDefault="004E1E31" w:rsidP="00400A3C">
      <w:pPr>
        <w:rPr>
          <w:sz w:val="22"/>
        </w:rPr>
      </w:pPr>
      <w:r w:rsidRPr="00083B88">
        <w:rPr>
          <w:sz w:val="22"/>
        </w:rPr>
        <w:t xml:space="preserve">Naročnik bo z objavo razpisne dokumentacije na portalu javnih naročil zadostil določilu iz č) točke petega odstavka 49. člena ZJN-3, da bo v času veljavnosti DNS </w:t>
      </w:r>
      <w:r w:rsidRPr="53F59F83">
        <w:rPr>
          <w:sz w:val="22"/>
        </w:rPr>
        <w:t>zagotovi</w:t>
      </w:r>
      <w:r w:rsidR="698AF246" w:rsidRPr="53F59F83">
        <w:rPr>
          <w:sz w:val="22"/>
        </w:rPr>
        <w:t>l</w:t>
      </w:r>
      <w:r w:rsidRPr="00083B88">
        <w:rPr>
          <w:sz w:val="22"/>
        </w:rPr>
        <w:t xml:space="preserve"> neomejen, popoln in neposreden dostop do razpisne dokumentacije v skladu z 61. členom ZJN-3.</w:t>
      </w:r>
    </w:p>
    <w:p w14:paraId="2D9CFB86" w14:textId="54F613C8" w:rsidR="0085369F" w:rsidRPr="00083B88" w:rsidRDefault="00FA4F1D" w:rsidP="00400A3C">
      <w:pPr>
        <w:rPr>
          <w:sz w:val="22"/>
        </w:rPr>
      </w:pPr>
      <w:r w:rsidRPr="00083B88">
        <w:rPr>
          <w:sz w:val="22"/>
        </w:rPr>
        <w:t xml:space="preserve"> </w:t>
      </w:r>
    </w:p>
    <w:p w14:paraId="50271516" w14:textId="072740ED" w:rsidR="00400A3C" w:rsidRPr="00083B88" w:rsidRDefault="00C46973" w:rsidP="00400A3C">
      <w:pPr>
        <w:rPr>
          <w:sz w:val="22"/>
        </w:rPr>
      </w:pPr>
      <w:r w:rsidRPr="00083B88">
        <w:rPr>
          <w:sz w:val="22"/>
        </w:rPr>
        <w:t>Dostop do razpisne dokumentacije je brezplačen</w:t>
      </w:r>
      <w:r w:rsidR="00400A3C" w:rsidRPr="00083B88">
        <w:rPr>
          <w:sz w:val="22"/>
        </w:rPr>
        <w:t>.</w:t>
      </w:r>
    </w:p>
    <w:p w14:paraId="4919AC1C" w14:textId="0AD5DEEC" w:rsidR="00265BB2" w:rsidRPr="00083B88" w:rsidRDefault="00265BB2" w:rsidP="00265BB2">
      <w:pPr>
        <w:pStyle w:val="Naslov3"/>
        <w:rPr>
          <w:sz w:val="22"/>
          <w:szCs w:val="22"/>
        </w:rPr>
      </w:pPr>
      <w:bookmarkStart w:id="81" w:name="_Toc199957193"/>
      <w:r w:rsidRPr="00083B88">
        <w:rPr>
          <w:sz w:val="22"/>
          <w:szCs w:val="22"/>
        </w:rPr>
        <w:t>Druga faza</w:t>
      </w:r>
      <w:bookmarkEnd w:id="81"/>
    </w:p>
    <w:p w14:paraId="1E0A0F38" w14:textId="29A470F9" w:rsidR="00265BB2" w:rsidRPr="00083B88" w:rsidRDefault="00265BB2" w:rsidP="00265BB2">
      <w:pPr>
        <w:rPr>
          <w:sz w:val="22"/>
          <w:lang w:eastAsia="sl-SI"/>
        </w:rPr>
      </w:pPr>
      <w:r w:rsidRPr="00083B88">
        <w:rPr>
          <w:sz w:val="22"/>
          <w:lang w:eastAsia="sl-SI"/>
        </w:rPr>
        <w:t xml:space="preserve">Povabila </w:t>
      </w:r>
      <w:r w:rsidR="00786B5C" w:rsidRPr="00083B88">
        <w:rPr>
          <w:sz w:val="22"/>
          <w:lang w:eastAsia="sl-SI"/>
        </w:rPr>
        <w:t>z</w:t>
      </w:r>
      <w:r w:rsidRPr="00083B88">
        <w:rPr>
          <w:sz w:val="22"/>
          <w:lang w:eastAsia="sl-SI"/>
        </w:rPr>
        <w:t xml:space="preserve">a oddajo ponudbe za posamezna povpraševanja za DNS bodo iz </w:t>
      </w:r>
      <w:r w:rsidR="00FE155A">
        <w:rPr>
          <w:sz w:val="22"/>
          <w:lang w:eastAsia="sl-SI"/>
        </w:rPr>
        <w:t xml:space="preserve">naročnikovega informacijskega </w:t>
      </w:r>
      <w:r w:rsidR="00082568">
        <w:rPr>
          <w:sz w:val="22"/>
          <w:lang w:eastAsia="sl-SI"/>
        </w:rPr>
        <w:t xml:space="preserve">sistema </w:t>
      </w:r>
      <w:r w:rsidRPr="00083B88">
        <w:rPr>
          <w:sz w:val="22"/>
          <w:lang w:eastAsia="sl-SI"/>
        </w:rPr>
        <w:t xml:space="preserve">poslana tistim </w:t>
      </w:r>
      <w:r w:rsidR="00786B5C" w:rsidRPr="00083B88">
        <w:rPr>
          <w:sz w:val="22"/>
          <w:lang w:eastAsia="sl-SI"/>
        </w:rPr>
        <w:t>kandidatom</w:t>
      </w:r>
      <w:r w:rsidRPr="00083B88">
        <w:rPr>
          <w:sz w:val="22"/>
          <w:lang w:eastAsia="sl-SI"/>
        </w:rPr>
        <w:t xml:space="preserve">, ki so </w:t>
      </w:r>
      <w:r w:rsidR="00786B5C" w:rsidRPr="00083B88">
        <w:rPr>
          <w:sz w:val="22"/>
          <w:lang w:eastAsia="sl-SI"/>
        </w:rPr>
        <w:t>v</w:t>
      </w:r>
      <w:r w:rsidRPr="00083B88">
        <w:rPr>
          <w:sz w:val="22"/>
          <w:lang w:eastAsia="sl-SI"/>
        </w:rPr>
        <w:t xml:space="preserve"> trenutk</w:t>
      </w:r>
      <w:r w:rsidR="00786B5C" w:rsidRPr="00083B88">
        <w:rPr>
          <w:sz w:val="22"/>
          <w:lang w:eastAsia="sl-SI"/>
        </w:rPr>
        <w:t xml:space="preserve">u pošiljanja </w:t>
      </w:r>
      <w:r w:rsidR="00E423C0">
        <w:rPr>
          <w:sz w:val="22"/>
          <w:lang w:eastAsia="sl-SI"/>
        </w:rPr>
        <w:t xml:space="preserve">posameznega </w:t>
      </w:r>
      <w:r w:rsidR="00786B5C" w:rsidRPr="00083B88">
        <w:rPr>
          <w:sz w:val="22"/>
          <w:lang w:eastAsia="sl-SI"/>
        </w:rPr>
        <w:t>povabila</w:t>
      </w:r>
      <w:r w:rsidRPr="00083B88">
        <w:rPr>
          <w:sz w:val="22"/>
          <w:lang w:eastAsia="sl-SI"/>
        </w:rPr>
        <w:t xml:space="preserve"> uvrščeni v katalog ponudnikov za posamezno kategorijo.</w:t>
      </w:r>
    </w:p>
    <w:p w14:paraId="7122AEB8" w14:textId="77777777" w:rsidR="00265BB2" w:rsidRPr="00083B88" w:rsidRDefault="00265BB2" w:rsidP="00400A3C">
      <w:pPr>
        <w:rPr>
          <w:sz w:val="22"/>
        </w:rPr>
      </w:pPr>
    </w:p>
    <w:p w14:paraId="0660DEAA" w14:textId="668271CF" w:rsidR="00400A3C" w:rsidRPr="00083B88" w:rsidRDefault="00C5170A" w:rsidP="00400A3C">
      <w:pPr>
        <w:pStyle w:val="Naslov2"/>
        <w:rPr>
          <w:sz w:val="22"/>
          <w:szCs w:val="22"/>
        </w:rPr>
      </w:pPr>
      <w:bookmarkStart w:id="82" w:name="_Toc464638501"/>
      <w:bookmarkStart w:id="83" w:name="_Toc464638503"/>
      <w:bookmarkStart w:id="84" w:name="_Toc336851737"/>
      <w:bookmarkStart w:id="85" w:name="_Toc336851785"/>
      <w:bookmarkStart w:id="86" w:name="_Toc199957194"/>
      <w:bookmarkEnd w:id="82"/>
      <w:bookmarkEnd w:id="83"/>
      <w:r w:rsidRPr="00083B88">
        <w:rPr>
          <w:sz w:val="22"/>
          <w:szCs w:val="22"/>
        </w:rPr>
        <w:t>O</w:t>
      </w:r>
      <w:r w:rsidR="00400A3C" w:rsidRPr="00083B88">
        <w:rPr>
          <w:sz w:val="22"/>
          <w:szCs w:val="22"/>
        </w:rPr>
        <w:t>bvestila in pojasnila v zvezi z razpisno dokumentacijo</w:t>
      </w:r>
      <w:bookmarkEnd w:id="84"/>
      <w:bookmarkEnd w:id="85"/>
      <w:bookmarkEnd w:id="86"/>
    </w:p>
    <w:p w14:paraId="2E299299" w14:textId="33A6A7FE" w:rsidR="004B01C8" w:rsidRPr="00083B88" w:rsidRDefault="004B01C8" w:rsidP="00A0139D">
      <w:pPr>
        <w:pStyle w:val="Naslov3"/>
        <w:rPr>
          <w:sz w:val="22"/>
          <w:szCs w:val="22"/>
        </w:rPr>
      </w:pPr>
      <w:bookmarkStart w:id="87" w:name="_Toc199957195"/>
      <w:r w:rsidRPr="00083B88">
        <w:rPr>
          <w:sz w:val="22"/>
          <w:szCs w:val="22"/>
        </w:rPr>
        <w:t>Prva faza</w:t>
      </w:r>
      <w:bookmarkEnd w:id="87"/>
    </w:p>
    <w:p w14:paraId="4D4AC1ED" w14:textId="34D3465F" w:rsidR="00400A3C" w:rsidRPr="00083B88" w:rsidRDefault="004B01C8" w:rsidP="00400A3C">
      <w:pPr>
        <w:rPr>
          <w:sz w:val="22"/>
        </w:rPr>
      </w:pPr>
      <w:r w:rsidRPr="00083B88">
        <w:rPr>
          <w:sz w:val="22"/>
        </w:rPr>
        <w:t>K</w:t>
      </w:r>
      <w:r w:rsidR="00400A3C" w:rsidRPr="00083B88">
        <w:rPr>
          <w:sz w:val="22"/>
        </w:rPr>
        <w:t xml:space="preserve">omunikacija s </w:t>
      </w:r>
      <w:r w:rsidR="00786B5C" w:rsidRPr="00083B88">
        <w:rPr>
          <w:sz w:val="22"/>
        </w:rPr>
        <w:t xml:space="preserve">potencialnimi </w:t>
      </w:r>
      <w:r w:rsidR="00931E7A" w:rsidRPr="00083B88">
        <w:rPr>
          <w:sz w:val="22"/>
        </w:rPr>
        <w:t>kandidati</w:t>
      </w:r>
      <w:r w:rsidR="00400A3C" w:rsidRPr="00083B88">
        <w:rPr>
          <w:sz w:val="22"/>
        </w:rPr>
        <w:t xml:space="preserve"> o vprašanjih v zvezi z vsebino naročila in v zvezi s pripravo </w:t>
      </w:r>
      <w:r w:rsidR="00931E7A" w:rsidRPr="00083B88">
        <w:rPr>
          <w:sz w:val="22"/>
        </w:rPr>
        <w:t xml:space="preserve">prijave </w:t>
      </w:r>
      <w:r w:rsidR="00400A3C" w:rsidRPr="00083B88">
        <w:rPr>
          <w:sz w:val="22"/>
        </w:rPr>
        <w:t xml:space="preserve">poteka izključno preko </w:t>
      </w:r>
      <w:r w:rsidR="00281AAF" w:rsidRPr="00083B88">
        <w:rPr>
          <w:sz w:val="22"/>
        </w:rPr>
        <w:t>p</w:t>
      </w:r>
      <w:r w:rsidR="00400A3C" w:rsidRPr="00083B88">
        <w:rPr>
          <w:sz w:val="22"/>
        </w:rPr>
        <w:t>ortala javnih naročil.</w:t>
      </w:r>
    </w:p>
    <w:p w14:paraId="47FE7458" w14:textId="77777777" w:rsidR="00400A3C" w:rsidRPr="00083B88" w:rsidRDefault="00400A3C" w:rsidP="00400A3C">
      <w:pPr>
        <w:rPr>
          <w:sz w:val="22"/>
        </w:rPr>
      </w:pPr>
    </w:p>
    <w:p w14:paraId="07C2263E" w14:textId="0B7A1CEC" w:rsidR="00D26262" w:rsidRPr="00083B88" w:rsidRDefault="00400A3C" w:rsidP="46CCEA5D">
      <w:pPr>
        <w:rPr>
          <w:sz w:val="22"/>
        </w:rPr>
      </w:pPr>
      <w:r w:rsidRPr="46CCEA5D">
        <w:rPr>
          <w:sz w:val="22"/>
        </w:rPr>
        <w:t xml:space="preserve">Naročnik bo zahtevo za pojasnilo razpisne dokumentacije oziroma kakršnokoli drugo vprašanje v zvezi </w:t>
      </w:r>
      <w:r w:rsidR="00306937" w:rsidRPr="46CCEA5D">
        <w:rPr>
          <w:sz w:val="22"/>
        </w:rPr>
        <w:t>z naročilom</w:t>
      </w:r>
      <w:r w:rsidRPr="46CCEA5D">
        <w:rPr>
          <w:sz w:val="22"/>
        </w:rPr>
        <w:t xml:space="preserve"> štel kot pravočasno, v kolikor bo na </w:t>
      </w:r>
      <w:r w:rsidR="00281AAF" w:rsidRPr="46CCEA5D">
        <w:rPr>
          <w:sz w:val="22"/>
        </w:rPr>
        <w:t>p</w:t>
      </w:r>
      <w:r w:rsidRPr="46CCEA5D">
        <w:rPr>
          <w:sz w:val="22"/>
        </w:rPr>
        <w:t xml:space="preserve">ortalu javnih naročil zastavljeno najkasneje do </w:t>
      </w:r>
      <w:r w:rsidR="00C531AF">
        <w:rPr>
          <w:sz w:val="22"/>
        </w:rPr>
        <w:t xml:space="preserve">roka določenega v </w:t>
      </w:r>
      <w:r w:rsidR="00C531AF" w:rsidRPr="53F59F83">
        <w:rPr>
          <w:sz w:val="22"/>
        </w:rPr>
        <w:t>Obvestil</w:t>
      </w:r>
      <w:r w:rsidR="6AEEC980" w:rsidRPr="53F59F83">
        <w:rPr>
          <w:sz w:val="22"/>
        </w:rPr>
        <w:t>u</w:t>
      </w:r>
      <w:r w:rsidR="00C531AF">
        <w:rPr>
          <w:sz w:val="22"/>
        </w:rPr>
        <w:t xml:space="preserve"> o naročilu na Portalu javnih naročil.</w:t>
      </w:r>
    </w:p>
    <w:p w14:paraId="3E41DCEF" w14:textId="77777777" w:rsidR="00D26262" w:rsidRPr="00083B88" w:rsidRDefault="00D26262" w:rsidP="00400A3C">
      <w:pPr>
        <w:rPr>
          <w:sz w:val="22"/>
        </w:rPr>
      </w:pPr>
    </w:p>
    <w:p w14:paraId="7FC59071" w14:textId="77777777" w:rsidR="00400A3C" w:rsidRPr="00083B88" w:rsidRDefault="00400A3C" w:rsidP="00400A3C">
      <w:pPr>
        <w:rPr>
          <w:sz w:val="22"/>
        </w:rPr>
      </w:pPr>
      <w:r w:rsidRPr="00083B88">
        <w:rPr>
          <w:sz w:val="22"/>
        </w:rPr>
        <w:t>Na zahteve za pojasnila oziroma druga vprašanja v zvezi z naročilom, zastavljena po tem roku, naročnik ne bo odgovarjal.</w:t>
      </w:r>
    </w:p>
    <w:p w14:paraId="5943342A" w14:textId="77777777" w:rsidR="0077559D" w:rsidRPr="00083B88" w:rsidRDefault="0077559D" w:rsidP="00400A3C">
      <w:pPr>
        <w:rPr>
          <w:sz w:val="22"/>
        </w:rPr>
      </w:pPr>
    </w:p>
    <w:p w14:paraId="02350581" w14:textId="7DBEF08D" w:rsidR="0077559D" w:rsidRPr="00083B88" w:rsidRDefault="0077559D" w:rsidP="00400A3C">
      <w:pPr>
        <w:rPr>
          <w:sz w:val="22"/>
        </w:rPr>
      </w:pPr>
      <w:r w:rsidRPr="00083B88">
        <w:rPr>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1F43F1" w14:textId="477E2B9F" w:rsidR="009D6956" w:rsidRPr="00083B88" w:rsidRDefault="009D6956" w:rsidP="00400A3C">
      <w:pPr>
        <w:rPr>
          <w:sz w:val="22"/>
        </w:rPr>
      </w:pPr>
    </w:p>
    <w:p w14:paraId="48DC001F" w14:textId="5797F097" w:rsidR="009D6956" w:rsidRPr="00083B88" w:rsidRDefault="009D6956" w:rsidP="009D6956">
      <w:pPr>
        <w:pStyle w:val="Naslov3"/>
        <w:rPr>
          <w:sz w:val="22"/>
          <w:szCs w:val="22"/>
        </w:rPr>
      </w:pPr>
      <w:bookmarkStart w:id="88" w:name="_Toc199957196"/>
      <w:r w:rsidRPr="00083B88">
        <w:rPr>
          <w:sz w:val="22"/>
          <w:szCs w:val="22"/>
        </w:rPr>
        <w:t>Druga faza</w:t>
      </w:r>
      <w:bookmarkEnd w:id="88"/>
    </w:p>
    <w:p w14:paraId="4E5C6002" w14:textId="60907CB6" w:rsidR="009D6956" w:rsidRPr="00083B88" w:rsidRDefault="009D6956" w:rsidP="00400A3C">
      <w:pPr>
        <w:rPr>
          <w:sz w:val="22"/>
        </w:rPr>
      </w:pPr>
      <w:r w:rsidRPr="00083B88">
        <w:rPr>
          <w:sz w:val="22"/>
        </w:rPr>
        <w:t xml:space="preserve">Komunikacija s povabljenimi kandidati v zvezi z vsebino posameznega javnega naročila poteka preko </w:t>
      </w:r>
      <w:r w:rsidR="00FE155A">
        <w:rPr>
          <w:sz w:val="22"/>
        </w:rPr>
        <w:t xml:space="preserve">naročnikovega </w:t>
      </w:r>
      <w:r w:rsidR="00A80BD0">
        <w:rPr>
          <w:sz w:val="22"/>
        </w:rPr>
        <w:t xml:space="preserve">informacijskega </w:t>
      </w:r>
      <w:r w:rsidRPr="00083B88">
        <w:rPr>
          <w:sz w:val="22"/>
        </w:rPr>
        <w:t>sistema.</w:t>
      </w:r>
    </w:p>
    <w:p w14:paraId="09EE1E96" w14:textId="77777777" w:rsidR="004B01C8" w:rsidRPr="00083B88" w:rsidRDefault="004B01C8" w:rsidP="00400A3C">
      <w:pPr>
        <w:rPr>
          <w:sz w:val="22"/>
        </w:rPr>
      </w:pPr>
    </w:p>
    <w:p w14:paraId="4720DBF6" w14:textId="3E5C7DF4" w:rsidR="005312FE" w:rsidRPr="00083B88" w:rsidRDefault="00A31CBD" w:rsidP="005B48AD">
      <w:pPr>
        <w:pStyle w:val="Naslov1"/>
        <w:rPr>
          <w:sz w:val="22"/>
          <w:szCs w:val="22"/>
        </w:rPr>
      </w:pPr>
      <w:bookmarkStart w:id="89" w:name="_Toc467133853"/>
      <w:bookmarkStart w:id="90" w:name="_Toc467501167"/>
      <w:bookmarkStart w:id="91" w:name="_Toc467133854"/>
      <w:bookmarkStart w:id="92" w:name="_Toc467501168"/>
      <w:bookmarkStart w:id="93" w:name="_Toc467133855"/>
      <w:bookmarkStart w:id="94" w:name="_Toc467501169"/>
      <w:bookmarkStart w:id="95" w:name="_Toc467133856"/>
      <w:bookmarkStart w:id="96" w:name="_Toc467501170"/>
      <w:bookmarkStart w:id="97" w:name="_Toc467133857"/>
      <w:bookmarkStart w:id="98" w:name="_Toc467501171"/>
      <w:bookmarkStart w:id="99" w:name="_Toc467133858"/>
      <w:bookmarkStart w:id="100" w:name="_Toc467501172"/>
      <w:bookmarkStart w:id="101" w:name="_Toc467133859"/>
      <w:bookmarkStart w:id="102" w:name="_Toc467501173"/>
      <w:bookmarkStart w:id="103" w:name="_Toc467133862"/>
      <w:bookmarkStart w:id="104" w:name="_Toc467501176"/>
      <w:bookmarkStart w:id="105" w:name="_Toc467133865"/>
      <w:bookmarkStart w:id="106" w:name="_Toc467501179"/>
      <w:bookmarkStart w:id="107" w:name="_Toc467133866"/>
      <w:bookmarkStart w:id="108" w:name="_Toc467501180"/>
      <w:bookmarkStart w:id="109" w:name="_Toc1999571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083B88">
        <w:rPr>
          <w:caps w:val="0"/>
          <w:sz w:val="22"/>
          <w:szCs w:val="22"/>
        </w:rPr>
        <w:t>UGOTAVLJANJE SPOSOBNOSTI</w:t>
      </w:r>
      <w:bookmarkEnd w:id="109"/>
    </w:p>
    <w:p w14:paraId="52A34BC1" w14:textId="547C3E6E" w:rsidR="005B48AD" w:rsidRPr="00083B88" w:rsidRDefault="00A31CBD" w:rsidP="005B48AD">
      <w:pPr>
        <w:pStyle w:val="Naslov2"/>
        <w:rPr>
          <w:sz w:val="22"/>
          <w:szCs w:val="22"/>
        </w:rPr>
      </w:pPr>
      <w:bookmarkStart w:id="110" w:name="_Toc199957198"/>
      <w:r w:rsidRPr="00083B88">
        <w:rPr>
          <w:sz w:val="22"/>
          <w:szCs w:val="22"/>
        </w:rPr>
        <w:t>U</w:t>
      </w:r>
      <w:r w:rsidR="002838E4" w:rsidRPr="00083B88">
        <w:rPr>
          <w:sz w:val="22"/>
          <w:szCs w:val="22"/>
        </w:rPr>
        <w:t>gotavljanje sposobnosti za sodelovanje v postopku oddaje javnega naročila in dokazila</w:t>
      </w:r>
      <w:bookmarkEnd w:id="110"/>
    </w:p>
    <w:p w14:paraId="5D9DFE5B" w14:textId="2E7B74FF" w:rsidR="00DC2CF5" w:rsidRPr="00083B88" w:rsidRDefault="00736B26" w:rsidP="00DC2CF5">
      <w:pPr>
        <w:rPr>
          <w:sz w:val="22"/>
        </w:rPr>
      </w:pPr>
      <w:r w:rsidRPr="00083B88">
        <w:rPr>
          <w:sz w:val="22"/>
        </w:rPr>
        <w:t>Kandidat</w:t>
      </w:r>
      <w:r w:rsidR="005B48AD" w:rsidRPr="00083B88">
        <w:rPr>
          <w:sz w:val="22"/>
        </w:rPr>
        <w:t xml:space="preserve"> mora izpolnjevati vse v tej točki navedene pogoje</w:t>
      </w:r>
      <w:r w:rsidRPr="00083B88">
        <w:rPr>
          <w:sz w:val="22"/>
        </w:rPr>
        <w:t xml:space="preserve"> in zahteve</w:t>
      </w:r>
      <w:r w:rsidR="005B48AD" w:rsidRPr="00083B88">
        <w:rPr>
          <w:sz w:val="22"/>
        </w:rPr>
        <w:t xml:space="preserve">. </w:t>
      </w:r>
    </w:p>
    <w:p w14:paraId="1133E1B2" w14:textId="77777777" w:rsidR="007738A6" w:rsidRPr="00083B88" w:rsidRDefault="007738A6" w:rsidP="00DC2CF5">
      <w:pPr>
        <w:rPr>
          <w:sz w:val="22"/>
        </w:rPr>
      </w:pPr>
    </w:p>
    <w:p w14:paraId="0E662E14" w14:textId="00D61618" w:rsidR="007738A6" w:rsidRPr="00083B88" w:rsidRDefault="007738A6" w:rsidP="005B48AD">
      <w:pPr>
        <w:rPr>
          <w:sz w:val="22"/>
        </w:rPr>
      </w:pPr>
      <w:r w:rsidRPr="00083B88">
        <w:rPr>
          <w:sz w:val="22"/>
        </w:rPr>
        <w:t>Ob predložitvi p</w:t>
      </w:r>
      <w:r w:rsidR="00736B26" w:rsidRPr="00083B88">
        <w:rPr>
          <w:sz w:val="22"/>
        </w:rPr>
        <w:t>rijave</w:t>
      </w:r>
      <w:r w:rsidRPr="00083B88">
        <w:rPr>
          <w:sz w:val="22"/>
        </w:rPr>
        <w:t xml:space="preserve"> bo naročnik namesto potrdil, ki jih izdajajo javni organi ali tretje osebe, v skladu </w:t>
      </w:r>
      <w:r w:rsidR="0058640D" w:rsidRPr="00083B88">
        <w:rPr>
          <w:sz w:val="22"/>
        </w:rPr>
        <w:t>z</w:t>
      </w:r>
      <w:r w:rsidRPr="00083B88">
        <w:rPr>
          <w:sz w:val="22"/>
        </w:rPr>
        <w:t xml:space="preserve"> 79. členom ZJN-3 sprejel ESPD, ki </w:t>
      </w:r>
      <w:r w:rsidR="0077559D" w:rsidRPr="00083B88">
        <w:rPr>
          <w:sz w:val="22"/>
        </w:rPr>
        <w:t>predstavlja</w:t>
      </w:r>
      <w:r w:rsidRPr="00083B88">
        <w:rPr>
          <w:sz w:val="22"/>
        </w:rPr>
        <w:t xml:space="preserve"> lastno izjavo, kot predhodni dokaz v zvezi s </w:t>
      </w:r>
      <w:r w:rsidRPr="00D7567C">
        <w:rPr>
          <w:sz w:val="22"/>
        </w:rPr>
        <w:t>točk</w:t>
      </w:r>
      <w:r w:rsidR="0058640D" w:rsidRPr="00D7567C">
        <w:rPr>
          <w:sz w:val="22"/>
        </w:rPr>
        <w:t>ami</w:t>
      </w:r>
      <w:r w:rsidRPr="00D7567C">
        <w:rPr>
          <w:sz w:val="22"/>
        </w:rPr>
        <w:t xml:space="preserve"> </w:t>
      </w:r>
      <w:r w:rsidR="00A31CBD" w:rsidRPr="00D7567C">
        <w:rPr>
          <w:sz w:val="22"/>
        </w:rPr>
        <w:t>9</w:t>
      </w:r>
      <w:r w:rsidRPr="00D7567C">
        <w:rPr>
          <w:sz w:val="22"/>
        </w:rPr>
        <w:t xml:space="preserve">.1.1 </w:t>
      </w:r>
      <w:r w:rsidR="0058640D" w:rsidRPr="00D7567C">
        <w:rPr>
          <w:sz w:val="22"/>
        </w:rPr>
        <w:t>do</w:t>
      </w:r>
      <w:r w:rsidRPr="00D7567C">
        <w:rPr>
          <w:sz w:val="22"/>
        </w:rPr>
        <w:t xml:space="preserve"> </w:t>
      </w:r>
      <w:r w:rsidR="00A31CBD" w:rsidRPr="00D7567C">
        <w:rPr>
          <w:sz w:val="22"/>
        </w:rPr>
        <w:t>9</w:t>
      </w:r>
      <w:r w:rsidRPr="00D7567C">
        <w:rPr>
          <w:sz w:val="22"/>
        </w:rPr>
        <w:t>.1.</w:t>
      </w:r>
      <w:r w:rsidR="00232CB5" w:rsidRPr="00D7567C">
        <w:rPr>
          <w:sz w:val="22"/>
        </w:rPr>
        <w:t>6</w:t>
      </w:r>
      <w:r w:rsidRPr="00D7567C">
        <w:rPr>
          <w:sz w:val="22"/>
        </w:rPr>
        <w:t xml:space="preserve"> teh navodil.</w:t>
      </w:r>
      <w:r w:rsidR="0078518E" w:rsidRPr="00083B88">
        <w:rPr>
          <w:sz w:val="22"/>
        </w:rPr>
        <w:t xml:space="preserve"> </w:t>
      </w:r>
    </w:p>
    <w:p w14:paraId="01026287" w14:textId="77777777" w:rsidR="007738A6" w:rsidRPr="00083B88" w:rsidRDefault="007738A6" w:rsidP="005B48AD">
      <w:pPr>
        <w:rPr>
          <w:sz w:val="22"/>
        </w:rPr>
      </w:pPr>
    </w:p>
    <w:p w14:paraId="538A7D6E" w14:textId="0DF5D13E" w:rsidR="007738A6" w:rsidRPr="00083B88" w:rsidRDefault="00736B26" w:rsidP="005B48AD">
      <w:pPr>
        <w:rPr>
          <w:sz w:val="22"/>
        </w:rPr>
      </w:pPr>
      <w:r w:rsidRPr="00083B88">
        <w:rPr>
          <w:sz w:val="22"/>
        </w:rPr>
        <w:lastRenderedPageBreak/>
        <w:t>Kandidat</w:t>
      </w:r>
      <w:r w:rsidR="007738A6" w:rsidRPr="00083B88">
        <w:rPr>
          <w:sz w:val="22"/>
        </w:rPr>
        <w:t xml:space="preserve">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083B88" w:rsidRDefault="007738A6" w:rsidP="005B48AD">
      <w:pPr>
        <w:rPr>
          <w:sz w:val="22"/>
        </w:rPr>
      </w:pPr>
    </w:p>
    <w:p w14:paraId="67E9C1F2" w14:textId="740874BD" w:rsidR="007738A6" w:rsidRPr="00083B88" w:rsidRDefault="007738A6" w:rsidP="005B48AD">
      <w:pPr>
        <w:rPr>
          <w:sz w:val="22"/>
        </w:rPr>
      </w:pPr>
      <w:r w:rsidRPr="00083B88">
        <w:rPr>
          <w:sz w:val="22"/>
        </w:rPr>
        <w:t xml:space="preserve">Naročnik bo </w:t>
      </w:r>
      <w:r w:rsidR="00736B26" w:rsidRPr="00083B88">
        <w:rPr>
          <w:sz w:val="22"/>
        </w:rPr>
        <w:t xml:space="preserve">v času pregleda prijav in pred sprejemom odločitve o priznanju sposobnosti </w:t>
      </w:r>
      <w:r w:rsidRPr="00083B88">
        <w:rPr>
          <w:sz w:val="22"/>
        </w:rPr>
        <w:t xml:space="preserve">od </w:t>
      </w:r>
      <w:r w:rsidR="00736B26" w:rsidRPr="00496348">
        <w:rPr>
          <w:sz w:val="22"/>
        </w:rPr>
        <w:t>kandidatov</w:t>
      </w:r>
      <w:r w:rsidRPr="00496348">
        <w:rPr>
          <w:sz w:val="22"/>
        </w:rPr>
        <w:t xml:space="preserve"> </w:t>
      </w:r>
      <w:r w:rsidR="00DC7FB0" w:rsidRPr="00496348">
        <w:rPr>
          <w:sz w:val="22"/>
        </w:rPr>
        <w:t xml:space="preserve">lahko </w:t>
      </w:r>
      <w:r w:rsidRPr="00496348">
        <w:rPr>
          <w:sz w:val="22"/>
        </w:rPr>
        <w:t>zahteval</w:t>
      </w:r>
      <w:r w:rsidRPr="00083B88">
        <w:rPr>
          <w:sz w:val="22"/>
        </w:rPr>
        <w:t>, da predloži</w:t>
      </w:r>
      <w:r w:rsidR="00736B26" w:rsidRPr="00083B88">
        <w:rPr>
          <w:sz w:val="22"/>
        </w:rPr>
        <w:t>jo</w:t>
      </w:r>
      <w:r w:rsidRPr="00083B88">
        <w:rPr>
          <w:sz w:val="22"/>
        </w:rPr>
        <w:t xml:space="preserve"> dokazila</w:t>
      </w:r>
      <w:r w:rsidR="00261DF2" w:rsidRPr="00083B88">
        <w:rPr>
          <w:sz w:val="22"/>
        </w:rPr>
        <w:t xml:space="preserve"> (potrdila, izjave) kot dokaz neobstoja razlogov za izključitev iz </w:t>
      </w:r>
      <w:r w:rsidR="00261DF2" w:rsidRPr="00D7567C">
        <w:rPr>
          <w:sz w:val="22"/>
        </w:rPr>
        <w:t xml:space="preserve">točke </w:t>
      </w:r>
      <w:r w:rsidR="00A31CBD" w:rsidRPr="00D7567C">
        <w:rPr>
          <w:sz w:val="22"/>
        </w:rPr>
        <w:t>9</w:t>
      </w:r>
      <w:r w:rsidR="00261DF2" w:rsidRPr="00D7567C">
        <w:rPr>
          <w:sz w:val="22"/>
        </w:rPr>
        <w:t>.1.1 teh navodil in kot dokaz izpolnjevanja pogoj</w:t>
      </w:r>
      <w:r w:rsidR="0058640D" w:rsidRPr="00D7567C">
        <w:rPr>
          <w:sz w:val="22"/>
        </w:rPr>
        <w:t>ev</w:t>
      </w:r>
      <w:r w:rsidR="00261DF2" w:rsidRPr="00D7567C">
        <w:rPr>
          <w:sz w:val="22"/>
        </w:rPr>
        <w:t xml:space="preserve"> za sodelovanje iz točk </w:t>
      </w:r>
      <w:r w:rsidR="00A31CBD" w:rsidRPr="00D7567C">
        <w:rPr>
          <w:sz w:val="22"/>
        </w:rPr>
        <w:t>9</w:t>
      </w:r>
      <w:r w:rsidR="00261DF2" w:rsidRPr="00D7567C">
        <w:rPr>
          <w:sz w:val="22"/>
        </w:rPr>
        <w:t>.1.2</w:t>
      </w:r>
      <w:r w:rsidR="0058640D" w:rsidRPr="00D7567C">
        <w:rPr>
          <w:sz w:val="22"/>
        </w:rPr>
        <w:t xml:space="preserve"> do </w:t>
      </w:r>
      <w:r w:rsidR="00A31CBD" w:rsidRPr="00D7567C">
        <w:rPr>
          <w:sz w:val="22"/>
        </w:rPr>
        <w:t>9</w:t>
      </w:r>
      <w:r w:rsidR="0058640D" w:rsidRPr="00D7567C">
        <w:rPr>
          <w:sz w:val="22"/>
        </w:rPr>
        <w:t>.1.</w:t>
      </w:r>
      <w:r w:rsidR="00232CB5" w:rsidRPr="00D7567C">
        <w:rPr>
          <w:sz w:val="22"/>
        </w:rPr>
        <w:t>6</w:t>
      </w:r>
      <w:r w:rsidR="00261DF2" w:rsidRPr="00D7567C">
        <w:rPr>
          <w:sz w:val="22"/>
        </w:rPr>
        <w:t xml:space="preserve"> teh navodil.</w:t>
      </w:r>
    </w:p>
    <w:p w14:paraId="0DC23C68" w14:textId="77777777" w:rsidR="00261DF2" w:rsidRPr="00083B88" w:rsidRDefault="00261DF2" w:rsidP="005B48AD">
      <w:pPr>
        <w:rPr>
          <w:sz w:val="22"/>
        </w:rPr>
      </w:pPr>
    </w:p>
    <w:p w14:paraId="6F9423F1" w14:textId="7CE0ADD8" w:rsidR="00261DF2" w:rsidRPr="00083B88" w:rsidRDefault="00736B26" w:rsidP="005B48AD">
      <w:pPr>
        <w:rPr>
          <w:sz w:val="22"/>
        </w:rPr>
      </w:pPr>
      <w:r w:rsidRPr="00083B88">
        <w:rPr>
          <w:sz w:val="22"/>
        </w:rPr>
        <w:t>Kandidat</w:t>
      </w:r>
      <w:r w:rsidR="00261DF2" w:rsidRPr="00083B88">
        <w:rPr>
          <w:sz w:val="22"/>
        </w:rPr>
        <w:t xml:space="preserve"> lahko dokazila o neobstoju</w:t>
      </w:r>
      <w:r w:rsidR="0058640D" w:rsidRPr="00083B88">
        <w:rPr>
          <w:sz w:val="22"/>
        </w:rPr>
        <w:t xml:space="preserve"> razlogov za</w:t>
      </w:r>
      <w:r w:rsidR="00261DF2" w:rsidRPr="00083B88">
        <w:rPr>
          <w:sz w:val="22"/>
        </w:rPr>
        <w:t xml:space="preserve"> izključitev iz </w:t>
      </w:r>
      <w:r w:rsidR="00261DF2" w:rsidRPr="00D7567C">
        <w:rPr>
          <w:sz w:val="22"/>
        </w:rPr>
        <w:t xml:space="preserve">točke </w:t>
      </w:r>
      <w:r w:rsidR="00A31CBD" w:rsidRPr="00D7567C">
        <w:rPr>
          <w:sz w:val="22"/>
        </w:rPr>
        <w:t>9</w:t>
      </w:r>
      <w:r w:rsidR="00261DF2" w:rsidRPr="00D7567C">
        <w:rPr>
          <w:sz w:val="22"/>
        </w:rPr>
        <w:t>.1.1 teh navodil in dokazila o izpolnjevanju pogoj</w:t>
      </w:r>
      <w:r w:rsidR="0058640D" w:rsidRPr="00D7567C">
        <w:rPr>
          <w:sz w:val="22"/>
        </w:rPr>
        <w:t>ev za sodelovanje</w:t>
      </w:r>
      <w:r w:rsidR="00261DF2" w:rsidRPr="00D7567C">
        <w:rPr>
          <w:sz w:val="22"/>
        </w:rPr>
        <w:t xml:space="preserve"> iz točk </w:t>
      </w:r>
      <w:r w:rsidR="00A31CBD" w:rsidRPr="00D7567C">
        <w:rPr>
          <w:sz w:val="22"/>
        </w:rPr>
        <w:t>9</w:t>
      </w:r>
      <w:r w:rsidR="00261DF2" w:rsidRPr="00D7567C">
        <w:rPr>
          <w:sz w:val="22"/>
        </w:rPr>
        <w:t>.1.2</w:t>
      </w:r>
      <w:r w:rsidR="0058640D" w:rsidRPr="00D7567C">
        <w:rPr>
          <w:sz w:val="22"/>
        </w:rPr>
        <w:t xml:space="preserve"> do </w:t>
      </w:r>
      <w:r w:rsidR="00A31CBD" w:rsidRPr="00D7567C">
        <w:rPr>
          <w:sz w:val="22"/>
        </w:rPr>
        <w:t>9</w:t>
      </w:r>
      <w:r w:rsidR="0058640D" w:rsidRPr="00D7567C">
        <w:rPr>
          <w:sz w:val="22"/>
        </w:rPr>
        <w:t>.1.</w:t>
      </w:r>
      <w:r w:rsidR="00232CB5" w:rsidRPr="00D7567C">
        <w:rPr>
          <w:sz w:val="22"/>
        </w:rPr>
        <w:t>6</w:t>
      </w:r>
      <w:r w:rsidR="00261DF2" w:rsidRPr="00D7567C">
        <w:rPr>
          <w:sz w:val="22"/>
        </w:rPr>
        <w:t xml:space="preserve"> teh navodil predloži tudi sam. Naročnik si pridržuje pravico do preveritve verodostojnosti predloženih</w:t>
      </w:r>
      <w:r w:rsidR="00261DF2" w:rsidRPr="00083B88">
        <w:rPr>
          <w:sz w:val="22"/>
        </w:rPr>
        <w:t xml:space="preserve"> dokazil pri podpisniku le-teh.</w:t>
      </w:r>
    </w:p>
    <w:p w14:paraId="2A46E60B" w14:textId="77777777" w:rsidR="00310087" w:rsidRPr="00083B88" w:rsidRDefault="00310087" w:rsidP="005B48AD">
      <w:pPr>
        <w:rPr>
          <w:sz w:val="22"/>
        </w:rPr>
      </w:pPr>
    </w:p>
    <w:p w14:paraId="58F20A6A" w14:textId="4A898CAC" w:rsidR="00261DF2" w:rsidRPr="00083B88" w:rsidRDefault="00261DF2" w:rsidP="005B48AD">
      <w:pPr>
        <w:rPr>
          <w:sz w:val="22"/>
        </w:rPr>
      </w:pPr>
      <w:r w:rsidRPr="00083B88">
        <w:rPr>
          <w:sz w:val="22"/>
        </w:rPr>
        <w:t xml:space="preserve">V kolikor </w:t>
      </w:r>
      <w:r w:rsidR="00736B26" w:rsidRPr="00083B88">
        <w:rPr>
          <w:sz w:val="22"/>
        </w:rPr>
        <w:t>kandidat</w:t>
      </w:r>
      <w:r w:rsidRPr="00083B88">
        <w:rPr>
          <w:sz w:val="22"/>
        </w:rPr>
        <w:t xml:space="preserve"> nima sedeža v </w:t>
      </w:r>
      <w:r w:rsidR="0058640D" w:rsidRPr="00083B88">
        <w:rPr>
          <w:sz w:val="22"/>
        </w:rPr>
        <w:t xml:space="preserve">Republiki </w:t>
      </w:r>
      <w:r w:rsidRPr="00083B88">
        <w:rPr>
          <w:sz w:val="22"/>
        </w:rPr>
        <w:t xml:space="preserve">Sloveniji in ne more pridobiti in predložiti zahtevnih dokumentov, ker država v kateri ima </w:t>
      </w:r>
      <w:r w:rsidR="00736B26" w:rsidRPr="00083B88">
        <w:rPr>
          <w:sz w:val="22"/>
        </w:rPr>
        <w:t>kandidat</w:t>
      </w:r>
      <w:r w:rsidRPr="00083B88">
        <w:rPr>
          <w:sz w:val="22"/>
        </w:rPr>
        <w:t xml:space="preserve"> svoj sedež ne izdaja takšnih dokumentov, jih je mogoče nadomestiti z zapriseženo izjavo, če pa ta v državi v kateri ima </w:t>
      </w:r>
      <w:r w:rsidR="00736B26" w:rsidRPr="00083B88">
        <w:rPr>
          <w:sz w:val="22"/>
        </w:rPr>
        <w:t>kandidat</w:t>
      </w:r>
      <w:r w:rsidRPr="00083B88">
        <w:rPr>
          <w:sz w:val="22"/>
        </w:rPr>
        <w:t xml:space="preserve">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083B88" w:rsidRDefault="00261DF2" w:rsidP="005B48AD">
      <w:pPr>
        <w:rPr>
          <w:sz w:val="22"/>
        </w:rPr>
      </w:pPr>
    </w:p>
    <w:p w14:paraId="35B8EFB0" w14:textId="361DD7FD" w:rsidR="00261DF2" w:rsidRPr="00083B88" w:rsidRDefault="00261DF2" w:rsidP="005B48AD">
      <w:pPr>
        <w:rPr>
          <w:sz w:val="22"/>
        </w:rPr>
      </w:pPr>
      <w:r w:rsidRPr="00D7567C">
        <w:rPr>
          <w:sz w:val="22"/>
        </w:rPr>
        <w:t xml:space="preserve">Za skupne </w:t>
      </w:r>
      <w:r w:rsidR="00736B26" w:rsidRPr="00D7567C">
        <w:rPr>
          <w:sz w:val="22"/>
        </w:rPr>
        <w:t>prijave</w:t>
      </w:r>
      <w:r w:rsidRPr="00D7567C">
        <w:rPr>
          <w:sz w:val="22"/>
        </w:rPr>
        <w:t xml:space="preserve"> in p</w:t>
      </w:r>
      <w:r w:rsidR="00736B26" w:rsidRPr="00D7567C">
        <w:rPr>
          <w:sz w:val="22"/>
        </w:rPr>
        <w:t>rijave</w:t>
      </w:r>
      <w:r w:rsidRPr="00D7567C">
        <w:rPr>
          <w:sz w:val="22"/>
        </w:rPr>
        <w:t xml:space="preserve"> s podizvajalci je potrebno upoštevati še točki </w:t>
      </w:r>
      <w:r w:rsidR="006E739F" w:rsidRPr="00D7567C">
        <w:rPr>
          <w:sz w:val="22"/>
        </w:rPr>
        <w:t>1</w:t>
      </w:r>
      <w:r w:rsidR="00DC7FB0" w:rsidRPr="00D7567C">
        <w:rPr>
          <w:sz w:val="22"/>
        </w:rPr>
        <w:t>2</w:t>
      </w:r>
      <w:r w:rsidRPr="00D7567C">
        <w:rPr>
          <w:sz w:val="22"/>
        </w:rPr>
        <w:t>.3.1 (Skupna p</w:t>
      </w:r>
      <w:r w:rsidR="00736B26" w:rsidRPr="00D7567C">
        <w:rPr>
          <w:sz w:val="22"/>
        </w:rPr>
        <w:t>rijava</w:t>
      </w:r>
      <w:r w:rsidRPr="00D7567C">
        <w:rPr>
          <w:sz w:val="22"/>
        </w:rPr>
        <w:t>) in 1</w:t>
      </w:r>
      <w:r w:rsidR="00DC7FB0" w:rsidRPr="00D7567C">
        <w:rPr>
          <w:sz w:val="22"/>
        </w:rPr>
        <w:t>2</w:t>
      </w:r>
      <w:r w:rsidRPr="00D7567C">
        <w:rPr>
          <w:sz w:val="22"/>
        </w:rPr>
        <w:t>.3.2 (P</w:t>
      </w:r>
      <w:r w:rsidR="00736B26" w:rsidRPr="00D7567C">
        <w:rPr>
          <w:sz w:val="22"/>
        </w:rPr>
        <w:t>rijava</w:t>
      </w:r>
      <w:r w:rsidRPr="00D7567C">
        <w:rPr>
          <w:sz w:val="22"/>
        </w:rPr>
        <w:t xml:space="preserve"> s podizvajalci) teh navodil.</w:t>
      </w:r>
    </w:p>
    <w:p w14:paraId="12CFF52D" w14:textId="77777777" w:rsidR="007738A6" w:rsidRPr="00083B88" w:rsidRDefault="007738A6" w:rsidP="005B48AD">
      <w:pPr>
        <w:rPr>
          <w:sz w:val="22"/>
        </w:rPr>
      </w:pPr>
    </w:p>
    <w:p w14:paraId="4EFD88B4" w14:textId="48A77B9A" w:rsidR="003A77BA" w:rsidRPr="00083B88" w:rsidRDefault="00CE3D01" w:rsidP="003A77BA">
      <w:pPr>
        <w:pStyle w:val="Naslov3"/>
        <w:rPr>
          <w:sz w:val="22"/>
          <w:szCs w:val="22"/>
        </w:rPr>
      </w:pPr>
      <w:bookmarkStart w:id="111" w:name="_Toc464638508"/>
      <w:bookmarkStart w:id="112" w:name="_Toc464638509"/>
      <w:bookmarkStart w:id="113" w:name="_Toc464638510"/>
      <w:bookmarkStart w:id="114" w:name="_Toc464638511"/>
      <w:bookmarkStart w:id="115" w:name="_Toc464638513"/>
      <w:bookmarkStart w:id="116" w:name="_Toc464638514"/>
      <w:bookmarkStart w:id="117" w:name="_Toc464638515"/>
      <w:bookmarkStart w:id="118" w:name="_Toc464638517"/>
      <w:bookmarkStart w:id="119" w:name="_Toc464638519"/>
      <w:bookmarkStart w:id="120" w:name="_Toc464638520"/>
      <w:bookmarkStart w:id="121" w:name="_Toc464638521"/>
      <w:bookmarkStart w:id="122" w:name="_Toc464638522"/>
      <w:bookmarkStart w:id="123" w:name="_Toc464638523"/>
      <w:bookmarkStart w:id="124" w:name="_Toc464638525"/>
      <w:bookmarkStart w:id="125" w:name="_Toc464638526"/>
      <w:bookmarkStart w:id="126" w:name="_Toc464638527"/>
      <w:bookmarkStart w:id="127" w:name="_Toc19995719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083B88">
        <w:rPr>
          <w:sz w:val="22"/>
          <w:szCs w:val="22"/>
        </w:rPr>
        <w:t>Razlogi za izključitev</w:t>
      </w:r>
      <w:bookmarkEnd w:id="127"/>
    </w:p>
    <w:p w14:paraId="5C3D8BD5" w14:textId="77777777" w:rsidR="00310087" w:rsidRPr="00083B88" w:rsidRDefault="00310087" w:rsidP="00310087">
      <w:pPr>
        <w:rPr>
          <w:sz w:val="22"/>
        </w:rPr>
      </w:pPr>
    </w:p>
    <w:p w14:paraId="42F51F18" w14:textId="41BD33DC" w:rsidR="00851A80" w:rsidRPr="00851A80" w:rsidRDefault="00851A80" w:rsidP="00F422CF">
      <w:pPr>
        <w:pStyle w:val="Odstavekseznama"/>
        <w:numPr>
          <w:ilvl w:val="0"/>
          <w:numId w:val="12"/>
        </w:numPr>
        <w:spacing w:line="0" w:lineRule="atLeast"/>
        <w:rPr>
          <w:b/>
          <w:bCs/>
          <w:sz w:val="22"/>
        </w:rPr>
      </w:pPr>
      <w:r w:rsidRPr="00851A80">
        <w:rPr>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50B6B46F" w14:textId="77777777" w:rsidR="00851A80" w:rsidRPr="00851A80" w:rsidRDefault="00851A80" w:rsidP="00851A80">
      <w:pPr>
        <w:spacing w:line="0" w:lineRule="atLeast"/>
        <w:rPr>
          <w:sz w:val="22"/>
        </w:rPr>
      </w:pPr>
    </w:p>
    <w:p w14:paraId="0C34E290" w14:textId="77777777" w:rsidR="00851A80" w:rsidRPr="00851A80" w:rsidRDefault="00851A80" w:rsidP="00851A80">
      <w:pPr>
        <w:spacing w:line="0" w:lineRule="atLeast"/>
        <w:rPr>
          <w:sz w:val="22"/>
        </w:rPr>
      </w:pPr>
      <w:r w:rsidRPr="00851A80">
        <w:rPr>
          <w:sz w:val="22"/>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63E478CA" w14:textId="77777777" w:rsidR="00851A80" w:rsidRPr="00851A80" w:rsidRDefault="00851A80" w:rsidP="00851A80">
      <w:pPr>
        <w:spacing w:line="0" w:lineRule="atLeast"/>
        <w:rPr>
          <w:sz w:val="22"/>
        </w:rPr>
      </w:pPr>
    </w:p>
    <w:p w14:paraId="4EFACC5A" w14:textId="77777777" w:rsidR="00851A80" w:rsidRPr="00851A80" w:rsidRDefault="00851A80" w:rsidP="00851A80">
      <w:pPr>
        <w:spacing w:line="0" w:lineRule="atLeast"/>
        <w:rPr>
          <w:b/>
          <w:bCs/>
          <w:sz w:val="22"/>
          <w:u w:val="single"/>
        </w:rPr>
      </w:pPr>
      <w:r w:rsidRPr="00851A80">
        <w:rPr>
          <w:sz w:val="22"/>
        </w:rPr>
        <w:t xml:space="preserve">Ponudnik lahko potrdila iz Kazenske evidence priloži sam. Tako predložena potrdila ne smejo biti starejša od 4 (štirih) mesecev od roka za oddajo ponudbe. Gospodarski subjekt v Del II: Informacije o povezavi z gospodarskim subjektom, Oddelek B: Informacije o predstavnikih gospodarskega subjekta med drugim vpiše </w:t>
      </w:r>
      <w:r w:rsidRPr="00851A80">
        <w:rPr>
          <w:b/>
          <w:bCs/>
          <w:sz w:val="22"/>
          <w:u w:val="single"/>
        </w:rPr>
        <w:t>podatek o EMŠO za vsakega predstavnika gospodarskega subjekta.</w:t>
      </w:r>
    </w:p>
    <w:p w14:paraId="067E72EA" w14:textId="77777777" w:rsidR="00851A80" w:rsidRPr="00851A80" w:rsidRDefault="00851A80" w:rsidP="00851A80">
      <w:pPr>
        <w:spacing w:line="0" w:lineRule="atLeast"/>
        <w:rPr>
          <w:sz w:val="22"/>
        </w:rPr>
      </w:pPr>
    </w:p>
    <w:p w14:paraId="3C0B22CC" w14:textId="77777777" w:rsidR="00851A80" w:rsidRPr="00851A80" w:rsidRDefault="00851A80" w:rsidP="00851A80">
      <w:pPr>
        <w:spacing w:line="0" w:lineRule="atLeast"/>
        <w:rPr>
          <w:sz w:val="22"/>
        </w:rPr>
      </w:pPr>
      <w:r w:rsidRPr="00851A80">
        <w:rPr>
          <w:sz w:val="22"/>
        </w:rPr>
        <w:t xml:space="preserve">DOKAZILA: Izpolnjeni </w:t>
      </w:r>
      <w:r w:rsidRPr="00851A80">
        <w:rPr>
          <w:b/>
          <w:bCs/>
          <w:sz w:val="22"/>
        </w:rPr>
        <w:t>obrazec ESPD</w:t>
      </w:r>
      <w:r w:rsidRPr="00851A80">
        <w:rPr>
          <w:sz w:val="22"/>
        </w:rPr>
        <w:t xml:space="preserve"> (v »Del III: Razlogi za izključitev, Oddelek A: Razlogi, povezani s kazenskimi obsodbami«) za vse gospodarske subjekte v prijavi in vse fizične osebe. </w:t>
      </w:r>
    </w:p>
    <w:p w14:paraId="1242B0E6" w14:textId="77777777" w:rsidR="00851A80" w:rsidRPr="00851A80" w:rsidRDefault="00851A80" w:rsidP="00851A80">
      <w:pPr>
        <w:spacing w:line="0" w:lineRule="atLeast"/>
        <w:rPr>
          <w:sz w:val="22"/>
        </w:rPr>
      </w:pPr>
    </w:p>
    <w:p w14:paraId="2389114B" w14:textId="729B3F46" w:rsidR="00851A80" w:rsidRPr="00851A80" w:rsidRDefault="00851A80" w:rsidP="00F422CF">
      <w:pPr>
        <w:pStyle w:val="Odstavekseznama"/>
        <w:numPr>
          <w:ilvl w:val="0"/>
          <w:numId w:val="12"/>
        </w:numPr>
        <w:spacing w:line="0" w:lineRule="atLeast"/>
        <w:rPr>
          <w:b/>
          <w:bCs/>
          <w:sz w:val="22"/>
        </w:rPr>
      </w:pPr>
      <w:r w:rsidRPr="00851A80">
        <w:rPr>
          <w:b/>
          <w:bCs/>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w:t>
      </w:r>
      <w:r w:rsidRPr="00851A80">
        <w:rPr>
          <w:b/>
          <w:bCs/>
          <w:sz w:val="22"/>
        </w:rPr>
        <w:lastRenderedPageBreak/>
        <w:t>za oddajo prijav ali ponudb poravna neplačane zapadle obveznosti, ki znašajo 50 eurov ali več in predloži vse obračune davčnih odtegljajev za dohodke iz delovnega razmerja za obdobje zadnjih pet let do roka za oddajo prijave ali ponudbe.</w:t>
      </w:r>
    </w:p>
    <w:p w14:paraId="5C692464" w14:textId="77777777" w:rsidR="00851A80" w:rsidRPr="00851A80" w:rsidRDefault="00851A80" w:rsidP="00851A80">
      <w:pPr>
        <w:spacing w:line="0" w:lineRule="atLeast"/>
        <w:rPr>
          <w:color w:val="FF0000"/>
          <w:sz w:val="22"/>
        </w:rPr>
      </w:pPr>
    </w:p>
    <w:p w14:paraId="48A5E85E" w14:textId="77777777" w:rsidR="00851A80" w:rsidRPr="00851A80" w:rsidRDefault="00851A80" w:rsidP="00851A80">
      <w:pPr>
        <w:spacing w:line="0" w:lineRule="atLeast"/>
        <w:rPr>
          <w:sz w:val="22"/>
        </w:rPr>
      </w:pPr>
      <w:r w:rsidRPr="00851A80">
        <w:rPr>
          <w:sz w:val="22"/>
        </w:rPr>
        <w:t>DOKAZILA: Izpolnjen obrazec ESPD  (v »Del III: Razlogi za izključitev, Oddelek B: Razlogi, povezani s plačilom davkov ali prispevkov za socialno varnost«) za vse gospodarske subjekte v prijavi.</w:t>
      </w:r>
    </w:p>
    <w:p w14:paraId="1FD04866" w14:textId="77777777" w:rsidR="00851A80" w:rsidRPr="00851A80" w:rsidRDefault="00851A80" w:rsidP="00851A80">
      <w:pPr>
        <w:spacing w:line="0" w:lineRule="atLeast"/>
        <w:rPr>
          <w:sz w:val="22"/>
        </w:rPr>
      </w:pPr>
    </w:p>
    <w:p w14:paraId="14763A43" w14:textId="3C33B9C4" w:rsidR="00851A80" w:rsidRPr="00851A80" w:rsidRDefault="00851A80" w:rsidP="00F422CF">
      <w:pPr>
        <w:pStyle w:val="Odstavekseznama"/>
        <w:numPr>
          <w:ilvl w:val="0"/>
          <w:numId w:val="12"/>
        </w:numPr>
        <w:spacing w:line="0" w:lineRule="atLeast"/>
        <w:rPr>
          <w:b/>
          <w:bCs/>
          <w:sz w:val="22"/>
        </w:rPr>
      </w:pPr>
      <w:r w:rsidRPr="00851A80">
        <w:rPr>
          <w:b/>
          <w:bCs/>
          <w:sz w:val="22"/>
        </w:rPr>
        <w:t xml:space="preserve">Gospodarski subjekt na dan, ko poteče rok za oddajo ponudb, ne sme biti uvrščen v evidenco gospodarskih subjektov z </w:t>
      </w:r>
      <w:r w:rsidR="00C531AF" w:rsidRPr="00C531AF">
        <w:rPr>
          <w:b/>
          <w:bCs/>
          <w:sz w:val="22"/>
        </w:rPr>
        <w:t>izrečenimi stranskimi sankcijami izločitve iz postopkov javnega naročanja</w:t>
      </w:r>
      <w:r w:rsidR="00C531AF">
        <w:rPr>
          <w:b/>
          <w:bCs/>
          <w:sz w:val="22"/>
        </w:rPr>
        <w:t xml:space="preserve"> (</w:t>
      </w:r>
      <w:r w:rsidRPr="00851A80">
        <w:rPr>
          <w:b/>
          <w:bCs/>
          <w:sz w:val="22"/>
        </w:rPr>
        <w:t>negativn</w:t>
      </w:r>
      <w:r w:rsidR="00C531AF">
        <w:rPr>
          <w:b/>
          <w:bCs/>
          <w:sz w:val="22"/>
        </w:rPr>
        <w:t>e</w:t>
      </w:r>
      <w:r w:rsidRPr="00851A80">
        <w:rPr>
          <w:b/>
          <w:bCs/>
          <w:sz w:val="22"/>
        </w:rPr>
        <w:t xml:space="preserve"> referenc</w:t>
      </w:r>
      <w:r w:rsidR="00C531AF">
        <w:rPr>
          <w:b/>
          <w:bCs/>
          <w:sz w:val="22"/>
        </w:rPr>
        <w:t>e)</w:t>
      </w:r>
      <w:r w:rsidRPr="00851A80">
        <w:rPr>
          <w:b/>
          <w:bCs/>
          <w:sz w:val="22"/>
        </w:rPr>
        <w:t>.</w:t>
      </w:r>
    </w:p>
    <w:p w14:paraId="16A5E194" w14:textId="77777777" w:rsidR="00851A80" w:rsidRPr="00851A80" w:rsidRDefault="00851A80" w:rsidP="00851A80">
      <w:pPr>
        <w:spacing w:line="0" w:lineRule="atLeast"/>
        <w:rPr>
          <w:sz w:val="22"/>
        </w:rPr>
      </w:pPr>
    </w:p>
    <w:p w14:paraId="74CB97F2" w14:textId="77777777" w:rsidR="00851A80" w:rsidRPr="00851A80" w:rsidRDefault="00851A80" w:rsidP="00851A80">
      <w:pPr>
        <w:spacing w:line="0" w:lineRule="atLeast"/>
        <w:rPr>
          <w:sz w:val="22"/>
        </w:rPr>
      </w:pPr>
      <w:r w:rsidRPr="00851A80">
        <w:rPr>
          <w:sz w:val="22"/>
        </w:rPr>
        <w:t>DOKAZILA: Izpolnjen obrazec ESPD  (v »Del III: Razlogi za izključitev, Oddelek D: Nacionalni razlogi za izključitev«)  za vse gospodarske subjekte v prijavi.</w:t>
      </w:r>
    </w:p>
    <w:p w14:paraId="41910D0F" w14:textId="77777777" w:rsidR="00851A80" w:rsidRPr="00851A80" w:rsidRDefault="00851A80" w:rsidP="00851A80">
      <w:pPr>
        <w:spacing w:line="0" w:lineRule="atLeast"/>
        <w:rPr>
          <w:sz w:val="22"/>
        </w:rPr>
      </w:pPr>
    </w:p>
    <w:p w14:paraId="74AED2E3" w14:textId="2C03941E" w:rsidR="00851A80" w:rsidRPr="00851A80" w:rsidRDefault="00851A80" w:rsidP="00F422CF">
      <w:pPr>
        <w:pStyle w:val="Odstavekseznama"/>
        <w:numPr>
          <w:ilvl w:val="0"/>
          <w:numId w:val="12"/>
        </w:numPr>
        <w:spacing w:line="0" w:lineRule="atLeast"/>
        <w:rPr>
          <w:b/>
          <w:bCs/>
          <w:sz w:val="22"/>
        </w:rPr>
      </w:pPr>
      <w:r w:rsidRPr="00851A80">
        <w:rPr>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1DD3184" w14:textId="77777777" w:rsidR="00851A80" w:rsidRPr="00851A80" w:rsidRDefault="00851A80" w:rsidP="00851A80">
      <w:pPr>
        <w:spacing w:line="0" w:lineRule="atLeast"/>
        <w:rPr>
          <w:sz w:val="22"/>
        </w:rPr>
      </w:pPr>
    </w:p>
    <w:p w14:paraId="4DC19A40" w14:textId="77777777" w:rsidR="00851A80" w:rsidRPr="00851A80" w:rsidRDefault="00851A80" w:rsidP="00851A80">
      <w:pPr>
        <w:spacing w:line="0" w:lineRule="atLeast"/>
        <w:rPr>
          <w:sz w:val="22"/>
        </w:rPr>
      </w:pPr>
      <w:r w:rsidRPr="00851A80">
        <w:rPr>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1747687D" w14:textId="77777777" w:rsidR="00851A80" w:rsidRPr="00851A80" w:rsidRDefault="00851A80" w:rsidP="00851A80">
      <w:pPr>
        <w:spacing w:line="0" w:lineRule="atLeast"/>
        <w:rPr>
          <w:sz w:val="22"/>
        </w:rPr>
      </w:pPr>
    </w:p>
    <w:p w14:paraId="298031B8" w14:textId="77777777" w:rsidR="00851A80" w:rsidRPr="00851A80" w:rsidRDefault="00851A80" w:rsidP="00851A80">
      <w:pPr>
        <w:spacing w:line="0" w:lineRule="atLeast"/>
        <w:rPr>
          <w:sz w:val="22"/>
        </w:rPr>
      </w:pPr>
      <w:r w:rsidRPr="00851A80">
        <w:rPr>
          <w:sz w:val="22"/>
        </w:rPr>
        <w:t xml:space="preserve">DOKAZILA: Izpolnjen obrazec ESPD (v »Del III: Razlogi za izključitev, Oddelek D: Nacionalni razlogi za izključitev«) za vse gospodarske subjekte v prijavi. </w:t>
      </w:r>
    </w:p>
    <w:p w14:paraId="36001D10" w14:textId="77777777" w:rsidR="00851A80" w:rsidRPr="00851A80" w:rsidRDefault="00851A80" w:rsidP="00851A80">
      <w:pPr>
        <w:spacing w:line="0" w:lineRule="atLeast"/>
        <w:rPr>
          <w:color w:val="FF0000"/>
          <w:sz w:val="22"/>
        </w:rPr>
      </w:pPr>
    </w:p>
    <w:p w14:paraId="3D67B1A6" w14:textId="77777777" w:rsidR="00851A80" w:rsidRPr="00851A80" w:rsidRDefault="00851A80" w:rsidP="00851A80">
      <w:pPr>
        <w:spacing w:line="0" w:lineRule="atLeast"/>
        <w:rPr>
          <w:sz w:val="22"/>
        </w:rPr>
      </w:pPr>
      <w:r w:rsidRPr="00851A80">
        <w:rPr>
          <w:sz w:val="22"/>
        </w:rPr>
        <w:t>Neobstoj razlogov za izključitev iz točk 1. do 4. te točke dokumentacije, oziroma dokazovanje obveznih pogojev morajo izkazati naslednji gospodarski subjekti:</w:t>
      </w:r>
    </w:p>
    <w:p w14:paraId="4E17080B" w14:textId="77777777" w:rsidR="00851A80" w:rsidRPr="00851A80" w:rsidRDefault="00851A80" w:rsidP="00851A80">
      <w:pPr>
        <w:spacing w:line="0" w:lineRule="atLeast"/>
        <w:rPr>
          <w:sz w:val="22"/>
        </w:rPr>
      </w:pPr>
    </w:p>
    <w:p w14:paraId="649C668F" w14:textId="77777777" w:rsidR="00851A80" w:rsidRPr="00851A80" w:rsidRDefault="00851A80" w:rsidP="00F422CF">
      <w:pPr>
        <w:numPr>
          <w:ilvl w:val="0"/>
          <w:numId w:val="11"/>
        </w:numPr>
        <w:suppressAutoHyphens/>
        <w:spacing w:line="0" w:lineRule="atLeast"/>
        <w:rPr>
          <w:sz w:val="22"/>
        </w:rPr>
      </w:pPr>
      <w:r w:rsidRPr="00851A80">
        <w:rPr>
          <w:sz w:val="22"/>
        </w:rPr>
        <w:t>kandidat;</w:t>
      </w:r>
    </w:p>
    <w:p w14:paraId="5F17709C" w14:textId="77777777" w:rsidR="00851A80" w:rsidRPr="00851A80" w:rsidRDefault="00851A80" w:rsidP="00F422CF">
      <w:pPr>
        <w:numPr>
          <w:ilvl w:val="0"/>
          <w:numId w:val="11"/>
        </w:numPr>
        <w:suppressAutoHyphens/>
        <w:spacing w:line="0" w:lineRule="atLeast"/>
        <w:rPr>
          <w:sz w:val="22"/>
        </w:rPr>
      </w:pPr>
      <w:r w:rsidRPr="00851A80">
        <w:rPr>
          <w:sz w:val="22"/>
        </w:rPr>
        <w:t>vsi partnerji v skupni prijavi;</w:t>
      </w:r>
    </w:p>
    <w:p w14:paraId="214809C2" w14:textId="77777777" w:rsidR="00851A80" w:rsidRPr="00851A80" w:rsidRDefault="00851A80" w:rsidP="00F422CF">
      <w:pPr>
        <w:numPr>
          <w:ilvl w:val="0"/>
          <w:numId w:val="11"/>
        </w:numPr>
        <w:suppressAutoHyphens/>
        <w:spacing w:line="0" w:lineRule="atLeast"/>
        <w:rPr>
          <w:sz w:val="22"/>
        </w:rPr>
      </w:pPr>
      <w:r w:rsidRPr="00851A80">
        <w:rPr>
          <w:sz w:val="22"/>
        </w:rPr>
        <w:t>vsi podizvajalci.</w:t>
      </w:r>
    </w:p>
    <w:p w14:paraId="63AB1F55" w14:textId="77777777" w:rsidR="00851A80" w:rsidRPr="00851A80" w:rsidRDefault="00851A80" w:rsidP="00851A80">
      <w:pPr>
        <w:spacing w:line="0" w:lineRule="atLeast"/>
        <w:rPr>
          <w:color w:val="FF0000"/>
          <w:sz w:val="22"/>
        </w:rPr>
      </w:pPr>
    </w:p>
    <w:p w14:paraId="36DDE123" w14:textId="77777777" w:rsidR="00851A80" w:rsidRPr="00851A80" w:rsidRDefault="00851A80" w:rsidP="00851A80">
      <w:pPr>
        <w:spacing w:line="0" w:lineRule="atLeast"/>
        <w:rPr>
          <w:sz w:val="22"/>
        </w:rPr>
      </w:pPr>
      <w:r w:rsidRPr="00851A80">
        <w:rPr>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B5CF3BC" w14:textId="77777777" w:rsidR="00851A80" w:rsidRPr="00851A80" w:rsidRDefault="00851A80" w:rsidP="00851A80">
      <w:pPr>
        <w:spacing w:line="0" w:lineRule="atLeast"/>
        <w:rPr>
          <w:b/>
          <w:bCs/>
          <w:sz w:val="22"/>
        </w:rPr>
      </w:pPr>
    </w:p>
    <w:p w14:paraId="6F284D21" w14:textId="3E646647" w:rsidR="003A713A" w:rsidRPr="003A713A" w:rsidRDefault="003A713A" w:rsidP="00F422CF">
      <w:pPr>
        <w:pStyle w:val="Odstavekseznama"/>
        <w:numPr>
          <w:ilvl w:val="0"/>
          <w:numId w:val="12"/>
        </w:numPr>
        <w:spacing w:line="0" w:lineRule="atLeast"/>
        <w:rPr>
          <w:b/>
          <w:bCs/>
          <w:sz w:val="22"/>
        </w:rPr>
      </w:pPr>
      <w:r w:rsidRPr="003A713A">
        <w:rPr>
          <w:b/>
          <w:bCs/>
          <w:sz w:val="22"/>
        </w:rPr>
        <w:t>Če so se pri gospodarskem subjektu pri prejšnji pogodbi o izvedbi javnega naročila ali drugi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kot precejšnje ali stalne pomanjkljivosti pri izpolnjevanju ključnih obveznosti štel naslednje okoliščine:</w:t>
      </w:r>
    </w:p>
    <w:p w14:paraId="71EADA89" w14:textId="77777777" w:rsidR="003A713A" w:rsidRPr="003A713A" w:rsidRDefault="003A713A" w:rsidP="003A713A">
      <w:pPr>
        <w:pStyle w:val="Odstavekseznama"/>
        <w:spacing w:line="0" w:lineRule="atLeast"/>
        <w:rPr>
          <w:b/>
          <w:bCs/>
          <w:sz w:val="22"/>
        </w:rPr>
      </w:pPr>
    </w:p>
    <w:p w14:paraId="7823E57E" w14:textId="77777777" w:rsidR="003A713A" w:rsidRPr="003A713A" w:rsidRDefault="003A713A" w:rsidP="00DC7FB0">
      <w:pPr>
        <w:suppressAutoHyphens/>
        <w:spacing w:line="0" w:lineRule="atLeast"/>
        <w:rPr>
          <w:sz w:val="22"/>
        </w:rPr>
      </w:pPr>
      <w:bookmarkStart w:id="128" w:name="_Hlk45197619"/>
      <w:bookmarkStart w:id="129" w:name="_Hlk47208159"/>
      <w:r w:rsidRPr="003A713A">
        <w:rPr>
          <w:sz w:val="22"/>
        </w:rPr>
        <w:t>Izvajalec je svoje delo po več kot dveh posameznih javnih naročilih opravi v nasprotju s pravili stroke oziroma nestrokovno, nekvalitetno in nepravilno, kar se kaže v tem, da je izvajalec kršil določbe pogodbe, ki so se nanašale na:</w:t>
      </w:r>
    </w:p>
    <w:p w14:paraId="14281261" w14:textId="77777777" w:rsidR="003A713A" w:rsidRPr="003A713A" w:rsidRDefault="003A713A" w:rsidP="00F422CF">
      <w:pPr>
        <w:numPr>
          <w:ilvl w:val="0"/>
          <w:numId w:val="13"/>
        </w:numPr>
        <w:suppressAutoHyphens/>
        <w:spacing w:line="0" w:lineRule="atLeast"/>
        <w:rPr>
          <w:sz w:val="22"/>
        </w:rPr>
      </w:pPr>
      <w:r w:rsidRPr="003A713A">
        <w:rPr>
          <w:sz w:val="22"/>
        </w:rPr>
        <w:t xml:space="preserve">neupoštevanje pisnih navodil, s strani naročnika, </w:t>
      </w:r>
    </w:p>
    <w:p w14:paraId="6055D39A" w14:textId="77777777" w:rsidR="003A713A" w:rsidRPr="003A713A" w:rsidRDefault="003A713A" w:rsidP="00F422CF">
      <w:pPr>
        <w:numPr>
          <w:ilvl w:val="0"/>
          <w:numId w:val="13"/>
        </w:numPr>
        <w:suppressAutoHyphens/>
        <w:spacing w:line="0" w:lineRule="atLeast"/>
        <w:rPr>
          <w:sz w:val="22"/>
        </w:rPr>
      </w:pPr>
      <w:bookmarkStart w:id="130" w:name="_Hlk47208319"/>
      <w:r w:rsidRPr="003A713A">
        <w:rPr>
          <w:sz w:val="22"/>
        </w:rPr>
        <w:t>zamudo pri izvajanju del oziroma nespoštovanje pogodbeno dogovorjenih rokov za začetek, izvajanje in konec del</w:t>
      </w:r>
      <w:bookmarkEnd w:id="130"/>
      <w:r w:rsidRPr="003A713A">
        <w:rPr>
          <w:sz w:val="22"/>
        </w:rPr>
        <w:t>,</w:t>
      </w:r>
    </w:p>
    <w:p w14:paraId="57A395E8" w14:textId="77777777" w:rsidR="003A713A" w:rsidRPr="003A713A" w:rsidRDefault="003A713A" w:rsidP="00F422CF">
      <w:pPr>
        <w:numPr>
          <w:ilvl w:val="0"/>
          <w:numId w:val="13"/>
        </w:numPr>
        <w:suppressAutoHyphens/>
        <w:spacing w:line="0" w:lineRule="atLeast"/>
        <w:rPr>
          <w:sz w:val="22"/>
        </w:rPr>
      </w:pPr>
      <w:r w:rsidRPr="003A713A">
        <w:rPr>
          <w:sz w:val="22"/>
        </w:rPr>
        <w:lastRenderedPageBreak/>
        <w:t xml:space="preserve">neupoštevanje ukrepov, dogovorjenih s pisnim sporazumom o skupnih ukrepih za zagotavljanje varnosti in zdravja pri delu na skupnih deloviščih, </w:t>
      </w:r>
    </w:p>
    <w:p w14:paraId="39BAD2C1" w14:textId="77777777" w:rsidR="003A713A" w:rsidRPr="003A713A" w:rsidRDefault="003A713A" w:rsidP="00F422CF">
      <w:pPr>
        <w:numPr>
          <w:ilvl w:val="0"/>
          <w:numId w:val="13"/>
        </w:numPr>
        <w:suppressAutoHyphens/>
        <w:spacing w:line="0" w:lineRule="atLeast"/>
        <w:rPr>
          <w:sz w:val="22"/>
        </w:rPr>
      </w:pPr>
      <w:r w:rsidRPr="003A713A">
        <w:rPr>
          <w:sz w:val="22"/>
        </w:rPr>
        <w:t xml:space="preserve">prevzeme delovišč/gradbišč zaradi nestrokovno opravljenega dela, </w:t>
      </w:r>
    </w:p>
    <w:p w14:paraId="4F33F80D" w14:textId="77777777" w:rsidR="003A713A" w:rsidRDefault="003A713A" w:rsidP="00F422CF">
      <w:pPr>
        <w:numPr>
          <w:ilvl w:val="0"/>
          <w:numId w:val="13"/>
        </w:numPr>
        <w:suppressAutoHyphens/>
        <w:spacing w:line="0" w:lineRule="atLeast"/>
        <w:rPr>
          <w:sz w:val="22"/>
        </w:rPr>
      </w:pPr>
      <w:r w:rsidRPr="003A713A">
        <w:rPr>
          <w:sz w:val="22"/>
        </w:rPr>
        <w:t>opustitev obveščanja naročnika o vseh okoliščinah, ki so pomembne za izpolnjevanje pravic in obveznosti izvajalca, določenih s pogodbo, ipd.</w:t>
      </w:r>
    </w:p>
    <w:p w14:paraId="07449331" w14:textId="1C93837B" w:rsidR="000050ED" w:rsidRDefault="008C2E77" w:rsidP="00F422CF">
      <w:pPr>
        <w:numPr>
          <w:ilvl w:val="0"/>
          <w:numId w:val="13"/>
        </w:numPr>
        <w:suppressAutoHyphens/>
        <w:spacing w:line="0" w:lineRule="atLeast"/>
        <w:rPr>
          <w:sz w:val="22"/>
        </w:rPr>
      </w:pPr>
      <w:r>
        <w:rPr>
          <w:sz w:val="22"/>
        </w:rPr>
        <w:t>ostale bistvene kršitve določil teh navodil in krovne pogodbe.</w:t>
      </w:r>
    </w:p>
    <w:p w14:paraId="38CF953B" w14:textId="77777777" w:rsidR="000050ED" w:rsidRDefault="000050ED" w:rsidP="000050ED">
      <w:pPr>
        <w:suppressAutoHyphens/>
        <w:spacing w:line="0" w:lineRule="atLeast"/>
        <w:ind w:left="2160"/>
        <w:rPr>
          <w:sz w:val="22"/>
        </w:rPr>
      </w:pPr>
    </w:p>
    <w:p w14:paraId="7CADA436" w14:textId="6BC2DA4C" w:rsidR="000050ED" w:rsidRPr="000050ED" w:rsidRDefault="000050ED" w:rsidP="000050ED">
      <w:pPr>
        <w:suppressAutoHyphens/>
        <w:spacing w:line="0" w:lineRule="atLeast"/>
        <w:rPr>
          <w:sz w:val="22"/>
        </w:rPr>
      </w:pPr>
      <w:r>
        <w:rPr>
          <w:sz w:val="22"/>
        </w:rPr>
        <w:t xml:space="preserve">Navedeno velja za ponudnika, partnerja ali podizvajalca. Za podizvajalca razlog velja, če </w:t>
      </w:r>
      <w:r w:rsidR="00B66DF1">
        <w:rPr>
          <w:sz w:val="22"/>
        </w:rPr>
        <w:t xml:space="preserve">so bila </w:t>
      </w:r>
      <w:r>
        <w:rPr>
          <w:sz w:val="22"/>
        </w:rPr>
        <w:t>v preteklih javnih naročilih</w:t>
      </w:r>
      <w:r w:rsidR="00B66DF1">
        <w:rPr>
          <w:sz w:val="22"/>
        </w:rPr>
        <w:t>,</w:t>
      </w:r>
      <w:r>
        <w:rPr>
          <w:sz w:val="22"/>
        </w:rPr>
        <w:t xml:space="preserve"> v katerih je do navedenih okoliščin prišlo</w:t>
      </w:r>
      <w:r w:rsidR="00B66DF1">
        <w:rPr>
          <w:sz w:val="22"/>
        </w:rPr>
        <w:t>,</w:t>
      </w:r>
      <w:r>
        <w:rPr>
          <w:sz w:val="22"/>
        </w:rPr>
        <w:t xml:space="preserve"> podizvajalcu izvršena neposredna plačila. </w:t>
      </w:r>
    </w:p>
    <w:bookmarkEnd w:id="128"/>
    <w:bookmarkEnd w:id="129"/>
    <w:p w14:paraId="17BFDE92" w14:textId="77777777" w:rsidR="003A713A" w:rsidRPr="003A713A" w:rsidRDefault="003A713A" w:rsidP="003A713A">
      <w:pPr>
        <w:spacing w:line="0" w:lineRule="atLeast"/>
        <w:rPr>
          <w:sz w:val="22"/>
        </w:rPr>
      </w:pPr>
    </w:p>
    <w:p w14:paraId="36CA4455" w14:textId="53F28A60" w:rsidR="003A713A" w:rsidRPr="002F584F" w:rsidRDefault="003A713A" w:rsidP="003A713A">
      <w:pPr>
        <w:spacing w:line="0" w:lineRule="atLeast"/>
        <w:rPr>
          <w:rFonts w:cs="Arial"/>
          <w:sz w:val="22"/>
        </w:rPr>
      </w:pPr>
      <w:r w:rsidRPr="002F584F">
        <w:rPr>
          <w:rFonts w:cs="Arial"/>
          <w:sz w:val="22"/>
        </w:rPr>
        <w:t>DOKAZILA:</w:t>
      </w:r>
    </w:p>
    <w:p w14:paraId="08AC3AB0" w14:textId="77777777" w:rsidR="003A713A" w:rsidRDefault="003A713A" w:rsidP="003A713A">
      <w:pPr>
        <w:spacing w:line="0" w:lineRule="atLeast"/>
        <w:rPr>
          <w:sz w:val="22"/>
        </w:rPr>
      </w:pPr>
      <w:r w:rsidRPr="002F584F">
        <w:rPr>
          <w:sz w:val="22"/>
        </w:rPr>
        <w:t xml:space="preserve">Izpolnjen </w:t>
      </w:r>
      <w:r w:rsidRPr="002F584F">
        <w:rPr>
          <w:b/>
          <w:bCs/>
          <w:sz w:val="22"/>
        </w:rPr>
        <w:t>obrazec ESPD</w:t>
      </w:r>
      <w:r w:rsidRPr="002F584F">
        <w:rPr>
          <w:sz w:val="22"/>
        </w:rPr>
        <w:t xml:space="preserve"> (»Del III: Razlogi za izključitev, Oddelek C: Razlogi, povezani z insolventnostjo, nasprotjem interesov ali kršitvijo poklicnih pravil; Predčasna odpoved pogodbe, odškodnina ali druge primerljive sankcije«) za vse gospodarske subjekte v ponudbi.</w:t>
      </w:r>
    </w:p>
    <w:p w14:paraId="2701C5A3" w14:textId="77777777" w:rsidR="00E41BBD" w:rsidRDefault="00E41BBD" w:rsidP="003A713A">
      <w:pPr>
        <w:spacing w:line="0" w:lineRule="atLeast"/>
        <w:rPr>
          <w:sz w:val="22"/>
        </w:rPr>
      </w:pPr>
    </w:p>
    <w:p w14:paraId="65975531" w14:textId="6333396B" w:rsidR="00E41BBD" w:rsidRDefault="00E41BBD"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vsi partnerji v skupni ponudb</w:t>
      </w:r>
      <w:r>
        <w:rPr>
          <w:rFonts w:cs="Arial"/>
          <w:sz w:val="22"/>
        </w:rPr>
        <w:t>i</w:t>
      </w:r>
      <w:r w:rsidR="79AA3267" w:rsidRPr="27456BB9">
        <w:rPr>
          <w:rFonts w:cs="Arial"/>
          <w:sz w:val="22"/>
        </w:rPr>
        <w:t>,</w:t>
      </w:r>
      <w:r w:rsidR="79AA3267" w:rsidRPr="447A4E9A">
        <w:rPr>
          <w:rFonts w:cs="Arial"/>
          <w:sz w:val="22"/>
        </w:rPr>
        <w:t xml:space="preserve"> vsi podizvajalci</w:t>
      </w:r>
    </w:p>
    <w:p w14:paraId="0B3918DD" w14:textId="77777777" w:rsidR="00246A9E" w:rsidRDefault="00246A9E" w:rsidP="003A713A">
      <w:pPr>
        <w:spacing w:line="0" w:lineRule="atLeast"/>
        <w:rPr>
          <w:rFonts w:cs="Arial"/>
          <w:sz w:val="22"/>
        </w:rPr>
      </w:pPr>
    </w:p>
    <w:p w14:paraId="7CA056E6" w14:textId="77777777" w:rsidR="00246A9E" w:rsidRDefault="00246A9E" w:rsidP="003A713A">
      <w:pPr>
        <w:spacing w:line="0" w:lineRule="atLeast"/>
        <w:rPr>
          <w:rFonts w:cs="Arial"/>
          <w:sz w:val="22"/>
        </w:rPr>
      </w:pPr>
    </w:p>
    <w:p w14:paraId="216FE5D1" w14:textId="47162E44" w:rsidR="00246A9E" w:rsidRPr="00246A9E" w:rsidRDefault="00246A9E" w:rsidP="00F422CF">
      <w:pPr>
        <w:pStyle w:val="Odstavekseznama"/>
        <w:numPr>
          <w:ilvl w:val="0"/>
          <w:numId w:val="12"/>
        </w:numPr>
        <w:spacing w:line="0" w:lineRule="atLeast"/>
        <w:rPr>
          <w:sz w:val="22"/>
        </w:rPr>
      </w:pPr>
      <w:r w:rsidRPr="00246A9E">
        <w:rPr>
          <w:sz w:val="22"/>
        </w:rPr>
        <w:t xml:space="preserve">Hujša kršitev poklicnih pravil: 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 </w:t>
      </w:r>
    </w:p>
    <w:p w14:paraId="5A9DFBE3" w14:textId="77777777" w:rsidR="00246A9E" w:rsidRDefault="00246A9E" w:rsidP="00246A9E">
      <w:pPr>
        <w:spacing w:line="0" w:lineRule="atLeast"/>
        <w:rPr>
          <w:sz w:val="22"/>
        </w:rPr>
      </w:pPr>
    </w:p>
    <w:p w14:paraId="58004369" w14:textId="7257CB08" w:rsidR="00246A9E" w:rsidRPr="00246A9E" w:rsidRDefault="00246A9E" w:rsidP="00246A9E">
      <w:pPr>
        <w:spacing w:line="0" w:lineRule="atLeast"/>
        <w:rPr>
          <w:sz w:val="22"/>
        </w:rPr>
      </w:pPr>
      <w:r>
        <w:rPr>
          <w:sz w:val="22"/>
        </w:rPr>
        <w:t>IZPOLNJEVANJE POGOJA: kandidat, vsi partnerji v skupni ponudbi</w:t>
      </w:r>
      <w:r w:rsidR="000050ED">
        <w:rPr>
          <w:sz w:val="22"/>
        </w:rPr>
        <w:t xml:space="preserve"> in podizvajalec</w:t>
      </w:r>
    </w:p>
    <w:p w14:paraId="62F6EE18" w14:textId="74B17E56" w:rsidR="00851A80" w:rsidRPr="00851A80" w:rsidRDefault="00851A80" w:rsidP="00851A80">
      <w:pPr>
        <w:spacing w:line="0" w:lineRule="atLeast"/>
        <w:rPr>
          <w:rFonts w:cs="Arial"/>
          <w:sz w:val="22"/>
        </w:rPr>
      </w:pPr>
    </w:p>
    <w:p w14:paraId="3618F18D" w14:textId="03A1318C" w:rsidR="00851A80" w:rsidRPr="00851A80" w:rsidRDefault="00851A80" w:rsidP="00F422CF">
      <w:pPr>
        <w:pStyle w:val="Odstavekseznama"/>
        <w:numPr>
          <w:ilvl w:val="0"/>
          <w:numId w:val="12"/>
        </w:numPr>
        <w:spacing w:line="0" w:lineRule="atLeast"/>
        <w:rPr>
          <w:b/>
          <w:bCs/>
          <w:sz w:val="22"/>
        </w:rPr>
      </w:pPr>
      <w:r w:rsidRPr="00851A80">
        <w:rPr>
          <w:b/>
          <w:bCs/>
          <w:sz w:val="22"/>
        </w:rPr>
        <w:t>Gospodarski subjekt na podlagi sklepa Sveta (SZVP) 2022/578 z dne 8. aprila 2022 o spremembi Sklepa 2014/512/SZVP o omejevalnih ukrepih zaradi delovanja Rusije, ki povzroča destabilizacijo razmer v Ukrajini, ne sme biti v naslednjih situacijah:</w:t>
      </w:r>
    </w:p>
    <w:p w14:paraId="75F77819" w14:textId="77777777" w:rsidR="00851A80" w:rsidRPr="00851A80" w:rsidRDefault="00851A80" w:rsidP="00851A80">
      <w:pPr>
        <w:spacing w:line="0" w:lineRule="atLeast"/>
        <w:rPr>
          <w:b/>
          <w:bCs/>
          <w:sz w:val="22"/>
        </w:rPr>
      </w:pPr>
    </w:p>
    <w:p w14:paraId="31C75B08" w14:textId="16EFC7BE" w:rsidR="00851A80" w:rsidRPr="00851A80" w:rsidRDefault="00851A80" w:rsidP="009D7E03">
      <w:pPr>
        <w:spacing w:line="0" w:lineRule="atLeast"/>
        <w:ind w:left="709"/>
        <w:rPr>
          <w:b/>
          <w:bCs/>
          <w:sz w:val="22"/>
        </w:rPr>
      </w:pPr>
      <w:r w:rsidRPr="00851A80">
        <w:rPr>
          <w:b/>
          <w:bCs/>
          <w:sz w:val="22"/>
        </w:rPr>
        <w:t xml:space="preserve">- </w:t>
      </w:r>
      <w:r w:rsidR="0093396E">
        <w:rPr>
          <w:b/>
          <w:bCs/>
          <w:sz w:val="22"/>
        </w:rPr>
        <w:t xml:space="preserve"> </w:t>
      </w:r>
      <w:r w:rsidR="00246A9E">
        <w:rPr>
          <w:b/>
          <w:bCs/>
          <w:sz w:val="22"/>
        </w:rPr>
        <w:t xml:space="preserve"> </w:t>
      </w:r>
      <w:r w:rsidRPr="00851A80">
        <w:rPr>
          <w:b/>
          <w:bCs/>
          <w:sz w:val="22"/>
        </w:rPr>
        <w:t>ruski državljan ali fizična ali pravna oseba, subjekt ali organ s sedežem v Rusiji,</w:t>
      </w:r>
    </w:p>
    <w:p w14:paraId="47FC16CD" w14:textId="31294C30" w:rsidR="00851A80" w:rsidRPr="00851A80" w:rsidRDefault="00851A80" w:rsidP="009D7E03">
      <w:pPr>
        <w:spacing w:line="0" w:lineRule="atLeast"/>
        <w:ind w:left="993" w:hanging="284"/>
        <w:rPr>
          <w:b/>
          <w:bCs/>
          <w:sz w:val="22"/>
        </w:rPr>
      </w:pPr>
      <w:r w:rsidRPr="00851A80">
        <w:rPr>
          <w:b/>
          <w:bCs/>
          <w:sz w:val="22"/>
        </w:rPr>
        <w:t>-</w:t>
      </w:r>
      <w:r w:rsidR="009D7E03">
        <w:rPr>
          <w:b/>
          <w:bCs/>
          <w:sz w:val="22"/>
        </w:rPr>
        <w:t xml:space="preserve"> </w:t>
      </w:r>
      <w:r w:rsidRPr="00851A80">
        <w:rPr>
          <w:b/>
          <w:bCs/>
          <w:sz w:val="22"/>
        </w:rPr>
        <w:t>pravna oseba, subjekt ali organ, katerih več kot 50-odstotni delež je v neposredni ali posredni lasti subjekta iz prejšnje alineje, ali</w:t>
      </w:r>
    </w:p>
    <w:p w14:paraId="2D038898" w14:textId="1A695359" w:rsidR="00851A80" w:rsidRPr="00851A80" w:rsidRDefault="00851A80" w:rsidP="009D7E03">
      <w:pPr>
        <w:spacing w:line="0" w:lineRule="atLeast"/>
        <w:ind w:left="851" w:hanging="142"/>
        <w:rPr>
          <w:b/>
          <w:bCs/>
          <w:sz w:val="22"/>
        </w:rPr>
      </w:pPr>
      <w:r w:rsidRPr="00851A80">
        <w:rPr>
          <w:b/>
          <w:bCs/>
          <w:sz w:val="22"/>
        </w:rPr>
        <w:t xml:space="preserve">- </w:t>
      </w:r>
      <w:r w:rsidR="00246A9E">
        <w:rPr>
          <w:b/>
          <w:bCs/>
          <w:sz w:val="22"/>
        </w:rPr>
        <w:t xml:space="preserve"> </w:t>
      </w:r>
      <w:r w:rsidRPr="00851A80">
        <w:rPr>
          <w:b/>
          <w:bCs/>
          <w:sz w:val="22"/>
        </w:rPr>
        <w:t xml:space="preserve">fizična ali pravna oseba, subjekt ali organ, ki deluje v imenu ali po navodilih </w:t>
      </w:r>
      <w:r w:rsidR="00246A9E">
        <w:rPr>
          <w:b/>
          <w:bCs/>
          <w:sz w:val="22"/>
        </w:rPr>
        <w:t xml:space="preserve">  </w:t>
      </w:r>
      <w:r w:rsidRPr="00851A80">
        <w:rPr>
          <w:b/>
          <w:bCs/>
          <w:sz w:val="22"/>
        </w:rPr>
        <w:t>subjektov iz prejšnjih dveh alinej.</w:t>
      </w:r>
    </w:p>
    <w:p w14:paraId="7B9C0C0D" w14:textId="77777777" w:rsidR="00851A80" w:rsidRPr="00851A80" w:rsidRDefault="00851A80" w:rsidP="00851A80">
      <w:pPr>
        <w:spacing w:line="0" w:lineRule="atLeast"/>
        <w:rPr>
          <w:b/>
          <w:bCs/>
          <w:sz w:val="22"/>
        </w:rPr>
      </w:pPr>
    </w:p>
    <w:p w14:paraId="2C8750F3" w14:textId="77777777" w:rsidR="00851A80" w:rsidRPr="00851A80" w:rsidRDefault="00851A80" w:rsidP="00851A80">
      <w:pPr>
        <w:spacing w:line="0" w:lineRule="atLeast"/>
        <w:rPr>
          <w:b/>
          <w:bCs/>
          <w:sz w:val="22"/>
        </w:rPr>
      </w:pPr>
      <w:r w:rsidRPr="00851A80">
        <w:rPr>
          <w:b/>
          <w:bCs/>
          <w:sz w:val="22"/>
        </w:rPr>
        <w:t>Enako velja za podizvajalca ali subjekt, na katerega zmogljivosti se sklicuje ponudnik, če predstavlja več kot 10 % vrednosti  javnega naročila.</w:t>
      </w:r>
    </w:p>
    <w:p w14:paraId="5E39486D" w14:textId="77777777" w:rsidR="00851A80" w:rsidRPr="00851A80" w:rsidRDefault="00851A80" w:rsidP="00851A80">
      <w:pPr>
        <w:pStyle w:val="Odstavekseznama"/>
        <w:spacing w:line="0" w:lineRule="atLeast"/>
        <w:rPr>
          <w:rFonts w:cs="Arial"/>
          <w:sz w:val="22"/>
        </w:rPr>
      </w:pPr>
    </w:p>
    <w:p w14:paraId="569C68BE" w14:textId="6650EB5C" w:rsidR="00851A80" w:rsidRDefault="00851A80" w:rsidP="00851A80">
      <w:pPr>
        <w:rPr>
          <w:rFonts w:cs="Arial"/>
          <w:sz w:val="22"/>
        </w:rPr>
      </w:pPr>
      <w:r w:rsidRPr="00851A80">
        <w:rPr>
          <w:rFonts w:cs="Arial"/>
          <w:sz w:val="22"/>
        </w:rPr>
        <w:t>DOKAZILA</w:t>
      </w:r>
      <w:r w:rsidRPr="009E52DB">
        <w:rPr>
          <w:rFonts w:cs="Arial"/>
          <w:sz w:val="22"/>
        </w:rPr>
        <w:t xml:space="preserve">: </w:t>
      </w:r>
      <w:r w:rsidR="009E52DB" w:rsidRPr="009E52DB">
        <w:rPr>
          <w:rFonts w:cs="Arial"/>
          <w:sz w:val="22"/>
        </w:rPr>
        <w:t>Predložen</w:t>
      </w:r>
      <w:r w:rsidRPr="009E52DB">
        <w:rPr>
          <w:rFonts w:cs="Arial"/>
          <w:sz w:val="22"/>
        </w:rPr>
        <w:t xml:space="preserve"> obrazec »ESPD« za</w:t>
      </w:r>
      <w:r w:rsidRPr="00851A80">
        <w:rPr>
          <w:rFonts w:cs="Arial"/>
          <w:sz w:val="22"/>
        </w:rPr>
        <w:t xml:space="preserve"> vse gospodarske subjekte v ponudbi (tudi za podizvajalce, partnerje v skupni ponudbi in subjekte, katerih zmogljivosti namerava uporabiti ponudnik v skladu z 81. členom ZJN-3)</w:t>
      </w:r>
    </w:p>
    <w:p w14:paraId="0A50953A" w14:textId="77777777" w:rsidR="009E52DB" w:rsidRDefault="009E52DB" w:rsidP="00851A80">
      <w:pPr>
        <w:rPr>
          <w:rFonts w:cs="Arial"/>
          <w:sz w:val="22"/>
        </w:rPr>
      </w:pPr>
    </w:p>
    <w:p w14:paraId="5F2DB2BD" w14:textId="66625D7C" w:rsidR="009E52DB" w:rsidRDefault="009E52DB" w:rsidP="00851A80">
      <w:pPr>
        <w:rPr>
          <w:rFonts w:cs="Arial"/>
          <w:sz w:val="22"/>
        </w:rPr>
      </w:pPr>
      <w:r>
        <w:rPr>
          <w:rFonts w:cs="Arial"/>
          <w:sz w:val="22"/>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 gospodarski subjekt, če se izkaže, da je pred ali med postopkom javnega naročanja ta subjekt v položaju iz točke 9.1.1. – 5 alineja teh navodil.</w:t>
      </w:r>
    </w:p>
    <w:p w14:paraId="0C54A7B5" w14:textId="77777777" w:rsidR="00010A21" w:rsidRDefault="00010A21" w:rsidP="00851A80">
      <w:pPr>
        <w:rPr>
          <w:rFonts w:cs="Arial"/>
          <w:sz w:val="22"/>
        </w:rPr>
      </w:pPr>
    </w:p>
    <w:p w14:paraId="26B8C518" w14:textId="3D585D04" w:rsidR="00010A21" w:rsidRPr="00010A21" w:rsidRDefault="00010A21" w:rsidP="26A7C0AA">
      <w:pPr>
        <w:rPr>
          <w:rFonts w:cs="Arial"/>
          <w:b/>
          <w:bCs/>
          <w:sz w:val="22"/>
        </w:rPr>
      </w:pPr>
      <w:r w:rsidRPr="46CCEA5D">
        <w:rPr>
          <w:rFonts w:cs="Arial"/>
          <w:b/>
          <w:bCs/>
          <w:sz w:val="22"/>
        </w:rPr>
        <w:t>Popravni mehanizem:</w:t>
      </w:r>
    </w:p>
    <w:p w14:paraId="3958CC6F" w14:textId="23DB652D" w:rsidR="00010A21" w:rsidRPr="00851A80" w:rsidRDefault="00010A21" w:rsidP="00851A80">
      <w:pPr>
        <w:rPr>
          <w:rFonts w:cs="Arial"/>
          <w:sz w:val="22"/>
        </w:rPr>
      </w:pPr>
      <w:r w:rsidRPr="00010A21">
        <w:rPr>
          <w:rFonts w:cs="Arial"/>
          <w:sz w:val="22"/>
        </w:rPr>
        <w:t xml:space="preserve">Gospodarski subjekt, ki je v enem od položajev iz prvega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w:t>
      </w:r>
      <w:r w:rsidRPr="00010A21">
        <w:rPr>
          <w:rFonts w:cs="Arial"/>
          <w:sz w:val="22"/>
        </w:rPr>
        <w:lastRenderedPageBreak/>
        <w:t>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A6F9051" w14:textId="5CF72601" w:rsidR="00851A80" w:rsidRPr="00010A21" w:rsidRDefault="00851A80" w:rsidP="00851A80">
      <w:pPr>
        <w:spacing w:line="0" w:lineRule="atLeast"/>
        <w:rPr>
          <w:rFonts w:cs="Arial"/>
          <w:sz w:val="22"/>
        </w:rPr>
      </w:pPr>
    </w:p>
    <w:p w14:paraId="66D0400C" w14:textId="77777777" w:rsidR="00D96DA7" w:rsidRPr="003A713A" w:rsidRDefault="0073283A" w:rsidP="003353C1">
      <w:pPr>
        <w:pStyle w:val="Naslov3"/>
        <w:rPr>
          <w:rFonts w:eastAsia="Calibri" w:cs="Arial"/>
          <w:b w:val="0"/>
          <w:bCs w:val="0"/>
          <w:sz w:val="24"/>
          <w:szCs w:val="24"/>
        </w:rPr>
      </w:pPr>
      <w:bookmarkStart w:id="131" w:name="_Toc464638529"/>
      <w:bookmarkStart w:id="132" w:name="_Toc199957200"/>
      <w:bookmarkStart w:id="133" w:name="_Toc336851742"/>
      <w:bookmarkStart w:id="134" w:name="_Toc336851790"/>
      <w:bookmarkEnd w:id="131"/>
      <w:r w:rsidRPr="003A713A">
        <w:rPr>
          <w:rFonts w:cs="Arial"/>
          <w:sz w:val="24"/>
          <w:szCs w:val="24"/>
        </w:rPr>
        <w:t>Pogoji za sodelovanje glede ustreznosti za opravljanje poklicne dejavnosti</w:t>
      </w:r>
      <w:bookmarkEnd w:id="132"/>
    </w:p>
    <w:p w14:paraId="3DDA2628" w14:textId="38C1E094" w:rsidR="003A713A" w:rsidRPr="003A713A" w:rsidRDefault="003A713A" w:rsidP="003A713A">
      <w:pPr>
        <w:shd w:val="clear" w:color="auto" w:fill="FFFFFF"/>
        <w:tabs>
          <w:tab w:val="left" w:pos="887"/>
        </w:tabs>
        <w:rPr>
          <w:rFonts w:cs="Arial"/>
          <w:b/>
          <w:bCs/>
          <w:sz w:val="22"/>
        </w:rPr>
      </w:pPr>
      <w:bookmarkStart w:id="135" w:name="_Toc464638533"/>
      <w:bookmarkStart w:id="136" w:name="_Hlk534698697"/>
      <w:bookmarkEnd w:id="133"/>
      <w:bookmarkEnd w:id="134"/>
      <w:bookmarkEnd w:id="135"/>
      <w:r w:rsidRPr="003A713A">
        <w:rPr>
          <w:rFonts w:cs="Arial"/>
          <w:b/>
          <w:bCs/>
          <w:sz w:val="24"/>
          <w:szCs w:val="24"/>
        </w:rPr>
        <w:t>1</w:t>
      </w:r>
      <w:r w:rsidRPr="003A713A">
        <w:rPr>
          <w:rFonts w:cs="Arial"/>
          <w:b/>
          <w:bCs/>
          <w:sz w:val="22"/>
        </w:rPr>
        <w:t xml:space="preserve">. </w:t>
      </w:r>
      <w:r w:rsidR="00776794">
        <w:rPr>
          <w:rFonts w:cs="Arial"/>
          <w:b/>
          <w:bCs/>
          <w:sz w:val="22"/>
        </w:rPr>
        <w:t>Kandidat</w:t>
      </w:r>
      <w:r w:rsidRPr="003A713A">
        <w:rPr>
          <w:rFonts w:cs="Arial"/>
          <w:b/>
          <w:bCs/>
          <w:sz w:val="22"/>
        </w:rPr>
        <w:t xml:space="preserve"> mora biti vpisan v enega od poklicnih ali poslovnih registrov, ki se vodijo v državi članici, v </w:t>
      </w:r>
      <w:r w:rsidRPr="003A713A">
        <w:rPr>
          <w:b/>
          <w:bCs/>
          <w:sz w:val="22"/>
        </w:rPr>
        <w:t>kate</w:t>
      </w:r>
      <w:r w:rsidRPr="003A713A">
        <w:rPr>
          <w:rFonts w:cs="Arial"/>
          <w:b/>
          <w:bCs/>
          <w:sz w:val="22"/>
        </w:rPr>
        <w:t>ri ima gospodarski subjekt sedež. Seznam poklicnih ali poslovnih registrov v državah članicah Evropske unije določa Priloga XI Direktive 2014/24/EU. Ponudnik mora biti registriran za dejavnost, ki je predmet tega javnega naročila.</w:t>
      </w:r>
    </w:p>
    <w:p w14:paraId="74F6B115" w14:textId="77777777" w:rsidR="003A713A" w:rsidRPr="003A713A" w:rsidRDefault="003A713A" w:rsidP="003A713A">
      <w:pPr>
        <w:rPr>
          <w:rFonts w:cs="Arial"/>
          <w:sz w:val="22"/>
        </w:rPr>
      </w:pPr>
    </w:p>
    <w:p w14:paraId="36F469B1" w14:textId="77777777" w:rsidR="003A713A" w:rsidRPr="003A713A" w:rsidRDefault="003A713A" w:rsidP="003A713A">
      <w:pPr>
        <w:rPr>
          <w:rFonts w:cs="Arial"/>
          <w:sz w:val="22"/>
        </w:rPr>
      </w:pPr>
      <w:r w:rsidRPr="003A713A">
        <w:rPr>
          <w:rFonts w:cs="Arial"/>
          <w:sz w:val="22"/>
        </w:rPr>
        <w:t xml:space="preserve">DOKAZILO: Izpolnjen </w:t>
      </w:r>
      <w:r w:rsidRPr="003A713A">
        <w:rPr>
          <w:rFonts w:cs="Arial"/>
          <w:b/>
          <w:bCs/>
          <w:sz w:val="22"/>
        </w:rPr>
        <w:t>o</w:t>
      </w:r>
      <w:r w:rsidRPr="003A713A">
        <w:rPr>
          <w:rFonts w:cs="Arial"/>
          <w:b/>
          <w:sz w:val="22"/>
        </w:rPr>
        <w:t xml:space="preserve">brazec ESPD </w:t>
      </w:r>
      <w:r w:rsidRPr="003A713A">
        <w:rPr>
          <w:rFonts w:cs="Arial"/>
          <w:sz w:val="22"/>
        </w:rPr>
        <w:t xml:space="preserve">(v »Del IV: Pogoji za sodelovanje, Skupna navedba za vse pogoje za sodelovanje, Glede pogojev za sodelovanje gospodarski subjekt izjavlja, da….) in </w:t>
      </w:r>
      <w:r w:rsidRPr="003A713A">
        <w:rPr>
          <w:rFonts w:cs="Arial"/>
          <w:b/>
          <w:bCs/>
          <w:sz w:val="22"/>
        </w:rPr>
        <w:t xml:space="preserve">obrazec Ponudba. </w:t>
      </w:r>
      <w:r w:rsidRPr="003A713A">
        <w:rPr>
          <w:rFonts w:cs="Arial"/>
          <w:sz w:val="22"/>
        </w:rPr>
        <w:t xml:space="preserve">Obrazec ESPD mora vsebovati vse potrebne podatke, da lahko naročnik v uradni evidenci preveri izpolnjevanje predmetnega pogoja. V kolikor takšna preveritev ne bo mogoča, bo naročnik od ponudnika zahteval predložitev kopije vpisa v poslovni register. </w:t>
      </w:r>
    </w:p>
    <w:p w14:paraId="598776E7" w14:textId="77777777" w:rsidR="003A713A" w:rsidRPr="003A713A" w:rsidRDefault="003A713A" w:rsidP="003A713A">
      <w:pPr>
        <w:shd w:val="clear" w:color="auto" w:fill="FFFFFF"/>
        <w:tabs>
          <w:tab w:val="left" w:pos="887"/>
        </w:tabs>
        <w:spacing w:line="0" w:lineRule="atLeast"/>
        <w:ind w:left="425"/>
        <w:rPr>
          <w:rFonts w:cs="Arial"/>
          <w:sz w:val="22"/>
        </w:rPr>
      </w:pPr>
    </w:p>
    <w:p w14:paraId="3CE96053" w14:textId="48233A68" w:rsidR="003A713A" w:rsidRDefault="003A713A"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xml:space="preserve">, vsi partnerji v skupni ponudbi, podizvajalci </w:t>
      </w:r>
    </w:p>
    <w:p w14:paraId="18ABD7CA" w14:textId="77777777" w:rsidR="004D2550" w:rsidRDefault="004D2550" w:rsidP="003A713A">
      <w:pPr>
        <w:spacing w:line="0" w:lineRule="atLeast"/>
        <w:rPr>
          <w:rFonts w:cs="Arial"/>
          <w:sz w:val="22"/>
        </w:rPr>
      </w:pPr>
    </w:p>
    <w:p w14:paraId="5E95EE12" w14:textId="5E260370" w:rsidR="004D2550" w:rsidRPr="002476F3" w:rsidRDefault="004D2550" w:rsidP="521FBB0E">
      <w:pPr>
        <w:spacing w:line="0" w:lineRule="atLeast"/>
        <w:rPr>
          <w:rFonts w:cs="Arial"/>
          <w:b/>
          <w:bCs/>
          <w:sz w:val="22"/>
        </w:rPr>
      </w:pPr>
      <w:r w:rsidRPr="521FBB0E">
        <w:rPr>
          <w:rFonts w:cs="Arial"/>
          <w:sz w:val="22"/>
        </w:rPr>
        <w:t xml:space="preserve">1.a. </w:t>
      </w:r>
      <w:r w:rsidRPr="1A35554E">
        <w:rPr>
          <w:rFonts w:cs="Arial"/>
          <w:sz w:val="22"/>
          <w:u w:val="single"/>
        </w:rPr>
        <w:t>Kandidat</w:t>
      </w:r>
      <w:r w:rsidRPr="521FBB0E">
        <w:rPr>
          <w:rFonts w:cs="Arial"/>
          <w:sz w:val="22"/>
        </w:rPr>
        <w:t xml:space="preserve">, ki oddaja prijavo za </w:t>
      </w:r>
      <w:r w:rsidRPr="1A35554E">
        <w:rPr>
          <w:rFonts w:cs="Arial"/>
          <w:sz w:val="22"/>
        </w:rPr>
        <w:t>kategorij</w:t>
      </w:r>
      <w:r w:rsidR="0052462C" w:rsidRPr="1A35554E">
        <w:rPr>
          <w:rFonts w:cs="Arial"/>
          <w:sz w:val="22"/>
        </w:rPr>
        <w:t>o</w:t>
      </w:r>
      <w:r w:rsidR="00ED70E6">
        <w:rPr>
          <w:rFonts w:cs="Arial"/>
          <w:sz w:val="22"/>
        </w:rPr>
        <w:t xml:space="preserve"> od št. </w:t>
      </w:r>
      <w:r w:rsidRPr="521FBB0E">
        <w:rPr>
          <w:rFonts w:cs="Arial"/>
          <w:b/>
          <w:bCs/>
          <w:sz w:val="22"/>
        </w:rPr>
        <w:t>2</w:t>
      </w:r>
      <w:r w:rsidR="00ED70E6">
        <w:rPr>
          <w:rFonts w:cs="Arial"/>
          <w:b/>
          <w:bCs/>
          <w:sz w:val="22"/>
        </w:rPr>
        <w:t xml:space="preserve"> do 13 (</w:t>
      </w:r>
      <w:r w:rsidRPr="521FBB0E">
        <w:rPr>
          <w:rFonts w:cs="Arial"/>
          <w:b/>
          <w:bCs/>
          <w:sz w:val="22"/>
        </w:rPr>
        <w:t>Storitve sečnje in spravila lesa v državnih gozdovih – razvoj podeželja pri gospodarjenju z državnimi gozdovi</w:t>
      </w:r>
      <w:r w:rsidRPr="521FBB0E">
        <w:rPr>
          <w:rFonts w:cs="Arial"/>
          <w:sz w:val="22"/>
        </w:rPr>
        <w:t xml:space="preserve"> </w:t>
      </w:r>
      <w:r w:rsidR="00ED70E6">
        <w:rPr>
          <w:rFonts w:cs="Arial"/>
          <w:sz w:val="22"/>
        </w:rPr>
        <w:t xml:space="preserve">za posamezno statistično regijo) </w:t>
      </w:r>
      <w:r w:rsidRPr="521FBB0E">
        <w:rPr>
          <w:rFonts w:cs="Arial"/>
          <w:sz w:val="22"/>
        </w:rPr>
        <w:t xml:space="preserve">mora </w:t>
      </w:r>
      <w:r w:rsidR="0071379A">
        <w:rPr>
          <w:rFonts w:cs="Arial"/>
          <w:sz w:val="22"/>
        </w:rPr>
        <w:t xml:space="preserve"> </w:t>
      </w:r>
      <w:r w:rsidR="1AAC745E" w:rsidRPr="7B72596B">
        <w:rPr>
          <w:rFonts w:cs="Arial"/>
          <w:sz w:val="22"/>
        </w:rPr>
        <w:t xml:space="preserve">izpolnjevati </w:t>
      </w:r>
      <w:r w:rsidR="1AAC745E" w:rsidRPr="29A3D758">
        <w:rPr>
          <w:rFonts w:cs="Arial"/>
          <w:sz w:val="22"/>
        </w:rPr>
        <w:t xml:space="preserve">pogoj, da ima </w:t>
      </w:r>
      <w:r w:rsidR="1AAC745E" w:rsidRPr="24CE33DD">
        <w:rPr>
          <w:rFonts w:cs="Arial"/>
          <w:sz w:val="22"/>
        </w:rPr>
        <w:t xml:space="preserve">status </w:t>
      </w:r>
      <w:r w:rsidR="1AAC745E" w:rsidRPr="65A92DCE">
        <w:rPr>
          <w:rFonts w:cs="Arial"/>
          <w:sz w:val="22"/>
        </w:rPr>
        <w:t xml:space="preserve">nosilca </w:t>
      </w:r>
      <w:r w:rsidR="716C187D" w:rsidRPr="76779CCC">
        <w:rPr>
          <w:rFonts w:cs="Arial"/>
          <w:sz w:val="22"/>
        </w:rPr>
        <w:t xml:space="preserve"> </w:t>
      </w:r>
      <w:r w:rsidRPr="521FBB0E">
        <w:rPr>
          <w:rFonts w:cs="Arial"/>
          <w:sz w:val="22"/>
        </w:rPr>
        <w:t>dopolnilne dejavnosti na kmetiji</w:t>
      </w:r>
      <w:r w:rsidR="4FAFBB88" w:rsidRPr="6F377C28">
        <w:rPr>
          <w:rFonts w:cs="Arial"/>
          <w:sz w:val="22"/>
        </w:rPr>
        <w:t>,</w:t>
      </w:r>
      <w:r w:rsidR="4FAFBB88" w:rsidRPr="17CD87CB">
        <w:rPr>
          <w:rFonts w:cs="Arial"/>
          <w:sz w:val="22"/>
        </w:rPr>
        <w:t xml:space="preserve"> da je kmetijsko gospodarstvo </w:t>
      </w:r>
      <w:r w:rsidR="4FAFBB88" w:rsidRPr="76C9651B">
        <w:rPr>
          <w:rFonts w:cs="Arial"/>
          <w:sz w:val="22"/>
        </w:rPr>
        <w:t xml:space="preserve">(KMG-MID) uvrščeno v gorsko območje v skladu s predpisi o razvrstitvi kmetijskih gospodarstev v območja z omejenimi možnostmi za kmetijsko dejavnost.   </w:t>
      </w:r>
      <w:r w:rsidRPr="521FBB0E">
        <w:rPr>
          <w:rFonts w:cs="Arial"/>
          <w:sz w:val="22"/>
        </w:rPr>
        <w:t>in</w:t>
      </w:r>
      <w:r w:rsidRPr="2D489A35">
        <w:rPr>
          <w:rFonts w:cs="Arial"/>
          <w:sz w:val="22"/>
        </w:rPr>
        <w:t xml:space="preserve"> </w:t>
      </w:r>
      <w:r w:rsidR="1DE49803" w:rsidRPr="2D489A35">
        <w:rPr>
          <w:rFonts w:cs="Arial"/>
          <w:sz w:val="22"/>
        </w:rPr>
        <w:t>je</w:t>
      </w:r>
      <w:r w:rsidRPr="521FBB0E">
        <w:rPr>
          <w:rFonts w:cs="Arial"/>
          <w:sz w:val="22"/>
        </w:rPr>
        <w:t xml:space="preserve"> </w:t>
      </w:r>
      <w:r w:rsidR="1DE49803" w:rsidRPr="51CE6F4A">
        <w:rPr>
          <w:rFonts w:cs="Arial"/>
          <w:sz w:val="22"/>
        </w:rPr>
        <w:t xml:space="preserve">lokacija </w:t>
      </w:r>
      <w:r w:rsidR="1DE49803" w:rsidRPr="46E5B3BE">
        <w:rPr>
          <w:rFonts w:cs="Arial"/>
          <w:sz w:val="22"/>
        </w:rPr>
        <w:t xml:space="preserve">sedeža </w:t>
      </w:r>
      <w:r w:rsidR="1DE49803" w:rsidRPr="7CFC8B31">
        <w:rPr>
          <w:rFonts w:cs="Arial"/>
          <w:sz w:val="22"/>
        </w:rPr>
        <w:t xml:space="preserve">KMG-MID v </w:t>
      </w:r>
      <w:r w:rsidR="1DE49803" w:rsidRPr="1E04D971">
        <w:rPr>
          <w:rFonts w:cs="Arial"/>
          <w:sz w:val="22"/>
        </w:rPr>
        <w:t xml:space="preserve">statistični regiji, znotraj katere </w:t>
      </w:r>
      <w:r w:rsidR="1DE49803" w:rsidRPr="063B6A60">
        <w:rPr>
          <w:rFonts w:cs="Arial"/>
          <w:sz w:val="22"/>
        </w:rPr>
        <w:t xml:space="preserve">se oddaja izvajanje del v zvezi s </w:t>
      </w:r>
      <w:r w:rsidR="1DE49803" w:rsidRPr="3B3CC59D">
        <w:rPr>
          <w:rFonts w:cs="Arial"/>
          <w:sz w:val="22"/>
        </w:rPr>
        <w:t xml:space="preserve">posamičnim javnim </w:t>
      </w:r>
      <w:r w:rsidR="1DE49803" w:rsidRPr="06F4CA55">
        <w:rPr>
          <w:rFonts w:cs="Arial"/>
          <w:sz w:val="22"/>
        </w:rPr>
        <w:t xml:space="preserve">naročilom </w:t>
      </w:r>
      <w:r w:rsidR="00ED70E6" w:rsidRPr="002476F3">
        <w:rPr>
          <w:rFonts w:cs="Arial"/>
          <w:b/>
          <w:bCs/>
          <w:sz w:val="22"/>
        </w:rPr>
        <w:t>Kandidat</w:t>
      </w:r>
      <w:r w:rsidR="002476F3" w:rsidRPr="002476F3">
        <w:rPr>
          <w:rFonts w:cs="Arial"/>
          <w:b/>
          <w:bCs/>
          <w:sz w:val="22"/>
        </w:rPr>
        <w:t xml:space="preserve"> izpolnjuje pogoj iz te točke, če </w:t>
      </w:r>
      <w:r w:rsidR="00ED70E6" w:rsidRPr="002476F3">
        <w:rPr>
          <w:rFonts w:cs="Arial"/>
          <w:b/>
          <w:bCs/>
          <w:sz w:val="22"/>
        </w:rPr>
        <w:t>se nahaja naslov ali sedež nosilca kmetijskega gospodarstva</w:t>
      </w:r>
      <w:r w:rsidR="002476F3" w:rsidRPr="002476F3">
        <w:rPr>
          <w:rFonts w:cs="Arial"/>
          <w:b/>
          <w:bCs/>
          <w:sz w:val="22"/>
        </w:rPr>
        <w:t xml:space="preserve"> v statistični regiji, ki je navedena v imenu posamezne kategorije.</w:t>
      </w:r>
    </w:p>
    <w:p w14:paraId="1138F41B" w14:textId="77777777" w:rsidR="00187E53" w:rsidRDefault="00187E53" w:rsidP="00187E53">
      <w:pPr>
        <w:spacing w:line="0" w:lineRule="atLeast"/>
        <w:rPr>
          <w:rFonts w:cs="Arial"/>
          <w:sz w:val="22"/>
        </w:rPr>
      </w:pPr>
    </w:p>
    <w:p w14:paraId="2F2D2EDA" w14:textId="7B6E6C58" w:rsidR="00187E53" w:rsidRPr="003A713A" w:rsidRDefault="00187E53" w:rsidP="521FBB0E">
      <w:pPr>
        <w:spacing w:line="0" w:lineRule="atLeast"/>
        <w:rPr>
          <w:rFonts w:cs="Arial"/>
          <w:sz w:val="22"/>
        </w:rPr>
      </w:pPr>
      <w:r w:rsidRPr="521FBB0E">
        <w:rPr>
          <w:rFonts w:cs="Arial"/>
          <w:sz w:val="22"/>
        </w:rPr>
        <w:t>IZPOLNJEVANJE POGOJA: kandidati, vsi partnerji v skupni ponudbi</w:t>
      </w:r>
    </w:p>
    <w:p w14:paraId="602112E9" w14:textId="77777777" w:rsidR="003A713A" w:rsidRPr="003A713A" w:rsidRDefault="003A713A" w:rsidP="003A713A">
      <w:pPr>
        <w:tabs>
          <w:tab w:val="left" w:pos="8235"/>
        </w:tabs>
        <w:spacing w:line="0" w:lineRule="atLeast"/>
        <w:rPr>
          <w:rFonts w:cs="Arial"/>
          <w:color w:val="FF0000"/>
          <w:sz w:val="22"/>
        </w:rPr>
      </w:pPr>
    </w:p>
    <w:bookmarkEnd w:id="136"/>
    <w:p w14:paraId="6FDF6EC6" w14:textId="246ACBAF" w:rsidR="003A713A" w:rsidRPr="003A713A" w:rsidRDefault="003A713A" w:rsidP="156B7698">
      <w:pPr>
        <w:tabs>
          <w:tab w:val="left" w:pos="887"/>
        </w:tabs>
        <w:spacing w:line="0" w:lineRule="atLeast"/>
        <w:rPr>
          <w:rFonts w:cs="Arial"/>
          <w:b/>
          <w:bCs/>
          <w:sz w:val="22"/>
        </w:rPr>
      </w:pPr>
      <w:r w:rsidRPr="156B7698">
        <w:rPr>
          <w:rFonts w:cs="Arial"/>
          <w:b/>
          <w:bCs/>
          <w:sz w:val="22"/>
        </w:rPr>
        <w:t xml:space="preserve">2. </w:t>
      </w:r>
      <w:r w:rsidR="00776794" w:rsidRPr="156B7698">
        <w:rPr>
          <w:rFonts w:cs="Arial"/>
          <w:b/>
          <w:bCs/>
          <w:sz w:val="22"/>
        </w:rPr>
        <w:t>Kandidat</w:t>
      </w:r>
      <w:r w:rsidRPr="156B7698">
        <w:rPr>
          <w:rFonts w:cs="Arial"/>
          <w:b/>
          <w:bCs/>
          <w:sz w:val="22"/>
        </w:rPr>
        <w:t xml:space="preserve"> mora </w:t>
      </w:r>
      <w:bookmarkStart w:id="137" w:name="_Hlk198719670"/>
      <w:r w:rsidRPr="156B7698">
        <w:rPr>
          <w:rFonts w:cs="Arial"/>
          <w:b/>
          <w:bCs/>
          <w:sz w:val="22"/>
        </w:rPr>
        <w:t xml:space="preserve">imeti zavarovano svojo odgovornost iz dejavnosti, ki vključuje </w:t>
      </w:r>
      <w:r w:rsidR="00FC5E05" w:rsidRPr="156B7698">
        <w:rPr>
          <w:rFonts w:cs="Arial"/>
          <w:b/>
          <w:bCs/>
          <w:sz w:val="22"/>
        </w:rPr>
        <w:t>krivdno (subjektivno odgovornost) in odgovornost po načelu vzročnosti (</w:t>
      </w:r>
      <w:r w:rsidRPr="156B7698">
        <w:rPr>
          <w:rFonts w:cs="Arial"/>
          <w:b/>
          <w:bCs/>
          <w:sz w:val="22"/>
        </w:rPr>
        <w:t>objektivno odgovornost</w:t>
      </w:r>
      <w:r w:rsidR="00FC5E05" w:rsidRPr="156B7698">
        <w:rPr>
          <w:rFonts w:cs="Arial"/>
          <w:b/>
          <w:bCs/>
          <w:sz w:val="22"/>
        </w:rPr>
        <w:t>)</w:t>
      </w:r>
      <w:r w:rsidRPr="156B7698">
        <w:rPr>
          <w:rFonts w:cs="Arial"/>
          <w:b/>
          <w:bCs/>
          <w:sz w:val="22"/>
        </w:rPr>
        <w:t>, in sicer za zavarovalno vsoto po dogodku v višini najmanj 100.000,00 EUR</w:t>
      </w:r>
      <w:r w:rsidR="00FC5E05" w:rsidRPr="156B7698">
        <w:rPr>
          <w:rFonts w:cs="Arial"/>
          <w:b/>
          <w:bCs/>
          <w:sz w:val="22"/>
        </w:rPr>
        <w:t>.</w:t>
      </w:r>
      <w:r w:rsidRPr="156B7698">
        <w:rPr>
          <w:rFonts w:cs="Arial"/>
          <w:b/>
          <w:bCs/>
          <w:sz w:val="22"/>
        </w:rPr>
        <w:t xml:space="preserve">  </w:t>
      </w:r>
    </w:p>
    <w:p w14:paraId="69A9A4FA" w14:textId="77777777" w:rsidR="003A713A" w:rsidRPr="003A713A" w:rsidRDefault="003A713A" w:rsidP="003A713A">
      <w:pPr>
        <w:spacing w:line="0" w:lineRule="atLeast"/>
        <w:rPr>
          <w:rFonts w:cs="Arial"/>
          <w:sz w:val="22"/>
        </w:rPr>
      </w:pPr>
    </w:p>
    <w:p w14:paraId="2C2AFF2F" w14:textId="5409799D" w:rsidR="003A713A" w:rsidRPr="003A713A" w:rsidRDefault="00FC5E05" w:rsidP="003A713A">
      <w:pPr>
        <w:spacing w:line="0" w:lineRule="atLeast"/>
        <w:rPr>
          <w:rFonts w:cs="Arial"/>
          <w:sz w:val="22"/>
        </w:rPr>
      </w:pPr>
      <w:r>
        <w:rPr>
          <w:rFonts w:cs="Arial"/>
          <w:sz w:val="22"/>
        </w:rPr>
        <w:t>Kandidat mora imeti sklenjeno veljavno zavarovanje do 30. 4. 2031</w:t>
      </w:r>
      <w:bookmarkEnd w:id="137"/>
      <w:r>
        <w:rPr>
          <w:rFonts w:cs="Arial"/>
          <w:sz w:val="22"/>
        </w:rPr>
        <w:t xml:space="preserve">. </w:t>
      </w:r>
      <w:r w:rsidR="003A713A" w:rsidRPr="003A713A">
        <w:rPr>
          <w:rFonts w:cs="Arial"/>
          <w:sz w:val="22"/>
        </w:rPr>
        <w:t xml:space="preserve">V kolikor med </w:t>
      </w:r>
      <w:r w:rsidR="00465AAC">
        <w:rPr>
          <w:rFonts w:cs="Arial"/>
          <w:sz w:val="22"/>
        </w:rPr>
        <w:t>oddajo prijave in 30. 4. 2031</w:t>
      </w:r>
      <w:r w:rsidR="003A713A" w:rsidRPr="003A713A">
        <w:rPr>
          <w:rFonts w:cs="Arial"/>
          <w:sz w:val="22"/>
        </w:rPr>
        <w:t xml:space="preserve"> zavarovanje preneha oz. se izteče, je dolžan </w:t>
      </w:r>
      <w:r w:rsidR="00465AAC">
        <w:rPr>
          <w:rFonts w:cs="Arial"/>
          <w:sz w:val="22"/>
        </w:rPr>
        <w:t xml:space="preserve">kandidat </w:t>
      </w:r>
      <w:r w:rsidR="003A713A" w:rsidRPr="003A713A">
        <w:rPr>
          <w:rFonts w:cs="Arial"/>
          <w:sz w:val="22"/>
        </w:rPr>
        <w:t xml:space="preserve">skleniti novo zavarovanje skladno z zahtevami iz prejšnjega odstavka ter naročniku pred iztekom veljavnosti zavarovalne police za to novo zavarovalno obdobje predložiti dokazila o izpolnjevanju tega pogoja, vse pod razveznim pogojem, ki nastopi v primeru ne sklenitve novega zavarovanja oz. ne podaljšanja obstoječega zavarovanja in ne predložitvijo fotokopije nove zavarovalne police. Naročnik s takim ponudnikom lahko razveže </w:t>
      </w:r>
      <w:r w:rsidR="00465AAC">
        <w:rPr>
          <w:rFonts w:cs="Arial"/>
          <w:sz w:val="22"/>
        </w:rPr>
        <w:t>pogodbo</w:t>
      </w:r>
      <w:r w:rsidR="003A713A" w:rsidRPr="003A713A">
        <w:rPr>
          <w:rFonts w:cs="Arial"/>
          <w:sz w:val="22"/>
        </w:rPr>
        <w:t>.</w:t>
      </w:r>
    </w:p>
    <w:p w14:paraId="088C8B4A" w14:textId="77777777" w:rsidR="003A713A" w:rsidRPr="003A713A" w:rsidRDefault="003A713A" w:rsidP="003A713A">
      <w:pPr>
        <w:spacing w:line="0" w:lineRule="atLeast"/>
        <w:rPr>
          <w:rFonts w:cs="Arial"/>
          <w:sz w:val="22"/>
        </w:rPr>
      </w:pPr>
    </w:p>
    <w:p w14:paraId="12C847DD" w14:textId="0D6DF4F4" w:rsidR="003A713A" w:rsidRPr="003A713A" w:rsidRDefault="003A713A" w:rsidP="003A713A">
      <w:pPr>
        <w:spacing w:line="0" w:lineRule="atLeast"/>
        <w:rPr>
          <w:rFonts w:cs="Arial"/>
          <w:b/>
          <w:sz w:val="22"/>
        </w:rPr>
      </w:pPr>
      <w:r w:rsidRPr="003A713A">
        <w:rPr>
          <w:rFonts w:cs="Arial"/>
          <w:b/>
          <w:sz w:val="22"/>
        </w:rPr>
        <w:t xml:space="preserve">Dokazila: </w:t>
      </w:r>
      <w:r w:rsidRPr="003A713A">
        <w:rPr>
          <w:rFonts w:cs="Arial"/>
          <w:sz w:val="22"/>
        </w:rPr>
        <w:t xml:space="preserve">Izpolnjen </w:t>
      </w:r>
      <w:r w:rsidRPr="003A713A">
        <w:rPr>
          <w:rFonts w:cs="Arial"/>
          <w:b/>
          <w:sz w:val="22"/>
        </w:rPr>
        <w:t xml:space="preserve">obrazec ESPD </w:t>
      </w:r>
      <w:r w:rsidRPr="003A713A">
        <w:rPr>
          <w:rFonts w:cs="Arial"/>
          <w:bCs/>
          <w:sz w:val="22"/>
        </w:rPr>
        <w:t>(</w:t>
      </w:r>
      <w:r w:rsidRPr="003A713A">
        <w:rPr>
          <w:rFonts w:cs="Arial"/>
          <w:sz w:val="22"/>
        </w:rPr>
        <w:t xml:space="preserve">»Del IV: Pogoji za sodelovanje, </w:t>
      </w:r>
      <w:r w:rsidR="00941F35">
        <w:rPr>
          <w:rFonts w:cs="Arial"/>
          <w:sz w:val="22"/>
        </w:rPr>
        <w:t xml:space="preserve">Oddelek B: Ekonomski in finančni položaj, Zavarovanje poklicne odgovornosti) </w:t>
      </w:r>
      <w:r w:rsidRPr="003A713A">
        <w:rPr>
          <w:rFonts w:cs="Arial"/>
          <w:sz w:val="22"/>
        </w:rPr>
        <w:t xml:space="preserve">ter </w:t>
      </w:r>
      <w:r w:rsidRPr="003A713A">
        <w:rPr>
          <w:rFonts w:cs="Arial"/>
          <w:b/>
          <w:sz w:val="22"/>
        </w:rPr>
        <w:t>fotokopija sklenjene veljavne zavarovalne police.</w:t>
      </w:r>
    </w:p>
    <w:p w14:paraId="2879A2AF" w14:textId="77777777" w:rsidR="003A713A" w:rsidRPr="003A713A" w:rsidRDefault="003A713A" w:rsidP="003A713A">
      <w:pPr>
        <w:spacing w:line="0" w:lineRule="atLeast"/>
        <w:rPr>
          <w:rFonts w:cs="Arial"/>
          <w:b/>
          <w:sz w:val="22"/>
        </w:rPr>
      </w:pPr>
    </w:p>
    <w:p w14:paraId="5D62CC4B" w14:textId="69BE10E3" w:rsidR="003A713A" w:rsidRPr="003A713A" w:rsidRDefault="003A713A" w:rsidP="003A713A">
      <w:pPr>
        <w:spacing w:line="0" w:lineRule="atLeast"/>
        <w:rPr>
          <w:rFonts w:cs="Arial"/>
          <w:bCs/>
          <w:sz w:val="22"/>
        </w:rPr>
      </w:pPr>
      <w:r w:rsidRPr="003A713A">
        <w:rPr>
          <w:rFonts w:cs="Arial"/>
          <w:bCs/>
          <w:sz w:val="22"/>
        </w:rPr>
        <w:lastRenderedPageBreak/>
        <w:t xml:space="preserve">IZPOLNJEVANJE POGOJA: </w:t>
      </w:r>
      <w:r w:rsidR="00432692">
        <w:rPr>
          <w:rFonts w:cs="Arial"/>
          <w:sz w:val="22"/>
        </w:rPr>
        <w:t>kandidat</w:t>
      </w:r>
    </w:p>
    <w:p w14:paraId="32444658" w14:textId="77777777" w:rsidR="003A713A" w:rsidRPr="003A713A" w:rsidRDefault="003A713A" w:rsidP="003A713A">
      <w:pPr>
        <w:spacing w:line="0" w:lineRule="atLeast"/>
        <w:rPr>
          <w:rFonts w:cs="Arial"/>
          <w:bCs/>
          <w:sz w:val="22"/>
        </w:rPr>
      </w:pPr>
    </w:p>
    <w:p w14:paraId="004B636E" w14:textId="5A4609C5" w:rsidR="003A713A" w:rsidRPr="003A713A" w:rsidRDefault="003A713A" w:rsidP="003A713A">
      <w:pPr>
        <w:spacing w:line="0" w:lineRule="atLeast"/>
        <w:rPr>
          <w:rFonts w:cs="Arial"/>
          <w:b/>
          <w:bCs/>
          <w:sz w:val="22"/>
        </w:rPr>
      </w:pPr>
      <w:r w:rsidRPr="003A713A">
        <w:rPr>
          <w:rFonts w:cs="Arial"/>
          <w:b/>
          <w:bCs/>
          <w:sz w:val="22"/>
        </w:rPr>
        <w:t xml:space="preserve">3. </w:t>
      </w:r>
      <w:r w:rsidR="00776794">
        <w:rPr>
          <w:rFonts w:cs="Arial"/>
          <w:b/>
          <w:bCs/>
          <w:sz w:val="22"/>
        </w:rPr>
        <w:t>Kandidat</w:t>
      </w:r>
      <w:r w:rsidRPr="003A713A">
        <w:rPr>
          <w:rFonts w:cs="Arial"/>
          <w:b/>
          <w:bCs/>
          <w:sz w:val="22"/>
        </w:rPr>
        <w:t xml:space="preserve"> mora izpolnjevati vse zahteve iz </w:t>
      </w:r>
      <w:r w:rsidR="00F22D28">
        <w:rPr>
          <w:rFonts w:cs="Arial"/>
          <w:b/>
          <w:bCs/>
          <w:sz w:val="22"/>
        </w:rPr>
        <w:t>Pisnega s</w:t>
      </w:r>
      <w:r w:rsidRPr="003A713A">
        <w:rPr>
          <w:rFonts w:cs="Arial"/>
          <w:b/>
          <w:bCs/>
          <w:sz w:val="22"/>
        </w:rPr>
        <w:t>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14:paraId="6732350C" w14:textId="77777777" w:rsidR="003A713A" w:rsidRPr="003A713A" w:rsidRDefault="003A713A" w:rsidP="003A713A">
      <w:pPr>
        <w:spacing w:line="0" w:lineRule="atLeast"/>
        <w:rPr>
          <w:rFonts w:cs="Arial"/>
          <w:sz w:val="22"/>
        </w:rPr>
      </w:pPr>
    </w:p>
    <w:p w14:paraId="55103819" w14:textId="2A844C8A" w:rsidR="003A713A" w:rsidRPr="003A713A" w:rsidRDefault="62E1FA3D" w:rsidP="75632117">
      <w:pPr>
        <w:spacing w:line="0" w:lineRule="atLeast"/>
        <w:rPr>
          <w:rFonts w:cs="Arial"/>
          <w:sz w:val="22"/>
        </w:rPr>
      </w:pPr>
      <w:r w:rsidRPr="75632117">
        <w:rPr>
          <w:rFonts w:cs="Arial"/>
          <w:sz w:val="22"/>
        </w:rPr>
        <w:t>Kandidati</w:t>
      </w:r>
      <w:r w:rsidR="2833D429" w:rsidRPr="75632117">
        <w:rPr>
          <w:rFonts w:cs="Arial"/>
          <w:sz w:val="22"/>
        </w:rPr>
        <w:t xml:space="preserve"> </w:t>
      </w:r>
      <w:r w:rsidR="71336AEE" w:rsidRPr="75632117">
        <w:rPr>
          <w:rFonts w:cs="Arial"/>
          <w:sz w:val="22"/>
        </w:rPr>
        <w:t>z oddaj</w:t>
      </w:r>
      <w:r w:rsidR="40E76F97" w:rsidRPr="75632117">
        <w:rPr>
          <w:rFonts w:cs="Arial"/>
          <w:sz w:val="22"/>
        </w:rPr>
        <w:t>o</w:t>
      </w:r>
      <w:r w:rsidR="71336AEE" w:rsidRPr="75632117">
        <w:rPr>
          <w:rFonts w:cs="Arial"/>
          <w:sz w:val="22"/>
        </w:rPr>
        <w:t xml:space="preserve"> prijave podajajo soglasje in sprejemanje </w:t>
      </w:r>
      <w:r w:rsidR="71336AEE" w:rsidRPr="75632117">
        <w:rPr>
          <w:rFonts w:cs="Arial"/>
          <w:b/>
          <w:bCs/>
          <w:sz w:val="22"/>
        </w:rPr>
        <w:t>Pisnega sporazuma o skupnih ukrepih za zagotavljanje varnosti in zdravja pri delu na skupnih deloviščih pogodbenih strank</w:t>
      </w:r>
      <w:r w:rsidR="2833D429" w:rsidRPr="75632117">
        <w:rPr>
          <w:rFonts w:cs="Arial"/>
          <w:sz w:val="22"/>
        </w:rPr>
        <w:t xml:space="preserve">. </w:t>
      </w:r>
      <w:r w:rsidR="71336AEE" w:rsidRPr="75632117">
        <w:rPr>
          <w:rFonts w:cs="Arial"/>
          <w:sz w:val="22"/>
        </w:rPr>
        <w:t xml:space="preserve">Pogoj za veljavnost krovne pogodbe je podpisan Pisni sporazuma o skupnih ukrepih za zagotavljanje varnosti in zdravja pri delu na skupnih deloviščih pogodbenih strank, ki ga bo naročnik skupaj s krovno pogodbo posredoval v podpis.  </w:t>
      </w:r>
    </w:p>
    <w:p w14:paraId="6A44E887" w14:textId="77777777" w:rsidR="003A713A" w:rsidRPr="003A713A" w:rsidRDefault="003A713A" w:rsidP="003A713A">
      <w:pPr>
        <w:spacing w:line="0" w:lineRule="atLeast"/>
        <w:rPr>
          <w:rFonts w:cs="Arial"/>
          <w:b/>
          <w:sz w:val="22"/>
        </w:rPr>
      </w:pPr>
    </w:p>
    <w:p w14:paraId="09B378CA" w14:textId="77777777" w:rsidR="00B07BD4" w:rsidRDefault="2833D429" w:rsidP="75632117">
      <w:pPr>
        <w:spacing w:line="0" w:lineRule="atLeast"/>
        <w:rPr>
          <w:rFonts w:cs="Arial"/>
          <w:b/>
          <w:bCs/>
          <w:sz w:val="22"/>
        </w:rPr>
      </w:pPr>
      <w:r w:rsidRPr="75632117">
        <w:rPr>
          <w:rFonts w:cs="Arial"/>
          <w:b/>
          <w:bCs/>
          <w:sz w:val="22"/>
        </w:rPr>
        <w:t xml:space="preserve">Dokazilo: </w:t>
      </w:r>
      <w:r w:rsidR="71336AEE" w:rsidRPr="75632117">
        <w:rPr>
          <w:rFonts w:cs="Arial"/>
          <w:b/>
          <w:bCs/>
          <w:sz w:val="22"/>
        </w:rPr>
        <w:t>Oddana prijava</w:t>
      </w:r>
    </w:p>
    <w:p w14:paraId="76DF3992" w14:textId="33507B31" w:rsidR="003A713A" w:rsidRDefault="003A713A"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vsi partnerji v skupni ponudbi</w:t>
      </w:r>
      <w:r w:rsidR="00362749">
        <w:rPr>
          <w:rFonts w:cs="Arial"/>
          <w:sz w:val="22"/>
        </w:rPr>
        <w:t xml:space="preserve">, </w:t>
      </w:r>
      <w:r w:rsidR="00362749" w:rsidRPr="00A521D8">
        <w:rPr>
          <w:rFonts w:cs="Arial"/>
          <w:sz w:val="22"/>
        </w:rPr>
        <w:t>podizvajalci</w:t>
      </w:r>
    </w:p>
    <w:p w14:paraId="19CCAE02" w14:textId="77777777" w:rsidR="00F50AEE" w:rsidRDefault="00F50AEE" w:rsidP="003A713A">
      <w:pPr>
        <w:spacing w:line="0" w:lineRule="atLeast"/>
        <w:rPr>
          <w:rFonts w:cs="Arial"/>
          <w:sz w:val="22"/>
        </w:rPr>
      </w:pPr>
    </w:p>
    <w:p w14:paraId="7AE87E68" w14:textId="77777777" w:rsidR="003353C1" w:rsidRPr="00A521D8" w:rsidRDefault="0073283A" w:rsidP="003353C1">
      <w:pPr>
        <w:pStyle w:val="Naslov3"/>
        <w:rPr>
          <w:rFonts w:eastAsia="Calibri" w:cs="Arial"/>
          <w:b w:val="0"/>
          <w:bCs w:val="0"/>
          <w:i w:val="0"/>
          <w:sz w:val="22"/>
          <w:szCs w:val="22"/>
        </w:rPr>
      </w:pPr>
      <w:bookmarkStart w:id="138" w:name="_Toc199957201"/>
      <w:r w:rsidRPr="00A521D8">
        <w:rPr>
          <w:rFonts w:eastAsia="Calibri" w:cs="Arial"/>
          <w:b w:val="0"/>
          <w:bCs w:val="0"/>
          <w:i w:val="0"/>
          <w:sz w:val="22"/>
          <w:szCs w:val="22"/>
        </w:rPr>
        <w:t>Pogoji za sodelovanje glede ekonomskega in finančnega položaja</w:t>
      </w:r>
      <w:bookmarkEnd w:id="138"/>
    </w:p>
    <w:p w14:paraId="500F262D" w14:textId="77777777" w:rsidR="003A713A" w:rsidRDefault="003A713A" w:rsidP="003A713A"/>
    <w:p w14:paraId="7C978EBA" w14:textId="43EDE82B" w:rsidR="003A713A" w:rsidRPr="003A713A" w:rsidRDefault="332DCEF9" w:rsidP="003A713A">
      <w:pPr>
        <w:pStyle w:val="Navadensplet"/>
        <w:spacing w:line="0" w:lineRule="atLeast"/>
        <w:jc w:val="both"/>
        <w:rPr>
          <w:rFonts w:ascii="Arial" w:eastAsia="Calibri" w:hAnsi="Arial" w:cs="Arial"/>
          <w:b/>
          <w:bCs/>
          <w:kern w:val="2"/>
          <w:sz w:val="22"/>
          <w:szCs w:val="22"/>
          <w:lang w:val="sl-SI" w:eastAsia="ar-SA"/>
        </w:rPr>
      </w:pPr>
      <w:bookmarkStart w:id="139" w:name="_Hlk42774334"/>
      <w:bookmarkStart w:id="140" w:name="_Hlk43357822"/>
      <w:r w:rsidRPr="00E41BBD">
        <w:rPr>
          <w:rFonts w:ascii="Arial" w:eastAsia="Calibri" w:hAnsi="Arial" w:cs="Arial"/>
          <w:b/>
          <w:bCs/>
          <w:kern w:val="2"/>
          <w:sz w:val="22"/>
          <w:szCs w:val="22"/>
          <w:lang w:val="sl-SI" w:eastAsia="ar-SA"/>
        </w:rPr>
        <w:t>Kandidat</w:t>
      </w:r>
      <w:r w:rsidR="2833D429" w:rsidRPr="003A713A">
        <w:rPr>
          <w:rFonts w:ascii="Arial" w:eastAsia="Calibri" w:hAnsi="Arial" w:cs="Arial"/>
          <w:b/>
          <w:bCs/>
          <w:kern w:val="2"/>
          <w:sz w:val="22"/>
          <w:szCs w:val="22"/>
          <w:lang w:val="sl-SI" w:eastAsia="ar-SA"/>
        </w:rPr>
        <w:t xml:space="preserve"> mora izkazati, da v zadnjih </w:t>
      </w:r>
      <w:r w:rsidR="00571E5E">
        <w:rPr>
          <w:rFonts w:ascii="Arial" w:eastAsia="Calibri" w:hAnsi="Arial" w:cs="Arial"/>
          <w:b/>
          <w:bCs/>
          <w:kern w:val="2"/>
          <w:sz w:val="22"/>
          <w:szCs w:val="22"/>
          <w:lang w:val="sl-SI" w:eastAsia="ar-SA"/>
        </w:rPr>
        <w:t>5</w:t>
      </w:r>
      <w:r w:rsidR="2833D429" w:rsidRPr="003A713A">
        <w:rPr>
          <w:rFonts w:ascii="Arial" w:eastAsia="Calibri" w:hAnsi="Arial" w:cs="Arial"/>
          <w:b/>
          <w:bCs/>
          <w:kern w:val="2"/>
          <w:sz w:val="22"/>
          <w:szCs w:val="22"/>
          <w:lang w:val="sl-SI" w:eastAsia="ar-SA"/>
        </w:rPr>
        <w:t xml:space="preserve"> (</w:t>
      </w:r>
      <w:r w:rsidR="00571E5E">
        <w:rPr>
          <w:rFonts w:ascii="Arial" w:eastAsia="Calibri" w:hAnsi="Arial" w:cs="Arial"/>
          <w:b/>
          <w:bCs/>
          <w:kern w:val="2"/>
          <w:sz w:val="22"/>
          <w:szCs w:val="22"/>
          <w:lang w:val="sl-SI" w:eastAsia="ar-SA"/>
        </w:rPr>
        <w:t>petih</w:t>
      </w:r>
      <w:r w:rsidR="2833D429" w:rsidRPr="003A713A">
        <w:rPr>
          <w:rFonts w:ascii="Arial" w:eastAsia="Calibri" w:hAnsi="Arial" w:cs="Arial"/>
          <w:b/>
          <w:bCs/>
          <w:kern w:val="2"/>
          <w:sz w:val="22"/>
          <w:szCs w:val="22"/>
          <w:lang w:val="sl-SI" w:eastAsia="ar-SA"/>
        </w:rPr>
        <w:t xml:space="preserve">) mesecih pred </w:t>
      </w:r>
      <w:r w:rsidR="58FFDB7F">
        <w:rPr>
          <w:rFonts w:ascii="Arial" w:eastAsia="Calibri" w:hAnsi="Arial" w:cs="Arial"/>
          <w:b/>
          <w:bCs/>
          <w:kern w:val="2"/>
          <w:sz w:val="22"/>
          <w:szCs w:val="22"/>
          <w:lang w:val="sl-SI" w:eastAsia="ar-SA"/>
        </w:rPr>
        <w:t xml:space="preserve">objavo obvestila o naročilu </w:t>
      </w:r>
      <w:r w:rsidR="2833D429" w:rsidRPr="003A713A">
        <w:rPr>
          <w:rFonts w:ascii="Arial" w:eastAsia="Calibri" w:hAnsi="Arial" w:cs="Arial"/>
          <w:b/>
          <w:bCs/>
          <w:kern w:val="2"/>
          <w:sz w:val="22"/>
          <w:szCs w:val="22"/>
          <w:lang w:val="sl-SI" w:eastAsia="ar-SA"/>
        </w:rPr>
        <w:t xml:space="preserve"> ni imel dospelih neporavnanih obveznosti pri vseh poslovnih bankah, pri katerih ima odprte poslovne račune. </w:t>
      </w:r>
      <w:bookmarkEnd w:id="139"/>
      <w:r w:rsidR="2833D429" w:rsidRPr="003A713A">
        <w:rPr>
          <w:rFonts w:ascii="Arial" w:eastAsia="Calibri" w:hAnsi="Arial" w:cs="Arial"/>
          <w:b/>
          <w:bCs/>
          <w:kern w:val="2"/>
          <w:sz w:val="22"/>
          <w:szCs w:val="22"/>
          <w:lang w:val="sl-SI" w:eastAsia="ar-SA"/>
        </w:rPr>
        <w:t xml:space="preserve">Naročnik bo izpolnjevanje pogoja preverjal s pomočjo potrdil vseh poslovnih bank, pri katerih imajo </w:t>
      </w:r>
      <w:r w:rsidR="62E1FA3D">
        <w:rPr>
          <w:rFonts w:ascii="Arial" w:eastAsia="Calibri" w:hAnsi="Arial" w:cs="Arial"/>
          <w:b/>
          <w:bCs/>
          <w:kern w:val="2"/>
          <w:sz w:val="22"/>
          <w:szCs w:val="22"/>
          <w:lang w:val="sl-SI" w:eastAsia="ar-SA"/>
        </w:rPr>
        <w:t>kandidati</w:t>
      </w:r>
      <w:r w:rsidR="2833D429" w:rsidRPr="003A713A">
        <w:rPr>
          <w:rFonts w:ascii="Arial" w:eastAsia="Calibri" w:hAnsi="Arial" w:cs="Arial"/>
          <w:b/>
          <w:bCs/>
          <w:kern w:val="2"/>
          <w:sz w:val="22"/>
          <w:szCs w:val="22"/>
          <w:lang w:val="sl-SI" w:eastAsia="ar-SA"/>
        </w:rPr>
        <w:t xml:space="preserve"> odprte poslovne račune ali z obrazcem BON-2, ki ga pridobijo na AJPES-u.</w:t>
      </w:r>
    </w:p>
    <w:p w14:paraId="5D4B6716" w14:textId="77777777" w:rsidR="003A713A" w:rsidRPr="003A713A" w:rsidRDefault="003A713A" w:rsidP="003A713A">
      <w:pPr>
        <w:spacing w:line="0" w:lineRule="atLeast"/>
        <w:rPr>
          <w:rFonts w:cs="Arial"/>
          <w:color w:val="FF0000"/>
          <w:sz w:val="22"/>
        </w:rPr>
      </w:pPr>
    </w:p>
    <w:bookmarkEnd w:id="140"/>
    <w:p w14:paraId="30BE9807" w14:textId="013AAF32" w:rsidR="003A713A" w:rsidRPr="003A713A" w:rsidRDefault="003A713A" w:rsidP="003A713A">
      <w:pPr>
        <w:spacing w:line="0" w:lineRule="atLeast"/>
        <w:rPr>
          <w:rFonts w:cs="Arial"/>
          <w:sz w:val="22"/>
        </w:rPr>
      </w:pPr>
      <w:r w:rsidRPr="003A713A">
        <w:rPr>
          <w:rFonts w:cs="Arial"/>
          <w:b/>
          <w:bCs/>
          <w:sz w:val="22"/>
        </w:rPr>
        <w:t>Dokazila:</w:t>
      </w:r>
      <w:r w:rsidRPr="003A713A">
        <w:rPr>
          <w:rFonts w:cs="Arial"/>
          <w:sz w:val="22"/>
        </w:rPr>
        <w:t xml:space="preserve"> Izpolnjen </w:t>
      </w:r>
      <w:r w:rsidRPr="003A713A">
        <w:rPr>
          <w:rFonts w:cs="Arial"/>
          <w:b/>
          <w:sz w:val="22"/>
        </w:rPr>
        <w:t xml:space="preserve">obrazec ESPD </w:t>
      </w:r>
      <w:r w:rsidRPr="003A713A">
        <w:rPr>
          <w:rFonts w:cs="Arial"/>
          <w:bCs/>
          <w:sz w:val="22"/>
        </w:rPr>
        <w:t>(</w:t>
      </w:r>
      <w:r w:rsidRPr="003A713A">
        <w:rPr>
          <w:rFonts w:cs="Arial"/>
          <w:sz w:val="22"/>
        </w:rPr>
        <w:t xml:space="preserve">»Del IV: Pogoji za sodelovanje, Skupna navedba za vse pogoje za sodelovanje, Glede pogojev za sodelovanje gospodarski subjekt izjavlja, da….) ter </w:t>
      </w:r>
      <w:r w:rsidRPr="003A713A">
        <w:rPr>
          <w:rFonts w:cs="Arial"/>
          <w:b/>
          <w:bCs/>
          <w:sz w:val="22"/>
        </w:rPr>
        <w:t>obrazec BON-2 ali potrdila vseh poslovnih bank</w:t>
      </w:r>
      <w:r w:rsidRPr="003A713A">
        <w:rPr>
          <w:rFonts w:cs="Arial"/>
          <w:sz w:val="22"/>
        </w:rPr>
        <w:t xml:space="preserve">, pri katerih imajo </w:t>
      </w:r>
      <w:r w:rsidR="00C42B78">
        <w:rPr>
          <w:rFonts w:cs="Arial"/>
          <w:sz w:val="22"/>
        </w:rPr>
        <w:t>kandidati</w:t>
      </w:r>
      <w:r w:rsidRPr="003A713A">
        <w:rPr>
          <w:rFonts w:cs="Arial"/>
          <w:sz w:val="22"/>
        </w:rPr>
        <w:t xml:space="preserve">/partnerji odprte poslovne račune. </w:t>
      </w:r>
    </w:p>
    <w:p w14:paraId="1ADB00A3" w14:textId="77777777" w:rsidR="003A713A" w:rsidRPr="003A713A" w:rsidRDefault="003A713A" w:rsidP="003A713A">
      <w:pPr>
        <w:spacing w:line="0" w:lineRule="atLeast"/>
        <w:rPr>
          <w:rFonts w:cs="Arial"/>
          <w:sz w:val="22"/>
        </w:rPr>
      </w:pPr>
    </w:p>
    <w:p w14:paraId="5EB43A9D" w14:textId="144389CB" w:rsidR="003A713A" w:rsidRPr="003A713A" w:rsidRDefault="003A713A" w:rsidP="003A713A">
      <w:pPr>
        <w:spacing w:line="0" w:lineRule="atLeast"/>
        <w:rPr>
          <w:rFonts w:cs="Arial"/>
          <w:sz w:val="22"/>
        </w:rPr>
      </w:pPr>
      <w:r w:rsidRPr="003A713A">
        <w:rPr>
          <w:rFonts w:cs="Arial"/>
          <w:sz w:val="22"/>
        </w:rPr>
        <w:t xml:space="preserve">Obrazec BON-2 ali potrdila vseh poslovnih bank, ne smejo biti starejša kot 30 dni, šteto od datuma, </w:t>
      </w:r>
      <w:r w:rsidRPr="004349FB">
        <w:rPr>
          <w:rFonts w:cs="Arial"/>
          <w:sz w:val="22"/>
        </w:rPr>
        <w:t xml:space="preserve">ko je </w:t>
      </w:r>
      <w:r w:rsidR="004349FB" w:rsidRPr="004349FB">
        <w:rPr>
          <w:rFonts w:cs="Arial"/>
          <w:sz w:val="22"/>
        </w:rPr>
        <w:t>kandidat</w:t>
      </w:r>
      <w:r w:rsidRPr="004349FB">
        <w:rPr>
          <w:rFonts w:cs="Arial"/>
          <w:sz w:val="22"/>
        </w:rPr>
        <w:t xml:space="preserve"> oddal </w:t>
      </w:r>
      <w:r w:rsidR="005A046E">
        <w:rPr>
          <w:rFonts w:cs="Arial"/>
          <w:sz w:val="22"/>
        </w:rPr>
        <w:t>prijavo</w:t>
      </w:r>
      <w:r w:rsidRPr="004349FB">
        <w:rPr>
          <w:rFonts w:cs="Arial"/>
          <w:sz w:val="22"/>
        </w:rPr>
        <w:t>.</w:t>
      </w:r>
    </w:p>
    <w:p w14:paraId="43398B3A" w14:textId="77777777" w:rsidR="003A713A" w:rsidRPr="003A713A" w:rsidRDefault="003A713A" w:rsidP="003A713A">
      <w:pPr>
        <w:pStyle w:val="Navadensplet"/>
        <w:spacing w:line="0" w:lineRule="atLeast"/>
        <w:jc w:val="both"/>
        <w:rPr>
          <w:rFonts w:ascii="Arial" w:eastAsia="Calibri" w:hAnsi="Arial" w:cs="Arial"/>
          <w:kern w:val="2"/>
          <w:sz w:val="22"/>
          <w:szCs w:val="22"/>
          <w:lang w:val="sl-SI" w:eastAsia="ar-SA"/>
        </w:rPr>
      </w:pPr>
    </w:p>
    <w:p w14:paraId="119F0305" w14:textId="33827FAF" w:rsidR="003A713A" w:rsidRPr="003A713A" w:rsidRDefault="003A713A"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vsi partnerji v skupni ponudbi</w:t>
      </w:r>
    </w:p>
    <w:p w14:paraId="40A93A9B" w14:textId="77777777" w:rsidR="003A713A" w:rsidRDefault="003A713A" w:rsidP="003A713A"/>
    <w:p w14:paraId="10A71561" w14:textId="4610CE1F" w:rsidR="00EA7461" w:rsidRDefault="00E37AFD" w:rsidP="00A672D2">
      <w:pPr>
        <w:pStyle w:val="Naslov3"/>
        <w:rPr>
          <w:sz w:val="22"/>
          <w:szCs w:val="22"/>
        </w:rPr>
      </w:pPr>
      <w:bookmarkStart w:id="141" w:name="_Toc464638539"/>
      <w:bookmarkStart w:id="142" w:name="_Toc464638541"/>
      <w:bookmarkStart w:id="143" w:name="_Toc464638544"/>
      <w:bookmarkStart w:id="144" w:name="_Toc464638546"/>
      <w:bookmarkStart w:id="145" w:name="_Toc199957202"/>
      <w:bookmarkEnd w:id="141"/>
      <w:bookmarkEnd w:id="142"/>
      <w:bookmarkEnd w:id="143"/>
      <w:bookmarkEnd w:id="144"/>
      <w:r>
        <w:rPr>
          <w:sz w:val="22"/>
          <w:szCs w:val="22"/>
        </w:rPr>
        <w:t>Minimalni pogoji za izvajanje del v gozdovih</w:t>
      </w:r>
      <w:r w:rsidR="007A174B">
        <w:rPr>
          <w:sz w:val="22"/>
          <w:szCs w:val="22"/>
        </w:rPr>
        <w:t>, kadrovska in</w:t>
      </w:r>
      <w:r>
        <w:rPr>
          <w:sz w:val="22"/>
          <w:szCs w:val="22"/>
        </w:rPr>
        <w:t xml:space="preserve"> tehn</w:t>
      </w:r>
      <w:r w:rsidR="006C11F2">
        <w:rPr>
          <w:sz w:val="22"/>
          <w:szCs w:val="22"/>
        </w:rPr>
        <w:t>ična</w:t>
      </w:r>
      <w:r w:rsidR="0073283A" w:rsidRPr="00083B88">
        <w:rPr>
          <w:sz w:val="22"/>
          <w:szCs w:val="22"/>
        </w:rPr>
        <w:t xml:space="preserve"> sposobnost</w:t>
      </w:r>
      <w:bookmarkEnd w:id="145"/>
    </w:p>
    <w:p w14:paraId="0732A8FC" w14:textId="77777777" w:rsidR="003A713A" w:rsidRDefault="003A713A" w:rsidP="003A713A"/>
    <w:p w14:paraId="24B127D3" w14:textId="4B719C41" w:rsidR="003A713A" w:rsidRPr="003A713A" w:rsidRDefault="00776794" w:rsidP="003A713A">
      <w:pPr>
        <w:spacing w:line="0" w:lineRule="atLeast"/>
        <w:rPr>
          <w:rFonts w:cs="Arial"/>
          <w:b/>
          <w:bCs/>
          <w:sz w:val="22"/>
        </w:rPr>
      </w:pPr>
      <w:r>
        <w:rPr>
          <w:rFonts w:cs="Arial"/>
          <w:b/>
          <w:bCs/>
          <w:sz w:val="22"/>
        </w:rPr>
        <w:t>Kandidat</w:t>
      </w:r>
      <w:r w:rsidR="003A713A" w:rsidRPr="003A713A">
        <w:rPr>
          <w:rFonts w:cs="Arial"/>
          <w:b/>
          <w:bCs/>
          <w:sz w:val="22"/>
        </w:rPr>
        <w:t xml:space="preserve">, vsi partnerji in vsi podizvajalci morajo v skladu z določili veljavnega Pravilnika o minimalnih pogojih, ki jih morajo izpolnjevati izvajalci del v gozdovih (Ur. l. RS, št. 35/94, 50/06, 74/11 in 80/12), izpolnjevati pogoje za opravljanje dejavnosti s področja storitev naročila, in sicer najmanj </w:t>
      </w:r>
      <w:r w:rsidR="003A713A" w:rsidRPr="003A713A">
        <w:rPr>
          <w:rFonts w:cs="Arial"/>
          <w:b/>
          <w:bCs/>
          <w:sz w:val="22"/>
          <w:u w:val="single"/>
        </w:rPr>
        <w:t>za sečnjo in spravilo lesa, ta dva pogoja je potrebno izpolnjevati kumulativno.</w:t>
      </w:r>
      <w:r w:rsidR="003A713A" w:rsidRPr="003A713A">
        <w:rPr>
          <w:rFonts w:cs="Arial"/>
          <w:b/>
          <w:bCs/>
          <w:sz w:val="22"/>
        </w:rPr>
        <w:t xml:space="preserve"> V kolikor bo </w:t>
      </w:r>
      <w:r w:rsidR="00C42B78">
        <w:rPr>
          <w:rFonts w:cs="Arial"/>
          <w:b/>
          <w:bCs/>
          <w:sz w:val="22"/>
        </w:rPr>
        <w:t>kandidat</w:t>
      </w:r>
      <w:r w:rsidR="003A713A" w:rsidRPr="003A713A">
        <w:rPr>
          <w:rFonts w:cs="Arial"/>
          <w:b/>
          <w:bCs/>
          <w:sz w:val="22"/>
        </w:rPr>
        <w:t xml:space="preserve">, partner ali podizvajalec izpolnjeval minimalne pogoje po navedenem pravilniku samo za opravljanje dejavnosti sečnje ali samo za opravljanje dejavnosti spravila, mu naročnik osnovne sposobnosti ne bo priznal in bo ponudbo takega </w:t>
      </w:r>
      <w:r w:rsidR="00C42B78">
        <w:rPr>
          <w:rFonts w:cs="Arial"/>
          <w:b/>
          <w:bCs/>
          <w:sz w:val="22"/>
        </w:rPr>
        <w:t>kandidata</w:t>
      </w:r>
      <w:r w:rsidR="003A713A" w:rsidRPr="003A713A">
        <w:rPr>
          <w:rFonts w:cs="Arial"/>
          <w:b/>
          <w:bCs/>
          <w:sz w:val="22"/>
        </w:rPr>
        <w:t xml:space="preserve"> ocenil kot nedopustno. </w:t>
      </w:r>
    </w:p>
    <w:p w14:paraId="3B517DBA" w14:textId="77777777" w:rsidR="003A713A" w:rsidRPr="003A713A" w:rsidRDefault="003A713A" w:rsidP="521FBB0E">
      <w:pPr>
        <w:rPr>
          <w:rFonts w:cs="Arial"/>
          <w:sz w:val="22"/>
          <w:highlight w:val="yellow"/>
          <w:u w:val="single"/>
        </w:rPr>
      </w:pPr>
    </w:p>
    <w:p w14:paraId="40512BA0" w14:textId="24096330" w:rsidR="003A713A" w:rsidRPr="003A713A" w:rsidRDefault="005A046E" w:rsidP="003A713A">
      <w:pPr>
        <w:spacing w:line="0" w:lineRule="atLeast"/>
        <w:ind w:right="-35"/>
        <w:rPr>
          <w:rFonts w:cs="Arial"/>
          <w:b/>
          <w:bCs/>
          <w:sz w:val="22"/>
        </w:rPr>
      </w:pPr>
      <w:r>
        <w:rPr>
          <w:rFonts w:cs="Arial"/>
          <w:sz w:val="22"/>
        </w:rPr>
        <w:t>Kandidat</w:t>
      </w:r>
      <w:r w:rsidR="003A713A" w:rsidRPr="003A713A">
        <w:rPr>
          <w:rFonts w:cs="Arial"/>
          <w:sz w:val="22"/>
        </w:rPr>
        <w:t xml:space="preserve"> mora </w:t>
      </w:r>
      <w:r w:rsidR="003A713A" w:rsidRPr="003A713A">
        <w:rPr>
          <w:rFonts w:cs="Arial"/>
          <w:b/>
          <w:sz w:val="22"/>
        </w:rPr>
        <w:t>ob oddaji ponudbe</w:t>
      </w:r>
      <w:r w:rsidR="003A713A" w:rsidRPr="003A713A">
        <w:rPr>
          <w:rFonts w:cs="Arial"/>
          <w:sz w:val="22"/>
        </w:rPr>
        <w:t xml:space="preserve"> </w:t>
      </w:r>
      <w:r w:rsidR="003A713A" w:rsidRPr="003A713A">
        <w:rPr>
          <w:rFonts w:cs="Arial"/>
          <w:b/>
          <w:bCs/>
          <w:sz w:val="22"/>
        </w:rPr>
        <w:t>razpolagati z najmanj naslednjimi kapacitetami</w:t>
      </w:r>
      <w:r w:rsidR="003A713A" w:rsidRPr="003A713A">
        <w:rPr>
          <w:rFonts w:cs="Arial"/>
          <w:sz w:val="22"/>
        </w:rPr>
        <w:t xml:space="preserve">(zaposleni kader pri </w:t>
      </w:r>
      <w:r w:rsidR="002E75A9">
        <w:rPr>
          <w:rFonts w:cs="Arial"/>
          <w:sz w:val="22"/>
        </w:rPr>
        <w:t>kandidatu</w:t>
      </w:r>
      <w:r w:rsidR="003A713A" w:rsidRPr="003A713A">
        <w:rPr>
          <w:rFonts w:cs="Arial"/>
          <w:sz w:val="22"/>
        </w:rPr>
        <w:t xml:space="preserve"> ali partnerju</w:t>
      </w:r>
      <w:r w:rsidR="002E75A9">
        <w:rPr>
          <w:rFonts w:cs="Arial"/>
          <w:sz w:val="22"/>
        </w:rPr>
        <w:t xml:space="preserve"> ali podizvaj</w:t>
      </w:r>
      <w:r w:rsidR="005F0DB0">
        <w:rPr>
          <w:rFonts w:cs="Arial"/>
          <w:sz w:val="22"/>
        </w:rPr>
        <w:t>a</w:t>
      </w:r>
      <w:r w:rsidR="002E75A9">
        <w:rPr>
          <w:rFonts w:cs="Arial"/>
          <w:sz w:val="22"/>
        </w:rPr>
        <w:t>lcu</w:t>
      </w:r>
      <w:r w:rsidR="003A713A" w:rsidRPr="003A713A">
        <w:rPr>
          <w:rFonts w:cs="Arial"/>
          <w:sz w:val="22"/>
        </w:rPr>
        <w:t>),</w:t>
      </w:r>
      <w:r w:rsidR="003A713A" w:rsidRPr="003A713A">
        <w:rPr>
          <w:rFonts w:cs="Arial"/>
          <w:b/>
          <w:bCs/>
          <w:sz w:val="22"/>
        </w:rPr>
        <w:t xml:space="preserve"> </w:t>
      </w:r>
      <w:r w:rsidR="003A713A" w:rsidRPr="003A713A">
        <w:rPr>
          <w:rFonts w:cs="Arial"/>
          <w:sz w:val="22"/>
        </w:rPr>
        <w:t>v kolikor oddaja ponudbo samostojno, oziroma ta pogoj lahko kumulativno izpolnjujejo vsi partnerji</w:t>
      </w:r>
      <w:r w:rsidR="002E75A9">
        <w:rPr>
          <w:rFonts w:cs="Arial"/>
          <w:sz w:val="22"/>
        </w:rPr>
        <w:t xml:space="preserve"> oziroma podizvajalci</w:t>
      </w:r>
      <w:r w:rsidR="003A713A" w:rsidRPr="003A713A">
        <w:rPr>
          <w:rFonts w:cs="Arial"/>
          <w:sz w:val="22"/>
        </w:rPr>
        <w:t xml:space="preserve"> v kolikor gre za skupno ponudbo s partnerji</w:t>
      </w:r>
      <w:r w:rsidR="002E75A9">
        <w:rPr>
          <w:rFonts w:cs="Arial"/>
          <w:sz w:val="22"/>
        </w:rPr>
        <w:t xml:space="preserve"> ali podizvajalci</w:t>
      </w:r>
      <w:r w:rsidR="003A713A" w:rsidRPr="003A713A">
        <w:rPr>
          <w:rFonts w:cs="Arial"/>
          <w:sz w:val="22"/>
        </w:rPr>
        <w:t>:</w:t>
      </w:r>
    </w:p>
    <w:p w14:paraId="050377EA" w14:textId="77777777" w:rsidR="003A713A" w:rsidRPr="003A713A" w:rsidRDefault="003A713A" w:rsidP="003A713A">
      <w:pPr>
        <w:spacing w:line="0" w:lineRule="atLeast"/>
        <w:ind w:right="-35"/>
        <w:rPr>
          <w:rFonts w:cs="Arial"/>
          <w:b/>
          <w:bCs/>
          <w:sz w:val="22"/>
        </w:rPr>
      </w:pPr>
    </w:p>
    <w:p w14:paraId="711BF6DD" w14:textId="77777777" w:rsidR="003A713A" w:rsidRDefault="003A713A" w:rsidP="00F422CF">
      <w:pPr>
        <w:numPr>
          <w:ilvl w:val="0"/>
          <w:numId w:val="14"/>
        </w:numPr>
        <w:suppressAutoHyphens/>
        <w:spacing w:line="0" w:lineRule="atLeast"/>
        <w:rPr>
          <w:rFonts w:cs="Arial"/>
          <w:b/>
          <w:sz w:val="22"/>
        </w:rPr>
      </w:pPr>
      <w:r w:rsidRPr="003A713A">
        <w:rPr>
          <w:rFonts w:cs="Arial"/>
          <w:b/>
          <w:bCs/>
          <w:sz w:val="22"/>
        </w:rPr>
        <w:lastRenderedPageBreak/>
        <w:t>enim (1)</w:t>
      </w:r>
      <w:r w:rsidRPr="003A713A">
        <w:rPr>
          <w:rFonts w:cs="Arial"/>
          <w:sz w:val="22"/>
        </w:rPr>
        <w:t xml:space="preserve"> usposobljenim sekačem ali </w:t>
      </w:r>
      <w:r w:rsidRPr="003A713A">
        <w:rPr>
          <w:rFonts w:cs="Arial"/>
          <w:b/>
          <w:bCs/>
          <w:sz w:val="22"/>
        </w:rPr>
        <w:t xml:space="preserve">enim (1) </w:t>
      </w:r>
      <w:r w:rsidRPr="003A713A">
        <w:rPr>
          <w:rFonts w:cs="Arial"/>
          <w:sz w:val="22"/>
        </w:rPr>
        <w:t xml:space="preserve">usposobljenim upraviteljem stroja za sečnjo </w:t>
      </w:r>
      <w:r w:rsidRPr="003A713A">
        <w:rPr>
          <w:rFonts w:cs="Arial"/>
          <w:b/>
          <w:sz w:val="22"/>
        </w:rPr>
        <w:t xml:space="preserve">ter </w:t>
      </w:r>
    </w:p>
    <w:p w14:paraId="52572F09" w14:textId="77777777" w:rsidR="00A30049" w:rsidRPr="003A713A" w:rsidRDefault="00A30049" w:rsidP="00A30049">
      <w:pPr>
        <w:suppressAutoHyphens/>
        <w:spacing w:line="0" w:lineRule="atLeast"/>
        <w:ind w:left="720"/>
        <w:rPr>
          <w:rFonts w:cs="Arial"/>
          <w:b/>
          <w:sz w:val="22"/>
        </w:rPr>
      </w:pPr>
    </w:p>
    <w:p w14:paraId="58DA7897" w14:textId="79E6E254" w:rsidR="003A713A" w:rsidRPr="00C92052" w:rsidRDefault="003A713A" w:rsidP="00F422CF">
      <w:pPr>
        <w:numPr>
          <w:ilvl w:val="0"/>
          <w:numId w:val="15"/>
        </w:numPr>
        <w:spacing w:line="0" w:lineRule="atLeast"/>
        <w:rPr>
          <w:rFonts w:cs="Arial"/>
          <w:sz w:val="22"/>
        </w:rPr>
      </w:pPr>
      <w:r w:rsidRPr="003A713A">
        <w:rPr>
          <w:rFonts w:cs="Arial"/>
          <w:b/>
          <w:bCs/>
          <w:sz w:val="22"/>
        </w:rPr>
        <w:t>enim (1)</w:t>
      </w:r>
      <w:r w:rsidRPr="003A713A">
        <w:rPr>
          <w:rFonts w:cs="Arial"/>
          <w:sz w:val="22"/>
        </w:rPr>
        <w:t xml:space="preserve"> usposobljenim traktoristom ali </w:t>
      </w:r>
      <w:r w:rsidRPr="003A713A">
        <w:rPr>
          <w:rFonts w:cs="Arial"/>
          <w:b/>
          <w:bCs/>
          <w:sz w:val="22"/>
        </w:rPr>
        <w:t>enim (1)</w:t>
      </w:r>
      <w:r w:rsidRPr="003A713A">
        <w:rPr>
          <w:rFonts w:cs="Arial"/>
          <w:sz w:val="22"/>
        </w:rPr>
        <w:t xml:space="preserve"> gozdarskim žičničarjem ali  </w:t>
      </w:r>
      <w:r w:rsidRPr="003A713A">
        <w:rPr>
          <w:rFonts w:cs="Arial"/>
          <w:b/>
          <w:bCs/>
          <w:sz w:val="22"/>
        </w:rPr>
        <w:t>enim (1)</w:t>
      </w:r>
      <w:r w:rsidRPr="003A713A">
        <w:rPr>
          <w:rFonts w:cs="Arial"/>
          <w:sz w:val="22"/>
        </w:rPr>
        <w:t xml:space="preserve"> upravljalcem stroja za izvoz lesa </w:t>
      </w:r>
      <w:r w:rsidRPr="003A713A">
        <w:rPr>
          <w:rFonts w:cs="Arial"/>
          <w:b/>
          <w:bCs/>
          <w:sz w:val="22"/>
        </w:rPr>
        <w:t>ter</w:t>
      </w:r>
    </w:p>
    <w:p w14:paraId="29859E36" w14:textId="77777777" w:rsidR="006C11F2" w:rsidRPr="003A713A" w:rsidRDefault="006C11F2" w:rsidP="00C92052">
      <w:pPr>
        <w:spacing w:line="0" w:lineRule="atLeast"/>
        <w:ind w:left="720"/>
        <w:rPr>
          <w:rFonts w:cs="Arial"/>
          <w:sz w:val="22"/>
        </w:rPr>
      </w:pPr>
    </w:p>
    <w:p w14:paraId="50511FE2" w14:textId="77777777" w:rsidR="003A713A" w:rsidRPr="003A713A" w:rsidRDefault="003A713A" w:rsidP="00F422CF">
      <w:pPr>
        <w:numPr>
          <w:ilvl w:val="0"/>
          <w:numId w:val="15"/>
        </w:numPr>
        <w:spacing w:line="0" w:lineRule="atLeast"/>
        <w:rPr>
          <w:rFonts w:cs="Arial"/>
          <w:sz w:val="22"/>
        </w:rPr>
      </w:pPr>
      <w:r w:rsidRPr="003A713A">
        <w:rPr>
          <w:rFonts w:cs="Arial"/>
          <w:b/>
          <w:bCs/>
          <w:sz w:val="22"/>
        </w:rPr>
        <w:t>enim (1)</w:t>
      </w:r>
      <w:r w:rsidRPr="003A713A">
        <w:rPr>
          <w:rFonts w:cs="Arial"/>
          <w:sz w:val="22"/>
        </w:rPr>
        <w:t xml:space="preserve"> </w:t>
      </w:r>
      <w:r w:rsidRPr="003A713A">
        <w:rPr>
          <w:rFonts w:cs="Arial"/>
          <w:b/>
          <w:bCs/>
          <w:sz w:val="22"/>
        </w:rPr>
        <w:t xml:space="preserve">sredstvom za spravilo lesa, </w:t>
      </w:r>
      <w:r w:rsidRPr="003A713A">
        <w:rPr>
          <w:rFonts w:cs="Arial"/>
          <w:sz w:val="22"/>
        </w:rPr>
        <w:t xml:space="preserve">kot je na primer prilagojen kmetijski traktor, gozdarski </w:t>
      </w:r>
      <w:proofErr w:type="spellStart"/>
      <w:r w:rsidRPr="003A713A">
        <w:rPr>
          <w:rFonts w:cs="Arial"/>
          <w:sz w:val="22"/>
        </w:rPr>
        <w:t>zgibnik</w:t>
      </w:r>
      <w:proofErr w:type="spellEnd"/>
      <w:r w:rsidRPr="003A713A">
        <w:rPr>
          <w:rFonts w:cs="Arial"/>
          <w:sz w:val="22"/>
        </w:rPr>
        <w:t xml:space="preserve">, traktor goseničar, traktor z gozdarsko traktorsko polprikolico, gozdarska žičnica ali zgibni </w:t>
      </w:r>
      <w:proofErr w:type="spellStart"/>
      <w:r w:rsidRPr="003A713A">
        <w:rPr>
          <w:rFonts w:cs="Arial"/>
          <w:sz w:val="22"/>
        </w:rPr>
        <w:t>polprikoličar</w:t>
      </w:r>
      <w:proofErr w:type="spellEnd"/>
      <w:r w:rsidRPr="003A713A">
        <w:rPr>
          <w:rFonts w:cs="Arial"/>
          <w:sz w:val="22"/>
        </w:rPr>
        <w:t>.</w:t>
      </w:r>
    </w:p>
    <w:p w14:paraId="5340F193" w14:textId="77777777" w:rsidR="003A713A" w:rsidRPr="003A713A" w:rsidRDefault="003A713A" w:rsidP="003A713A">
      <w:pPr>
        <w:spacing w:line="0" w:lineRule="atLeast"/>
        <w:rPr>
          <w:rFonts w:cs="Arial"/>
          <w:sz w:val="22"/>
          <w:highlight w:val="yellow"/>
        </w:rPr>
      </w:pPr>
    </w:p>
    <w:p w14:paraId="7D807163" w14:textId="0BDAADE1" w:rsidR="003A713A" w:rsidRPr="003A713A" w:rsidRDefault="003A713A" w:rsidP="003A713A">
      <w:pPr>
        <w:spacing w:line="0" w:lineRule="atLeast"/>
        <w:rPr>
          <w:rFonts w:cs="Arial"/>
          <w:sz w:val="22"/>
        </w:rPr>
      </w:pPr>
      <w:r w:rsidRPr="003A713A">
        <w:rPr>
          <w:rFonts w:cs="Arial"/>
          <w:sz w:val="22"/>
        </w:rPr>
        <w:t xml:space="preserve">Usposobljenost delavcev, ki opravljajo sečnjo in spravilo, mora </w:t>
      </w:r>
      <w:r w:rsidR="002E75A9">
        <w:rPr>
          <w:rFonts w:cs="Arial"/>
          <w:sz w:val="22"/>
        </w:rPr>
        <w:t>kandidat</w:t>
      </w:r>
      <w:r w:rsidRPr="003A713A">
        <w:rPr>
          <w:rFonts w:cs="Arial"/>
          <w:sz w:val="22"/>
        </w:rPr>
        <w:t xml:space="preserve"> dokazati v skladu s Pravilnikom o minimalnih pogojih, ki jih morajo izpolnjevati izvajalci del v gozdovih (Uradni list RS, št. 35/94, 50/06, 74/11 in 80/12), in sicer morajo izvajalci zagotoviti, da posamezna spodaj navedena dela opravljajo delavci, ki imajo najmanj naslednjo izobrazbo oziroma usposobljenost:</w:t>
      </w:r>
    </w:p>
    <w:p w14:paraId="438ACCC4" w14:textId="77777777" w:rsidR="003A713A" w:rsidRPr="003A713A" w:rsidRDefault="003A713A" w:rsidP="003A713A">
      <w:pPr>
        <w:spacing w:line="0" w:lineRule="atLeast"/>
        <w:rPr>
          <w:rFonts w:cs="Arial"/>
          <w:sz w:val="22"/>
          <w:highlight w:val="yellow"/>
        </w:rPr>
      </w:pPr>
    </w:p>
    <w:p w14:paraId="3EDE40F6"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 xml:space="preserve">projektiranje spravila lesa z gozdnimi žičnicami: izobrazba </w:t>
      </w:r>
      <w:proofErr w:type="spellStart"/>
      <w:r w:rsidRPr="003A713A">
        <w:rPr>
          <w:rFonts w:cs="Arial"/>
          <w:sz w:val="22"/>
        </w:rPr>
        <w:t>podravni</w:t>
      </w:r>
      <w:proofErr w:type="spellEnd"/>
      <w:r w:rsidRPr="003A713A">
        <w:rPr>
          <w:rFonts w:cs="Arial"/>
          <w:sz w:val="22"/>
        </w:rPr>
        <w:t xml:space="preserve"> 6/1 s področja gozdarstva z opravljenim tečajem, katerega vsebina in obseg sta v skladu s katalogom strokovnih znanj in spretnosti za poklicni standard gozdarski žičničar;</w:t>
      </w:r>
    </w:p>
    <w:p w14:paraId="6F6EFB53"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 xml:space="preserve">sečno-spravilno načrtovanje v zahtevnejših delovnih razmerah oziroma na območjih z več možnostmi za spravilo, organiziranje del in nadzor: izobrazba </w:t>
      </w:r>
      <w:proofErr w:type="spellStart"/>
      <w:r w:rsidRPr="003A713A">
        <w:rPr>
          <w:rFonts w:cs="Arial"/>
          <w:sz w:val="22"/>
        </w:rPr>
        <w:t>podravni</w:t>
      </w:r>
      <w:proofErr w:type="spellEnd"/>
      <w:r w:rsidRPr="003A713A">
        <w:rPr>
          <w:rFonts w:cs="Arial"/>
          <w:sz w:val="22"/>
        </w:rPr>
        <w:t xml:space="preserve"> 6/1 s področja gozdarstva;</w:t>
      </w:r>
    </w:p>
    <w:p w14:paraId="0FAC96D1"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strojna sečnja, nakladanje, razkladanje in prevoz lesa: 4. raven izobrazbe in tečaj za usposobitev za konkretno delo ali pridobljen ustrezen certifikat o nacionalni poklicni kvalifikaciji;</w:t>
      </w:r>
    </w:p>
    <w:p w14:paraId="6B22868C"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žično spravilo: ustrezen certifikat o nacionalni poklicni kvalifikaciji;</w:t>
      </w:r>
    </w:p>
    <w:p w14:paraId="269092A9"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traktorsko spravilo, sečnja z motorno žago, izdelava in dodelava gozdnih lesnih sortimentov ter nega mladovja: 4. raven izobrazbe s področja gozdarstva ali pridobljen ustrezen certifikat o nacionalni poklicni kvalifikaciji;</w:t>
      </w:r>
    </w:p>
    <w:p w14:paraId="13572328" w14:textId="77777777" w:rsidR="003A713A" w:rsidRPr="003A713A" w:rsidRDefault="003A713A" w:rsidP="003A713A">
      <w:pPr>
        <w:spacing w:line="0" w:lineRule="atLeast"/>
        <w:rPr>
          <w:rFonts w:cs="Arial"/>
          <w:sz w:val="22"/>
          <w:highlight w:val="yellow"/>
        </w:rPr>
      </w:pPr>
    </w:p>
    <w:p w14:paraId="10EC6D22" w14:textId="77777777" w:rsidR="003A713A" w:rsidRPr="003A713A" w:rsidRDefault="003A713A" w:rsidP="003A713A">
      <w:pPr>
        <w:spacing w:line="0" w:lineRule="atLeast"/>
        <w:rPr>
          <w:rFonts w:cs="Arial"/>
          <w:sz w:val="22"/>
        </w:rPr>
      </w:pPr>
      <w:r w:rsidRPr="003A713A">
        <w:rPr>
          <w:rFonts w:cs="Arial"/>
          <w:sz w:val="22"/>
        </w:rPr>
        <w:t>Dokazila o zagotavljanju ustrezne usposobljenosti delavcev, ki opravljajo sečnjo in spravilo, so kopije potrdil o ustrezni usposobljenosti, ki je predpisana s Pravilnikom o minimalnih pogojih, ki jih morajo izpolnjevati izvajalci del v gozdovih (Uradni list RS, št. 35/94, 50/06, 74/11 in 80/12). Naročnik bo preverjal usposobljenost v skladu z navedenim Pravilnikom o minimalnih pogojih in sicer bo upošteval tudi:</w:t>
      </w:r>
    </w:p>
    <w:p w14:paraId="59235C49" w14:textId="77777777" w:rsidR="003A713A" w:rsidRPr="003A713A" w:rsidRDefault="003A713A" w:rsidP="003A713A">
      <w:pPr>
        <w:spacing w:line="0" w:lineRule="atLeast"/>
        <w:rPr>
          <w:rFonts w:cs="Arial"/>
          <w:sz w:val="22"/>
        </w:rPr>
      </w:pPr>
    </w:p>
    <w:p w14:paraId="3C98396E"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Pogoje glede strokovne usposobljenosti iz 3., 4. in 5. alineje četrtega odstavka te točke izpolnjujejo tudi delavci, ki imajo dokazila o opravljenih tečajih za dela v gozdu, ki so jih do uveljavitve zakona p gozdovih organizirale gozdnogospodarske organizacije.</w:t>
      </w:r>
    </w:p>
    <w:p w14:paraId="36E013CB" w14:textId="77777777" w:rsidR="003A713A" w:rsidRPr="003A713A" w:rsidRDefault="003A713A" w:rsidP="00F422CF">
      <w:pPr>
        <w:numPr>
          <w:ilvl w:val="0"/>
          <w:numId w:val="14"/>
        </w:numPr>
        <w:suppressAutoHyphens/>
        <w:spacing w:line="0" w:lineRule="atLeast"/>
        <w:rPr>
          <w:rFonts w:cs="Arial"/>
          <w:sz w:val="22"/>
        </w:rPr>
      </w:pPr>
      <w:r w:rsidRPr="003A713A">
        <w:rPr>
          <w:rFonts w:cs="Arial"/>
          <w:sz w:val="22"/>
        </w:rPr>
        <w:t>Delavci, ki. so opravljali dela v gozdu, vendar pa ne izpolnjujejo pogojev iz prejšnje alineje tega odstavka, lahko opravijo preizkus strokovnega znanja pri pooblaščeni gozdarski izobraževalni organizaciji. Če uspešno opravijo preizkus do 1. 1. 1996, izpolnijo pogoje iz prvega odstavka tega člena.</w:t>
      </w:r>
    </w:p>
    <w:p w14:paraId="4D641CA0" w14:textId="77777777" w:rsidR="003A713A" w:rsidRPr="003A713A" w:rsidRDefault="003A713A" w:rsidP="003A713A">
      <w:pPr>
        <w:spacing w:line="0" w:lineRule="atLeast"/>
        <w:rPr>
          <w:rFonts w:cs="Arial"/>
          <w:sz w:val="22"/>
          <w:highlight w:val="yellow"/>
        </w:rPr>
      </w:pPr>
    </w:p>
    <w:p w14:paraId="14AB03B7" w14:textId="77777777" w:rsidR="003A713A" w:rsidRPr="003A713A" w:rsidRDefault="003A713A" w:rsidP="003A713A">
      <w:pPr>
        <w:spacing w:line="0" w:lineRule="atLeast"/>
        <w:rPr>
          <w:rFonts w:cs="Arial"/>
          <w:sz w:val="22"/>
        </w:rPr>
      </w:pPr>
      <w:r w:rsidRPr="003A713A">
        <w:rPr>
          <w:rFonts w:cs="Arial"/>
          <w:sz w:val="22"/>
        </w:rPr>
        <w:t>Naročnik bo zahteval ustrezno usposobljenost kadra za sečno-spravilno načrtovanje v zahtevnejših delovnih razmerah oziroma na območjih z več možnostmi za spravilo, organiziranje del in nadzor poteka del v drugi fazi javnega naročanja pri vseh posameznih naročilih, kjer bo predvidel različne vrste spravila ter pri vseh naročilih, ki se oddajajo na podlagi plana sečnje.</w:t>
      </w:r>
    </w:p>
    <w:p w14:paraId="7FBA31EF" w14:textId="77777777" w:rsidR="003A713A" w:rsidRPr="003A713A" w:rsidRDefault="003A713A" w:rsidP="003A713A">
      <w:pPr>
        <w:rPr>
          <w:rFonts w:cs="Arial"/>
          <w:sz w:val="22"/>
          <w:highlight w:val="yellow"/>
        </w:rPr>
      </w:pPr>
    </w:p>
    <w:p w14:paraId="251A8F58" w14:textId="7E7443D5" w:rsidR="003A713A" w:rsidRPr="003A713A" w:rsidRDefault="003A713A" w:rsidP="003A713A">
      <w:pPr>
        <w:spacing w:line="0" w:lineRule="atLeast"/>
        <w:rPr>
          <w:rFonts w:cs="Arial"/>
          <w:sz w:val="22"/>
        </w:rPr>
      </w:pPr>
      <w:r w:rsidRPr="003A713A">
        <w:rPr>
          <w:rFonts w:cs="Arial"/>
          <w:sz w:val="22"/>
        </w:rPr>
        <w:t xml:space="preserve">Naročnik bo pri preverjanju usposobljenosti za podjetja, ki imajo sedež v Republiki Sloveniji, upošteval samo dokazila v skladu s Pravilnikom o minimalnih pogojih, ki jih morajo izpolnjevati izvajalci del v gozdovih (Uradni list RS, št. 35/94, 50/06, 74/11 in 80/12). Naročnik bo za podjetja, ki imajo sedež izven Republike Slovenije, upošteval samo dokazila, ki jih mora </w:t>
      </w:r>
      <w:r w:rsidR="002E75A9">
        <w:rPr>
          <w:rFonts w:cs="Arial"/>
          <w:sz w:val="22"/>
        </w:rPr>
        <w:t>kandidat</w:t>
      </w:r>
      <w:r w:rsidRPr="003A713A">
        <w:rPr>
          <w:rFonts w:cs="Arial"/>
          <w:sz w:val="22"/>
        </w:rPr>
        <w:t xml:space="preserve"> izpolnjevati za opravljanje predmetnih storitev v državi, kjer ima registriran sedež podjetja.</w:t>
      </w:r>
    </w:p>
    <w:p w14:paraId="06F9DDA4" w14:textId="77777777" w:rsidR="003A713A" w:rsidRPr="003A713A" w:rsidRDefault="003A713A" w:rsidP="003A713A">
      <w:pPr>
        <w:spacing w:line="0" w:lineRule="atLeast"/>
        <w:rPr>
          <w:rFonts w:cs="Arial"/>
          <w:sz w:val="22"/>
        </w:rPr>
      </w:pPr>
    </w:p>
    <w:p w14:paraId="3AB898AC" w14:textId="77777777" w:rsidR="003A713A" w:rsidRPr="003A713A" w:rsidRDefault="003A713A" w:rsidP="003A713A">
      <w:pPr>
        <w:spacing w:line="0" w:lineRule="atLeast"/>
        <w:rPr>
          <w:rFonts w:cs="Arial"/>
          <w:sz w:val="22"/>
        </w:rPr>
      </w:pPr>
      <w:r w:rsidRPr="003A713A">
        <w:rPr>
          <w:rFonts w:cs="Arial"/>
          <w:sz w:val="22"/>
        </w:rPr>
        <w:lastRenderedPageBreak/>
        <w:t xml:space="preserve">Dokazila o zagotavljanju razpolaganja s stroji so lahko računi, izpisi iz registra osnovnih sredstev, pogodba o poslovnem najemu ipd. </w:t>
      </w:r>
    </w:p>
    <w:p w14:paraId="56C5CBE2" w14:textId="77777777" w:rsidR="003A713A" w:rsidRPr="003A713A" w:rsidRDefault="003A713A" w:rsidP="003A713A">
      <w:pPr>
        <w:spacing w:line="0" w:lineRule="atLeast"/>
        <w:rPr>
          <w:rFonts w:cs="Arial"/>
          <w:sz w:val="22"/>
        </w:rPr>
      </w:pPr>
    </w:p>
    <w:p w14:paraId="7D2B8F4A" w14:textId="516B05A7" w:rsidR="003A713A" w:rsidRPr="003A713A" w:rsidRDefault="00432692" w:rsidP="003A713A">
      <w:pPr>
        <w:spacing w:line="0" w:lineRule="atLeast"/>
        <w:rPr>
          <w:rFonts w:cs="Arial"/>
          <w:sz w:val="22"/>
        </w:rPr>
      </w:pPr>
      <w:r>
        <w:rPr>
          <w:rFonts w:cs="Arial"/>
          <w:sz w:val="22"/>
        </w:rPr>
        <w:t>Kandidat</w:t>
      </w:r>
      <w:r w:rsidR="003A713A" w:rsidRPr="003A713A">
        <w:rPr>
          <w:rFonts w:cs="Arial"/>
          <w:sz w:val="22"/>
        </w:rPr>
        <w:t xml:space="preserve"> bo lahko tekom izvajanja </w:t>
      </w:r>
      <w:r w:rsidR="005123F1">
        <w:rPr>
          <w:rFonts w:cs="Arial"/>
          <w:sz w:val="22"/>
        </w:rPr>
        <w:t>DNS</w:t>
      </w:r>
      <w:r w:rsidR="003A713A" w:rsidRPr="003A713A">
        <w:rPr>
          <w:rFonts w:cs="Arial"/>
          <w:sz w:val="22"/>
        </w:rPr>
        <w:t xml:space="preserve"> SEC 202</w:t>
      </w:r>
      <w:r w:rsidR="005123F1">
        <w:rPr>
          <w:rFonts w:cs="Arial"/>
          <w:sz w:val="22"/>
        </w:rPr>
        <w:t>6</w:t>
      </w:r>
      <w:r w:rsidR="003A713A" w:rsidRPr="003A713A">
        <w:rPr>
          <w:rFonts w:cs="Arial"/>
          <w:sz w:val="22"/>
        </w:rPr>
        <w:t xml:space="preserve"> prijavil nov kader in novo mehanizacijo, ki ustreza zgoraj navedenim pogojem.</w:t>
      </w:r>
      <w:r w:rsidR="002B713C">
        <w:rPr>
          <w:rFonts w:cs="Arial"/>
          <w:sz w:val="22"/>
        </w:rPr>
        <w:t xml:space="preserve"> </w:t>
      </w:r>
    </w:p>
    <w:p w14:paraId="0B250332" w14:textId="77777777" w:rsidR="003A713A" w:rsidRPr="003A713A" w:rsidRDefault="003A713A" w:rsidP="003A713A">
      <w:pPr>
        <w:spacing w:line="0" w:lineRule="atLeast"/>
        <w:rPr>
          <w:rFonts w:cs="Arial"/>
          <w:sz w:val="22"/>
        </w:rPr>
      </w:pPr>
    </w:p>
    <w:p w14:paraId="25F84BA4" w14:textId="77777777" w:rsidR="003A713A" w:rsidRPr="003A713A" w:rsidRDefault="003A713A" w:rsidP="003A713A">
      <w:pPr>
        <w:rPr>
          <w:rFonts w:cs="Arial"/>
          <w:b/>
          <w:sz w:val="22"/>
        </w:rPr>
      </w:pPr>
      <w:r w:rsidRPr="003A713A">
        <w:rPr>
          <w:rFonts w:cs="Arial"/>
          <w:b/>
          <w:sz w:val="22"/>
        </w:rPr>
        <w:t xml:space="preserve">Dokazila: </w:t>
      </w:r>
    </w:p>
    <w:p w14:paraId="417A8814" w14:textId="77777777" w:rsidR="003A713A" w:rsidRPr="003A713A" w:rsidRDefault="003A713A" w:rsidP="003A713A">
      <w:pPr>
        <w:spacing w:line="0" w:lineRule="atLeast"/>
        <w:rPr>
          <w:rFonts w:cs="Arial"/>
          <w:sz w:val="22"/>
        </w:rPr>
      </w:pPr>
      <w:r w:rsidRPr="003A713A">
        <w:rPr>
          <w:rFonts w:cs="Arial"/>
          <w:b/>
          <w:sz w:val="22"/>
        </w:rPr>
        <w:t>1</w:t>
      </w:r>
      <w:r w:rsidRPr="003A713A">
        <w:rPr>
          <w:rFonts w:cs="Arial"/>
          <w:sz w:val="22"/>
        </w:rPr>
        <w:t xml:space="preserve">. Izpolnjen </w:t>
      </w:r>
      <w:r w:rsidRPr="003A713A">
        <w:rPr>
          <w:rFonts w:cs="Arial"/>
          <w:b/>
          <w:sz w:val="22"/>
        </w:rPr>
        <w:t xml:space="preserve">obrazec ESPD </w:t>
      </w:r>
      <w:r w:rsidRPr="003A713A">
        <w:rPr>
          <w:rFonts w:cs="Arial"/>
          <w:bCs/>
          <w:sz w:val="22"/>
        </w:rPr>
        <w:t>(</w:t>
      </w:r>
      <w:r w:rsidRPr="003A713A">
        <w:rPr>
          <w:rFonts w:cs="Arial"/>
          <w:sz w:val="22"/>
        </w:rPr>
        <w:t>»Del IV: Pogoji za sodelovanje, Skupna navedba za vse pogoje za sodelovanje, Glede pogojev za sodelovanje gospodarski subjekt izjavlja, da….).</w:t>
      </w:r>
    </w:p>
    <w:p w14:paraId="14C33545" w14:textId="77777777" w:rsidR="003A713A" w:rsidRPr="003A713A" w:rsidRDefault="003A713A" w:rsidP="003A713A">
      <w:pPr>
        <w:spacing w:line="0" w:lineRule="atLeast"/>
        <w:rPr>
          <w:rFonts w:cs="Arial"/>
          <w:sz w:val="22"/>
        </w:rPr>
      </w:pPr>
    </w:p>
    <w:p w14:paraId="1FDF4EEB" w14:textId="56A42BDD" w:rsidR="003A713A" w:rsidRPr="003A713A" w:rsidRDefault="003A713A" w:rsidP="003A713A">
      <w:pPr>
        <w:spacing w:line="0" w:lineRule="atLeast"/>
        <w:rPr>
          <w:rFonts w:cs="Arial"/>
          <w:b/>
          <w:sz w:val="22"/>
        </w:rPr>
      </w:pPr>
      <w:r w:rsidRPr="003A713A">
        <w:rPr>
          <w:rFonts w:cs="Arial"/>
          <w:b/>
          <w:bCs/>
          <w:sz w:val="22"/>
        </w:rPr>
        <w:t>2.</w:t>
      </w:r>
      <w:r w:rsidRPr="003A713A">
        <w:rPr>
          <w:rFonts w:cs="Arial"/>
          <w:sz w:val="22"/>
        </w:rPr>
        <w:t xml:space="preserve"> Izpolnjen obrazec »</w:t>
      </w:r>
      <w:r w:rsidR="00955D1F">
        <w:rPr>
          <w:rFonts w:cs="Arial"/>
          <w:b/>
          <w:bCs/>
          <w:sz w:val="22"/>
        </w:rPr>
        <w:t>Izjava o</w:t>
      </w:r>
      <w:r w:rsidRPr="003A713A">
        <w:rPr>
          <w:rFonts w:cs="Arial"/>
          <w:b/>
          <w:bCs/>
          <w:sz w:val="22"/>
        </w:rPr>
        <w:t xml:space="preserve"> tehn</w:t>
      </w:r>
      <w:r w:rsidR="006C11F2">
        <w:rPr>
          <w:rFonts w:cs="Arial"/>
          <w:b/>
          <w:bCs/>
          <w:sz w:val="22"/>
        </w:rPr>
        <w:t>ičn</w:t>
      </w:r>
      <w:r w:rsidR="00955D1F">
        <w:rPr>
          <w:rFonts w:cs="Arial"/>
          <w:b/>
          <w:bCs/>
          <w:sz w:val="22"/>
        </w:rPr>
        <w:t>i</w:t>
      </w:r>
      <w:r w:rsidRPr="003A713A">
        <w:rPr>
          <w:rFonts w:cs="Arial"/>
          <w:b/>
          <w:bCs/>
          <w:sz w:val="22"/>
        </w:rPr>
        <w:t xml:space="preserve"> in kadrovsk</w:t>
      </w:r>
      <w:r w:rsidR="00955D1F">
        <w:rPr>
          <w:rFonts w:cs="Arial"/>
          <w:b/>
          <w:bCs/>
          <w:sz w:val="22"/>
        </w:rPr>
        <w:t>i</w:t>
      </w:r>
      <w:r w:rsidRPr="003A713A">
        <w:rPr>
          <w:rFonts w:cs="Arial"/>
          <w:b/>
          <w:bCs/>
          <w:sz w:val="22"/>
        </w:rPr>
        <w:t xml:space="preserve"> usposobljenost</w:t>
      </w:r>
      <w:r w:rsidR="00955D1F">
        <w:rPr>
          <w:rFonts w:cs="Arial"/>
          <w:b/>
          <w:bCs/>
          <w:sz w:val="22"/>
        </w:rPr>
        <w:t>i</w:t>
      </w:r>
      <w:r w:rsidRPr="003A713A">
        <w:rPr>
          <w:rFonts w:cs="Arial"/>
          <w:sz w:val="22"/>
        </w:rPr>
        <w:t>«.</w:t>
      </w:r>
    </w:p>
    <w:p w14:paraId="54E33F59" w14:textId="77777777" w:rsidR="003A713A" w:rsidRPr="003A713A" w:rsidRDefault="003A713A" w:rsidP="003A713A">
      <w:pPr>
        <w:spacing w:line="0" w:lineRule="atLeast"/>
        <w:rPr>
          <w:rFonts w:cs="Arial"/>
          <w:sz w:val="22"/>
        </w:rPr>
      </w:pPr>
    </w:p>
    <w:p w14:paraId="2D021918" w14:textId="693AB310" w:rsidR="003A713A" w:rsidRPr="003A713A" w:rsidRDefault="003A713A" w:rsidP="003A713A">
      <w:pPr>
        <w:spacing w:line="0" w:lineRule="atLeast"/>
        <w:rPr>
          <w:rFonts w:cs="Arial"/>
          <w:sz w:val="22"/>
        </w:rPr>
      </w:pPr>
      <w:r w:rsidRPr="003A713A">
        <w:rPr>
          <w:rFonts w:cs="Arial"/>
          <w:b/>
          <w:sz w:val="22"/>
        </w:rPr>
        <w:t>3.</w:t>
      </w:r>
      <w:r w:rsidRPr="003A713A">
        <w:rPr>
          <w:rFonts w:cs="Arial"/>
          <w:sz w:val="22"/>
        </w:rPr>
        <w:t xml:space="preserve"> V kolikor ponudnik ni naveden v seznamu izvajalcev del v gozdovih, ki so ob inšpekcijskem pregledu ustrezali predpisanim pogojem v evidenci RS, MKGP Inšpektorata RS za kmetijstvo, gozdarstvo, lovstvo in ribištvo </w:t>
      </w:r>
      <w:hyperlink r:id="rId16" w:history="1">
        <w:r w:rsidRPr="003A713A">
          <w:rPr>
            <w:rStyle w:val="Hiperpovezava"/>
            <w:rFonts w:cs="Arial"/>
            <w:sz w:val="22"/>
          </w:rPr>
          <w:t>http://www.ikglr.gov.si/si/delovna_podrocja/izvajanje_del_v_gozdovih</w:t>
        </w:r>
      </w:hyperlink>
      <w:r w:rsidRPr="003A713A">
        <w:rPr>
          <w:rFonts w:cs="Arial"/>
          <w:sz w:val="22"/>
        </w:rPr>
        <w:t xml:space="preserve">,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w:t>
      </w:r>
      <w:r w:rsidRPr="003A713A">
        <w:rPr>
          <w:rFonts w:cs="Arial"/>
          <w:b/>
          <w:sz w:val="22"/>
        </w:rPr>
        <w:t>za izvajanje sečnje in spravila</w:t>
      </w:r>
      <w:r w:rsidRPr="003A713A">
        <w:rPr>
          <w:rFonts w:cs="Arial"/>
          <w:sz w:val="22"/>
        </w:rPr>
        <w:t>. Navedeno v primeru oddaje ponudbe s partnerji, drugimi pogodbenimi partnerji in/ali podizvajalci</w:t>
      </w:r>
      <w:r w:rsidR="005A046E">
        <w:rPr>
          <w:rFonts w:cs="Arial"/>
          <w:sz w:val="22"/>
        </w:rPr>
        <w:t xml:space="preserve">, </w:t>
      </w:r>
      <w:r w:rsidRPr="003A713A">
        <w:rPr>
          <w:rFonts w:cs="Arial"/>
          <w:sz w:val="22"/>
        </w:rPr>
        <w:t>velja tudi zanje.</w:t>
      </w:r>
    </w:p>
    <w:p w14:paraId="44896671" w14:textId="77777777" w:rsidR="003A713A" w:rsidRPr="003A713A" w:rsidRDefault="003A713A" w:rsidP="003A713A">
      <w:pPr>
        <w:spacing w:line="0" w:lineRule="atLeast"/>
        <w:rPr>
          <w:rFonts w:cs="Arial"/>
          <w:sz w:val="22"/>
        </w:rPr>
      </w:pPr>
    </w:p>
    <w:p w14:paraId="662BC3C8" w14:textId="77777777" w:rsidR="003A713A" w:rsidRPr="003A713A" w:rsidRDefault="003A713A" w:rsidP="003A713A">
      <w:pPr>
        <w:spacing w:line="0" w:lineRule="atLeast"/>
        <w:rPr>
          <w:rFonts w:cs="Arial"/>
          <w:sz w:val="22"/>
        </w:rPr>
      </w:pPr>
      <w:r w:rsidRPr="003A713A">
        <w:rPr>
          <w:rFonts w:cs="Arial"/>
          <w:b/>
          <w:sz w:val="22"/>
        </w:rPr>
        <w:t>4.</w:t>
      </w:r>
      <w:r w:rsidRPr="003A713A">
        <w:rPr>
          <w:rFonts w:cs="Arial"/>
          <w:sz w:val="22"/>
        </w:rPr>
        <w:t xml:space="preserve"> </w:t>
      </w:r>
      <w:r w:rsidRPr="003A713A">
        <w:rPr>
          <w:rFonts w:cs="Arial"/>
          <w:b/>
          <w:bCs/>
          <w:sz w:val="22"/>
        </w:rPr>
        <w:t>kopija NPK certifikata ali dokazilo o izobrazbi gozdarske smer</w:t>
      </w:r>
      <w:r w:rsidRPr="003A713A">
        <w:rPr>
          <w:rFonts w:cs="Arial"/>
          <w:sz w:val="22"/>
        </w:rPr>
        <w:t>i,  za vse prijavljene kadre, ki so navedeni v Obrazcu »Potrdilo za tehnološko in kadrovsko usposobljenost«.</w:t>
      </w:r>
    </w:p>
    <w:p w14:paraId="3802BB7B" w14:textId="77777777" w:rsidR="003A713A" w:rsidRPr="003A713A" w:rsidRDefault="003A713A" w:rsidP="003A713A">
      <w:pPr>
        <w:spacing w:line="0" w:lineRule="atLeast"/>
        <w:rPr>
          <w:rFonts w:cs="Arial"/>
          <w:sz w:val="22"/>
        </w:rPr>
      </w:pPr>
    </w:p>
    <w:p w14:paraId="5BDF1FC5" w14:textId="77777777" w:rsidR="003A713A" w:rsidRPr="003A713A" w:rsidRDefault="003A713A" w:rsidP="003A713A">
      <w:pPr>
        <w:spacing w:line="0" w:lineRule="atLeast"/>
        <w:rPr>
          <w:rFonts w:cs="Arial"/>
          <w:sz w:val="22"/>
        </w:rPr>
      </w:pPr>
      <w:r w:rsidRPr="003A713A">
        <w:rPr>
          <w:rFonts w:cs="Arial"/>
          <w:b/>
          <w:bCs/>
          <w:sz w:val="22"/>
        </w:rPr>
        <w:t xml:space="preserve">5. obrazec M1 ali kopijo pogodbe o zaposlitvi </w:t>
      </w:r>
      <w:r w:rsidRPr="003A713A">
        <w:rPr>
          <w:rFonts w:cs="Arial"/>
          <w:sz w:val="22"/>
        </w:rPr>
        <w:t>za vsak prijavljen kader.</w:t>
      </w:r>
    </w:p>
    <w:p w14:paraId="19D2AA5A" w14:textId="77777777" w:rsidR="003A713A" w:rsidRPr="003A713A" w:rsidRDefault="003A713A" w:rsidP="003A713A">
      <w:pPr>
        <w:spacing w:line="0" w:lineRule="atLeast"/>
        <w:rPr>
          <w:rFonts w:cs="Arial"/>
          <w:sz w:val="22"/>
        </w:rPr>
      </w:pPr>
    </w:p>
    <w:p w14:paraId="41DDF3BF" w14:textId="5A23B51B" w:rsidR="003A713A" w:rsidRPr="003A713A" w:rsidRDefault="003A713A" w:rsidP="003A713A">
      <w:pPr>
        <w:spacing w:line="0" w:lineRule="atLeast"/>
        <w:rPr>
          <w:rFonts w:cs="Arial"/>
          <w:sz w:val="22"/>
        </w:rPr>
      </w:pPr>
      <w:r w:rsidRPr="003A713A">
        <w:rPr>
          <w:rFonts w:cs="Arial"/>
          <w:b/>
          <w:sz w:val="22"/>
        </w:rPr>
        <w:t>6.</w:t>
      </w:r>
      <w:r w:rsidRPr="003A713A">
        <w:rPr>
          <w:rFonts w:cs="Arial"/>
          <w:sz w:val="22"/>
        </w:rPr>
        <w:t xml:space="preserve"> Poleg zgoraj navedenih dokazil  za kader (1-5) mora </w:t>
      </w:r>
      <w:r w:rsidR="005A046E">
        <w:rPr>
          <w:rFonts w:cs="Arial"/>
          <w:sz w:val="22"/>
        </w:rPr>
        <w:t>kandidat</w:t>
      </w:r>
      <w:r w:rsidRPr="003A713A">
        <w:rPr>
          <w:rFonts w:cs="Arial"/>
          <w:sz w:val="22"/>
        </w:rPr>
        <w:t xml:space="preserve"> za vsakega prijavljen kader, ki ga je v skladu z določbami ZIPZ-2 dolžan poklicno zavarovati, predložiti</w:t>
      </w:r>
      <w:r w:rsidRPr="003A713A">
        <w:rPr>
          <w:rFonts w:cs="Arial"/>
          <w:b/>
          <w:bCs/>
          <w:sz w:val="22"/>
        </w:rPr>
        <w:t xml:space="preserve"> potrdilo o vključenosti zaposlenega v poklicno zavarovanje in o plačevanju prispevkov za poklicno zavarovanje</w:t>
      </w:r>
      <w:r w:rsidRPr="003A713A">
        <w:rPr>
          <w:rFonts w:cs="Arial"/>
          <w:sz w:val="22"/>
        </w:rPr>
        <w:t xml:space="preserve"> oziroma </w:t>
      </w:r>
      <w:r w:rsidRPr="003A713A">
        <w:rPr>
          <w:rFonts w:cs="Arial"/>
          <w:b/>
          <w:bCs/>
          <w:sz w:val="22"/>
        </w:rPr>
        <w:t>pojasniti,</w:t>
      </w:r>
      <w:r w:rsidRPr="003A713A">
        <w:rPr>
          <w:rFonts w:cs="Arial"/>
          <w:sz w:val="22"/>
        </w:rPr>
        <w:t xml:space="preserve"> zakaj vključitev zaposlenega v poklicno zavarovanje ni potrebno. </w:t>
      </w:r>
      <w:r w:rsidR="005A046E">
        <w:rPr>
          <w:rFonts w:cs="Arial"/>
          <w:sz w:val="22"/>
        </w:rPr>
        <w:t>Kandidat</w:t>
      </w:r>
      <w:r w:rsidRPr="003A713A">
        <w:rPr>
          <w:rFonts w:cs="Arial"/>
          <w:sz w:val="22"/>
        </w:rPr>
        <w:t xml:space="preserve"> je dolžan dokazila iz prejšnjega stavka predložiti tudi v primeru, če kadrovsko in tehnološko sposobnost dokazuje s podizvajalci.</w:t>
      </w:r>
    </w:p>
    <w:p w14:paraId="7ADCB0F0" w14:textId="77777777" w:rsidR="003A713A" w:rsidRPr="003A713A" w:rsidRDefault="003A713A" w:rsidP="003A713A">
      <w:pPr>
        <w:spacing w:line="0" w:lineRule="atLeast"/>
        <w:rPr>
          <w:rFonts w:cs="Arial"/>
          <w:sz w:val="22"/>
        </w:rPr>
      </w:pPr>
    </w:p>
    <w:p w14:paraId="7F7CDD1F" w14:textId="77777777" w:rsidR="003A713A" w:rsidRPr="003A713A" w:rsidRDefault="003A713A" w:rsidP="003A713A">
      <w:pPr>
        <w:spacing w:line="0" w:lineRule="atLeast"/>
        <w:rPr>
          <w:rFonts w:cs="Arial"/>
          <w:sz w:val="22"/>
        </w:rPr>
      </w:pPr>
      <w:r w:rsidRPr="003A713A">
        <w:rPr>
          <w:rFonts w:cs="Arial"/>
          <w:b/>
          <w:sz w:val="22"/>
        </w:rPr>
        <w:t>7. Dokazila</w:t>
      </w:r>
      <w:r w:rsidRPr="003A713A">
        <w:rPr>
          <w:rFonts w:cs="Arial"/>
          <w:b/>
          <w:bCs/>
          <w:sz w:val="22"/>
        </w:rPr>
        <w:t xml:space="preserve"> o zagotavljanju razpolaganja s stroji</w:t>
      </w:r>
      <w:r w:rsidRPr="003A713A">
        <w:rPr>
          <w:rFonts w:cs="Arial"/>
          <w:sz w:val="22"/>
        </w:rPr>
        <w:t>: računi, izpisi iz registra osnovnih sredstev, pogodba o poslovnem najemu ipd.</w:t>
      </w:r>
    </w:p>
    <w:p w14:paraId="743BEADD" w14:textId="77777777" w:rsidR="003A713A" w:rsidRPr="003A713A" w:rsidRDefault="003A713A" w:rsidP="003A713A">
      <w:pPr>
        <w:spacing w:line="0" w:lineRule="atLeast"/>
        <w:rPr>
          <w:rFonts w:cs="Arial"/>
          <w:b/>
          <w:sz w:val="22"/>
        </w:rPr>
      </w:pPr>
    </w:p>
    <w:p w14:paraId="39AE2330" w14:textId="3BE38C8E" w:rsidR="003A713A" w:rsidRPr="002E75A9" w:rsidRDefault="003A713A" w:rsidP="003A713A">
      <w:pPr>
        <w:spacing w:line="0" w:lineRule="atLeast"/>
        <w:rPr>
          <w:rFonts w:cs="Arial"/>
          <w:sz w:val="22"/>
        </w:rPr>
      </w:pPr>
      <w:r w:rsidRPr="002E75A9">
        <w:rPr>
          <w:rFonts w:cs="Arial"/>
          <w:sz w:val="22"/>
        </w:rPr>
        <w:t xml:space="preserve">IZPOLNJEVANJE POGOJA: </w:t>
      </w:r>
      <w:r w:rsidR="00432692" w:rsidRPr="002E75A9">
        <w:rPr>
          <w:rFonts w:cs="Arial"/>
          <w:sz w:val="22"/>
        </w:rPr>
        <w:t>kandidat</w:t>
      </w:r>
      <w:r w:rsidRPr="002E75A9">
        <w:rPr>
          <w:rFonts w:cs="Arial"/>
          <w:sz w:val="22"/>
        </w:rPr>
        <w:t>, partnerji v skupni ponudbi</w:t>
      </w:r>
      <w:r w:rsidR="00776794" w:rsidRPr="002E75A9">
        <w:rPr>
          <w:rFonts w:cs="Arial"/>
          <w:sz w:val="22"/>
        </w:rPr>
        <w:t>, podizvajalci</w:t>
      </w:r>
    </w:p>
    <w:p w14:paraId="6888A880" w14:textId="77777777" w:rsidR="003A713A" w:rsidRPr="003A713A" w:rsidRDefault="003A713A" w:rsidP="003A713A">
      <w:pPr>
        <w:spacing w:line="0" w:lineRule="atLeast"/>
        <w:rPr>
          <w:rFonts w:cs="Arial"/>
          <w:sz w:val="22"/>
        </w:rPr>
      </w:pPr>
    </w:p>
    <w:p w14:paraId="5DB51BF4" w14:textId="1A116ACE" w:rsidR="003A713A" w:rsidRPr="003A713A" w:rsidRDefault="003A713A" w:rsidP="003A713A">
      <w:pPr>
        <w:spacing w:line="0" w:lineRule="atLeast"/>
        <w:rPr>
          <w:rFonts w:cs="Arial"/>
          <w:sz w:val="22"/>
        </w:rPr>
      </w:pPr>
      <w:r w:rsidRPr="003A713A">
        <w:rPr>
          <w:rFonts w:cs="Arial"/>
          <w:sz w:val="22"/>
        </w:rPr>
        <w:t xml:space="preserve">V kolikor bo </w:t>
      </w:r>
      <w:r w:rsidR="002E75A9">
        <w:rPr>
          <w:rFonts w:cs="Arial"/>
          <w:sz w:val="22"/>
        </w:rPr>
        <w:t>kandidat</w:t>
      </w:r>
      <w:r w:rsidRPr="003A713A">
        <w:rPr>
          <w:rFonts w:cs="Arial"/>
          <w:sz w:val="22"/>
        </w:rPr>
        <w:t xml:space="preserve"> oddal </w:t>
      </w:r>
      <w:r w:rsidR="002E75A9">
        <w:rPr>
          <w:rFonts w:cs="Arial"/>
          <w:sz w:val="22"/>
        </w:rPr>
        <w:t>ponudbo</w:t>
      </w:r>
      <w:r w:rsidRPr="003A713A">
        <w:rPr>
          <w:rFonts w:cs="Arial"/>
          <w:sz w:val="22"/>
        </w:rPr>
        <w:t xml:space="preserve"> s podizvajalci, mora zagotavljati, da navedene pogoje izpolnjujejo vsi njegovi podizvajalci, ki bodo sodelovali pri izvrševanju storitev naročila.</w:t>
      </w:r>
    </w:p>
    <w:p w14:paraId="5D372DBB" w14:textId="77777777" w:rsidR="003A713A" w:rsidRPr="003A713A" w:rsidRDefault="003A713A" w:rsidP="003A713A"/>
    <w:p w14:paraId="26ED949F" w14:textId="17C6DAFA" w:rsidR="002D6CB5" w:rsidRPr="00083B88" w:rsidRDefault="00E37AFD" w:rsidP="00D63EF4">
      <w:pPr>
        <w:pStyle w:val="Naslov3"/>
        <w:rPr>
          <w:sz w:val="22"/>
          <w:szCs w:val="22"/>
        </w:rPr>
      </w:pPr>
      <w:bookmarkStart w:id="146" w:name="_Toc199957203"/>
      <w:r>
        <w:rPr>
          <w:sz w:val="22"/>
          <w:szCs w:val="22"/>
        </w:rPr>
        <w:t>Pogoji glede uporabe biorazgradljivih olj</w:t>
      </w:r>
      <w:bookmarkEnd w:id="146"/>
    </w:p>
    <w:p w14:paraId="1FB696CA" w14:textId="5CD61222" w:rsidR="00E37AFD" w:rsidRPr="00E37AFD" w:rsidRDefault="00432692" w:rsidP="26A7C0AA">
      <w:pPr>
        <w:spacing w:line="0" w:lineRule="atLeast"/>
        <w:rPr>
          <w:rFonts w:cs="Arial"/>
          <w:b/>
          <w:bCs/>
          <w:sz w:val="22"/>
        </w:rPr>
      </w:pPr>
      <w:r w:rsidRPr="26A7C0AA">
        <w:rPr>
          <w:rFonts w:cs="Arial"/>
          <w:b/>
          <w:bCs/>
          <w:sz w:val="22"/>
        </w:rPr>
        <w:t>Kandidat</w:t>
      </w:r>
      <w:r w:rsidR="00E37AFD" w:rsidRPr="26A7C0AA">
        <w:rPr>
          <w:rFonts w:cs="Arial"/>
          <w:b/>
          <w:bCs/>
          <w:sz w:val="22"/>
        </w:rPr>
        <w:t xml:space="preserve"> bo moral ves čas trajanja  pri izvajanju storitev s prijavljenimi stroji uporabljati biorazgradljiva olja.</w:t>
      </w:r>
    </w:p>
    <w:p w14:paraId="3AC37403" w14:textId="77777777" w:rsidR="00E37AFD" w:rsidRPr="00E37AFD" w:rsidRDefault="00E37AFD" w:rsidP="00E37AFD">
      <w:pPr>
        <w:spacing w:line="0" w:lineRule="atLeast"/>
        <w:rPr>
          <w:rFonts w:cs="Arial"/>
          <w:sz w:val="22"/>
        </w:rPr>
      </w:pPr>
    </w:p>
    <w:p w14:paraId="77466C81" w14:textId="2BD5D797" w:rsidR="00E37AFD" w:rsidRPr="00E37AFD" w:rsidRDefault="00E37AFD" w:rsidP="00E37AFD">
      <w:pPr>
        <w:spacing w:line="0" w:lineRule="atLeast"/>
        <w:rPr>
          <w:rFonts w:cs="Arial"/>
          <w:b/>
          <w:bCs/>
          <w:sz w:val="22"/>
        </w:rPr>
      </w:pPr>
      <w:r w:rsidRPr="00E37AFD">
        <w:rPr>
          <w:rFonts w:cs="Arial"/>
          <w:b/>
          <w:bCs/>
          <w:sz w:val="22"/>
        </w:rPr>
        <w:t>Dokazilo:</w:t>
      </w:r>
      <w:r w:rsidR="00F22D28">
        <w:rPr>
          <w:rFonts w:cs="Arial"/>
          <w:b/>
          <w:bCs/>
          <w:sz w:val="22"/>
        </w:rPr>
        <w:t xml:space="preserve"> </w:t>
      </w:r>
      <w:r w:rsidR="00F22D28" w:rsidRPr="00F22D28">
        <w:rPr>
          <w:rFonts w:cs="Arial"/>
          <w:sz w:val="22"/>
        </w:rPr>
        <w:t>Oddan</w:t>
      </w:r>
      <w:r w:rsidRPr="00E37AFD">
        <w:rPr>
          <w:rFonts w:cs="Arial"/>
          <w:sz w:val="22"/>
        </w:rPr>
        <w:t xml:space="preserve"> </w:t>
      </w:r>
      <w:r w:rsidRPr="00E37AFD">
        <w:rPr>
          <w:rFonts w:cs="Arial"/>
          <w:b/>
          <w:sz w:val="22"/>
        </w:rPr>
        <w:t xml:space="preserve">obrazec ESPD </w:t>
      </w:r>
      <w:r w:rsidRPr="00E37AFD">
        <w:rPr>
          <w:rFonts w:cs="Arial"/>
          <w:sz w:val="22"/>
        </w:rPr>
        <w:t xml:space="preserve">ter obrazec </w:t>
      </w:r>
      <w:r w:rsidRPr="00E37AFD">
        <w:rPr>
          <w:rFonts w:cs="Arial"/>
          <w:b/>
          <w:bCs/>
          <w:sz w:val="22"/>
        </w:rPr>
        <w:t>Ponudba.</w:t>
      </w:r>
    </w:p>
    <w:p w14:paraId="63BD93C3" w14:textId="77777777" w:rsidR="00E37AFD" w:rsidRPr="00E37AFD" w:rsidRDefault="00E37AFD" w:rsidP="00E37AFD">
      <w:pPr>
        <w:spacing w:line="0" w:lineRule="atLeast"/>
        <w:rPr>
          <w:rFonts w:cs="Arial"/>
          <w:b/>
          <w:bCs/>
          <w:sz w:val="22"/>
        </w:rPr>
      </w:pPr>
    </w:p>
    <w:p w14:paraId="7ADA8643" w14:textId="48864F21" w:rsidR="00E37AFD" w:rsidRDefault="00E37AFD" w:rsidP="00E37AFD">
      <w:pPr>
        <w:spacing w:line="0" w:lineRule="atLeast"/>
        <w:rPr>
          <w:rFonts w:cs="Arial"/>
          <w:sz w:val="22"/>
        </w:rPr>
      </w:pPr>
      <w:r w:rsidRPr="00E37AFD">
        <w:rPr>
          <w:rFonts w:cs="Arial"/>
          <w:sz w:val="22"/>
        </w:rPr>
        <w:t xml:space="preserve">IZPOLNJEVANJE POGOJA: </w:t>
      </w:r>
      <w:r w:rsidR="00432692">
        <w:rPr>
          <w:rFonts w:cs="Arial"/>
          <w:sz w:val="22"/>
        </w:rPr>
        <w:t>kandidat</w:t>
      </w:r>
      <w:r w:rsidRPr="00E37AFD">
        <w:rPr>
          <w:rFonts w:cs="Arial"/>
          <w:sz w:val="22"/>
        </w:rPr>
        <w:t xml:space="preserve">, vsi partnerji v skupni ponudbi </w:t>
      </w:r>
    </w:p>
    <w:p w14:paraId="2E7436CC" w14:textId="77777777" w:rsidR="007A174B" w:rsidRDefault="007A174B" w:rsidP="00E37AFD">
      <w:pPr>
        <w:spacing w:line="0" w:lineRule="atLeast"/>
        <w:rPr>
          <w:rFonts w:cs="Arial"/>
          <w:sz w:val="22"/>
        </w:rPr>
      </w:pPr>
    </w:p>
    <w:p w14:paraId="088746E8" w14:textId="220E148C" w:rsidR="007A174B" w:rsidRDefault="007A174B" w:rsidP="007A174B">
      <w:pPr>
        <w:pStyle w:val="Naslov3"/>
        <w:rPr>
          <w:sz w:val="22"/>
          <w:szCs w:val="22"/>
        </w:rPr>
      </w:pPr>
      <w:bookmarkStart w:id="147" w:name="_Toc199957204"/>
      <w:r>
        <w:rPr>
          <w:sz w:val="22"/>
          <w:szCs w:val="22"/>
        </w:rPr>
        <w:t>Drugi pogoji</w:t>
      </w:r>
      <w:bookmarkEnd w:id="147"/>
      <w:r>
        <w:rPr>
          <w:sz w:val="22"/>
          <w:szCs w:val="22"/>
        </w:rPr>
        <w:t xml:space="preserve"> </w:t>
      </w:r>
    </w:p>
    <w:p w14:paraId="2D19B8A8" w14:textId="77777777" w:rsidR="00FD3C8B" w:rsidRPr="00FD3C8B" w:rsidRDefault="00FD3C8B" w:rsidP="00FD3C8B">
      <w:pPr>
        <w:rPr>
          <w:rFonts w:cs="Arial"/>
          <w:sz w:val="22"/>
        </w:rPr>
      </w:pPr>
    </w:p>
    <w:p w14:paraId="7F457FD2" w14:textId="41E8475A" w:rsidR="0027115D" w:rsidRDefault="12C25750" w:rsidP="75632117">
      <w:pPr>
        <w:spacing w:line="0" w:lineRule="atLeast"/>
        <w:rPr>
          <w:rFonts w:cs="Arial"/>
          <w:b/>
          <w:bCs/>
          <w:sz w:val="22"/>
        </w:rPr>
      </w:pPr>
      <w:r w:rsidRPr="75632117">
        <w:rPr>
          <w:rFonts w:cs="Arial"/>
          <w:b/>
          <w:bCs/>
          <w:sz w:val="22"/>
        </w:rPr>
        <w:lastRenderedPageBreak/>
        <w:t>Ponudnik</w:t>
      </w:r>
      <w:r w:rsidR="1267BEFA" w:rsidRPr="75632117">
        <w:rPr>
          <w:rFonts w:cs="Arial"/>
          <w:b/>
          <w:bCs/>
          <w:sz w:val="22"/>
        </w:rPr>
        <w:t xml:space="preserve"> mora biti sposoben elektronskega poslovanja in komuniciranja in je opremljen z ustrezno ra</w:t>
      </w:r>
      <w:r w:rsidR="04D9466A" w:rsidRPr="75632117">
        <w:rPr>
          <w:rFonts w:cs="Arial"/>
          <w:b/>
          <w:bCs/>
          <w:sz w:val="22"/>
        </w:rPr>
        <w:t>č</w:t>
      </w:r>
      <w:r w:rsidR="1267BEFA" w:rsidRPr="75632117">
        <w:rPr>
          <w:rFonts w:cs="Arial"/>
          <w:b/>
          <w:bCs/>
          <w:sz w:val="22"/>
        </w:rPr>
        <w:t>unalniško opremo ter priključkom na internet tako, da ima kot naročnik internetnih storitev javno dostopen medmrežni spletni naslov oziroma elektronski poštni naslov, ki ima zmogljivost sprejemanja gradiv oziroma sporočil vsaj v velikosti 20 Mb ter ima zagotovljeno možnost uporabe varnega elektronskega podpisa za oddajo ponudb in izvajanje ostalih opravil v zvezi z javnim naročanjem</w:t>
      </w:r>
      <w:r w:rsidR="00571E5E">
        <w:rPr>
          <w:rFonts w:cs="Arial"/>
          <w:b/>
          <w:bCs/>
          <w:sz w:val="22"/>
        </w:rPr>
        <w:t>.</w:t>
      </w:r>
    </w:p>
    <w:p w14:paraId="06660573" w14:textId="77777777" w:rsidR="0027115D" w:rsidRDefault="0027115D" w:rsidP="00FD3C8B">
      <w:pPr>
        <w:spacing w:line="0" w:lineRule="atLeast"/>
        <w:rPr>
          <w:rFonts w:cs="Arial"/>
          <w:b/>
          <w:bCs/>
          <w:sz w:val="22"/>
        </w:rPr>
      </w:pPr>
    </w:p>
    <w:p w14:paraId="5966BDD0" w14:textId="77777777" w:rsidR="00FD3C8B" w:rsidRPr="00FD3C8B" w:rsidRDefault="00FD3C8B" w:rsidP="00FD3C8B">
      <w:pPr>
        <w:spacing w:line="0" w:lineRule="atLeast"/>
        <w:rPr>
          <w:rFonts w:cs="Arial"/>
          <w:sz w:val="22"/>
        </w:rPr>
      </w:pPr>
    </w:p>
    <w:p w14:paraId="558CBBAA" w14:textId="77777777" w:rsidR="00FD3C8B" w:rsidRPr="00FD3C8B" w:rsidRDefault="00FD3C8B" w:rsidP="00FD3C8B">
      <w:pPr>
        <w:spacing w:line="0" w:lineRule="atLeast"/>
        <w:rPr>
          <w:rFonts w:cs="Arial"/>
          <w:sz w:val="22"/>
        </w:rPr>
      </w:pPr>
      <w:r w:rsidRPr="00FD3C8B">
        <w:rPr>
          <w:rFonts w:cs="Arial"/>
          <w:sz w:val="22"/>
        </w:rPr>
        <w:t>DOKAZILO:</w:t>
      </w:r>
    </w:p>
    <w:p w14:paraId="13084034" w14:textId="4733A248" w:rsidR="00FD3C8B" w:rsidRPr="00FD3C8B" w:rsidRDefault="00FD3C8B" w:rsidP="0027115D">
      <w:pPr>
        <w:spacing w:line="0" w:lineRule="atLeast"/>
        <w:rPr>
          <w:rFonts w:cs="Arial"/>
          <w:sz w:val="22"/>
        </w:rPr>
      </w:pPr>
      <w:r w:rsidRPr="00FD3C8B">
        <w:rPr>
          <w:rFonts w:cs="Arial"/>
          <w:sz w:val="22"/>
        </w:rPr>
        <w:t xml:space="preserve">Izpolnjen </w:t>
      </w:r>
      <w:r w:rsidRPr="00FD3C8B">
        <w:rPr>
          <w:rFonts w:cs="Arial"/>
          <w:b/>
          <w:bCs/>
          <w:sz w:val="22"/>
        </w:rPr>
        <w:t xml:space="preserve">obrazec ESPD </w:t>
      </w:r>
      <w:r w:rsidRPr="00FD3C8B">
        <w:rPr>
          <w:rFonts w:cs="Arial"/>
          <w:bCs/>
          <w:sz w:val="22"/>
        </w:rPr>
        <w:t>(</w:t>
      </w:r>
      <w:r w:rsidRPr="00FD3C8B">
        <w:rPr>
          <w:rFonts w:cs="Arial"/>
          <w:sz w:val="22"/>
        </w:rPr>
        <w:t xml:space="preserve">»Del IV: Pogoji za sodelovanje, </w:t>
      </w:r>
      <w:r w:rsidR="0027115D">
        <w:rPr>
          <w:rFonts w:cs="Arial"/>
          <w:sz w:val="22"/>
        </w:rPr>
        <w:t xml:space="preserve"> Tehnična in strokovna sposobnost, rubrika </w:t>
      </w:r>
      <w:r w:rsidR="0027115D" w:rsidRPr="0027115D">
        <w:rPr>
          <w:rFonts w:cs="Arial"/>
          <w:sz w:val="22"/>
        </w:rPr>
        <w:t>Orodje, obrat ali tehnična oprema</w:t>
      </w:r>
      <w:r w:rsidR="0027115D">
        <w:rPr>
          <w:rFonts w:cs="Arial"/>
          <w:sz w:val="22"/>
        </w:rPr>
        <w:t xml:space="preserve">. </w:t>
      </w:r>
    </w:p>
    <w:p w14:paraId="3E93BD65" w14:textId="77777777" w:rsidR="00FD3C8B" w:rsidRPr="00FD3C8B" w:rsidRDefault="00FD3C8B" w:rsidP="00FD3C8B">
      <w:pPr>
        <w:tabs>
          <w:tab w:val="left" w:pos="708"/>
          <w:tab w:val="left" w:pos="1416"/>
          <w:tab w:val="left" w:pos="2145"/>
        </w:tabs>
        <w:spacing w:line="0" w:lineRule="atLeast"/>
        <w:rPr>
          <w:rFonts w:cs="Arial"/>
          <w:color w:val="FF0000"/>
          <w:sz w:val="22"/>
        </w:rPr>
      </w:pPr>
    </w:p>
    <w:p w14:paraId="44D58F80" w14:textId="1E616A24" w:rsidR="00FD3C8B" w:rsidRPr="00FD3C8B" w:rsidRDefault="00FD3C8B" w:rsidP="00FD3C8B">
      <w:pPr>
        <w:tabs>
          <w:tab w:val="left" w:pos="708"/>
          <w:tab w:val="left" w:pos="1416"/>
          <w:tab w:val="left" w:pos="2145"/>
        </w:tabs>
        <w:spacing w:line="0" w:lineRule="atLeast"/>
        <w:rPr>
          <w:rFonts w:cs="Arial"/>
          <w:sz w:val="22"/>
        </w:rPr>
      </w:pPr>
      <w:r w:rsidRPr="00FD3C8B">
        <w:rPr>
          <w:rFonts w:cs="Arial"/>
          <w:sz w:val="22"/>
        </w:rPr>
        <w:t xml:space="preserve">IZPOLNJEVANJE POGOJA: </w:t>
      </w:r>
      <w:r w:rsidR="00432692">
        <w:rPr>
          <w:rFonts w:cs="Arial"/>
          <w:sz w:val="22"/>
        </w:rPr>
        <w:t>kandidat</w:t>
      </w:r>
      <w:r w:rsidRPr="00FD3C8B">
        <w:rPr>
          <w:rFonts w:cs="Arial"/>
          <w:sz w:val="22"/>
        </w:rPr>
        <w:t>, vsi partnerji v skupni ponudbi, vsi podizvajalci.</w:t>
      </w:r>
    </w:p>
    <w:p w14:paraId="549F72B1" w14:textId="77777777" w:rsidR="007A174B" w:rsidRDefault="007A174B" w:rsidP="00E37AFD">
      <w:pPr>
        <w:spacing w:line="0" w:lineRule="atLeast"/>
        <w:rPr>
          <w:rFonts w:cs="Arial"/>
          <w:sz w:val="22"/>
        </w:rPr>
      </w:pPr>
    </w:p>
    <w:p w14:paraId="3A0C7610" w14:textId="79BC1A77" w:rsidR="00A80829" w:rsidRPr="00083B88" w:rsidRDefault="002231A9" w:rsidP="00F60AF5">
      <w:pPr>
        <w:pStyle w:val="Naslov1"/>
        <w:rPr>
          <w:sz w:val="22"/>
          <w:szCs w:val="22"/>
        </w:rPr>
      </w:pPr>
      <w:bookmarkStart w:id="148" w:name="_Toc336851744"/>
      <w:bookmarkStart w:id="149" w:name="_Toc336851792"/>
      <w:bookmarkStart w:id="150" w:name="_Toc199957205"/>
      <w:r w:rsidRPr="00083B88">
        <w:rPr>
          <w:caps w:val="0"/>
          <w:sz w:val="22"/>
          <w:szCs w:val="22"/>
        </w:rPr>
        <w:t>MERILA</w:t>
      </w:r>
      <w:bookmarkEnd w:id="148"/>
      <w:bookmarkEnd w:id="149"/>
      <w:bookmarkEnd w:id="150"/>
    </w:p>
    <w:p w14:paraId="6B48EEE6" w14:textId="29613793" w:rsidR="00AE21C0" w:rsidRDefault="00AE21C0" w:rsidP="0014274B">
      <w:pPr>
        <w:spacing w:line="0" w:lineRule="atLeast"/>
        <w:rPr>
          <w:rFonts w:cs="Arial"/>
          <w:b/>
          <w:sz w:val="22"/>
        </w:rPr>
      </w:pPr>
      <w:r>
        <w:rPr>
          <w:rFonts w:cs="Arial"/>
          <w:b/>
          <w:sz w:val="22"/>
        </w:rPr>
        <w:t>Naročnik bo pri oddaji posamičnega naročila upošteval naslednja merila:</w:t>
      </w:r>
    </w:p>
    <w:p w14:paraId="286AB282" w14:textId="77777777" w:rsidR="00AE21C0" w:rsidRDefault="00AE21C0" w:rsidP="0014274B">
      <w:pPr>
        <w:spacing w:line="0" w:lineRule="atLeast"/>
        <w:rPr>
          <w:rFonts w:cs="Arial"/>
          <w:b/>
          <w:sz w:val="22"/>
        </w:rPr>
      </w:pPr>
    </w:p>
    <w:p w14:paraId="3AF503A9" w14:textId="30DAA1B2" w:rsidR="0014274B" w:rsidRPr="0014274B" w:rsidRDefault="38C48A46" w:rsidP="75632117">
      <w:pPr>
        <w:spacing w:line="0" w:lineRule="atLeast"/>
        <w:rPr>
          <w:rFonts w:cs="Arial"/>
          <w:sz w:val="22"/>
        </w:rPr>
      </w:pPr>
      <w:r w:rsidRPr="75632117">
        <w:rPr>
          <w:rFonts w:cs="Arial"/>
          <w:b/>
          <w:bCs/>
          <w:sz w:val="22"/>
        </w:rPr>
        <w:t xml:space="preserve">Kategorija 1: </w:t>
      </w:r>
      <w:r w:rsidR="65CF046B" w:rsidRPr="75632117">
        <w:rPr>
          <w:rFonts w:cs="Arial"/>
          <w:sz w:val="22"/>
        </w:rPr>
        <w:t>M</w:t>
      </w:r>
      <w:r w:rsidRPr="75632117">
        <w:rPr>
          <w:rFonts w:cs="Arial"/>
          <w:sz w:val="22"/>
        </w:rPr>
        <w:t xml:space="preserve">erilo za oddajo posamičnega naročila v Kategoriji 1 je najnižja </w:t>
      </w:r>
      <w:r w:rsidR="004E779B">
        <w:rPr>
          <w:rFonts w:cs="Arial"/>
          <w:sz w:val="22"/>
        </w:rPr>
        <w:t xml:space="preserve">ponujena </w:t>
      </w:r>
      <w:r w:rsidR="00786178">
        <w:rPr>
          <w:rFonts w:cs="Arial"/>
          <w:sz w:val="22"/>
        </w:rPr>
        <w:t xml:space="preserve">cena storitve sečnje in spravila </w:t>
      </w:r>
      <w:r w:rsidR="007F5344" w:rsidRPr="007F5344">
        <w:rPr>
          <w:rFonts w:cs="Arial"/>
          <w:sz w:val="22"/>
        </w:rPr>
        <w:t>v EUR/m</w:t>
      </w:r>
      <w:r w:rsidR="007F5344">
        <w:rPr>
          <w:rFonts w:cs="Arial"/>
          <w:sz w:val="22"/>
        </w:rPr>
        <w:t>³</w:t>
      </w:r>
      <w:r w:rsidR="007F5344" w:rsidRPr="007F5344">
        <w:rPr>
          <w:rFonts w:cs="Arial"/>
          <w:sz w:val="22"/>
        </w:rPr>
        <w:t xml:space="preserve"> (brez DDV)</w:t>
      </w:r>
      <w:r w:rsidR="007F5344">
        <w:rPr>
          <w:rFonts w:cs="Arial"/>
          <w:sz w:val="22"/>
        </w:rPr>
        <w:t xml:space="preserve"> oz. </w:t>
      </w:r>
      <w:r w:rsidR="007F5344" w:rsidRPr="007F5344">
        <w:rPr>
          <w:rFonts w:cs="Arial"/>
          <w:sz w:val="22"/>
        </w:rPr>
        <w:t>skupna ponudbena vrednost (v EUR brez DDV)</w:t>
      </w:r>
      <w:r w:rsidR="00492930">
        <w:rPr>
          <w:rFonts w:cs="Arial"/>
          <w:sz w:val="22"/>
        </w:rPr>
        <w:t xml:space="preserve"> v primeru, ko </w:t>
      </w:r>
      <w:r w:rsidR="00F14B0D">
        <w:rPr>
          <w:rFonts w:cs="Arial"/>
          <w:sz w:val="22"/>
        </w:rPr>
        <w:t>je v ponudbi tudi storitev gojenj</w:t>
      </w:r>
      <w:r w:rsidR="009620D9">
        <w:rPr>
          <w:rFonts w:cs="Arial"/>
          <w:sz w:val="22"/>
        </w:rPr>
        <w:t>e</w:t>
      </w:r>
      <w:r w:rsidR="00F14B0D">
        <w:rPr>
          <w:rFonts w:cs="Arial"/>
          <w:sz w:val="22"/>
        </w:rPr>
        <w:t xml:space="preserve"> in varstv</w:t>
      </w:r>
      <w:r w:rsidR="009620D9">
        <w:rPr>
          <w:rFonts w:cs="Arial"/>
          <w:sz w:val="22"/>
        </w:rPr>
        <w:t>o</w:t>
      </w:r>
      <w:r w:rsidR="00F14B0D">
        <w:rPr>
          <w:rFonts w:cs="Arial"/>
          <w:sz w:val="22"/>
        </w:rPr>
        <w:t xml:space="preserve"> gozdov</w:t>
      </w:r>
      <w:r w:rsidR="007F5344" w:rsidRPr="007F5344">
        <w:rPr>
          <w:rFonts w:cs="Arial"/>
          <w:sz w:val="22"/>
        </w:rPr>
        <w:t>.</w:t>
      </w:r>
      <w:r w:rsidR="3181C644" w:rsidRPr="3184F085">
        <w:rPr>
          <w:rFonts w:cs="Arial"/>
          <w:sz w:val="22"/>
        </w:rPr>
        <w:t xml:space="preserve"> </w:t>
      </w:r>
      <w:r w:rsidR="007F5344" w:rsidRPr="029FE97E">
        <w:rPr>
          <w:rFonts w:cs="Arial"/>
          <w:sz w:val="22"/>
        </w:rPr>
        <w:t>Naročnik</w:t>
      </w:r>
      <w:r w:rsidR="007F5344">
        <w:rPr>
          <w:rFonts w:cs="Arial"/>
          <w:sz w:val="22"/>
        </w:rPr>
        <w:t xml:space="preserve"> bo natančneje določil merilo </w:t>
      </w:r>
      <w:r w:rsidR="65CF046B" w:rsidRPr="75632117">
        <w:rPr>
          <w:rFonts w:cs="Arial"/>
          <w:sz w:val="22"/>
        </w:rPr>
        <w:t>v posamičnem povpraševanju</w:t>
      </w:r>
      <w:r w:rsidRPr="75632117">
        <w:rPr>
          <w:rFonts w:cs="Arial"/>
          <w:sz w:val="22"/>
        </w:rPr>
        <w:t>.</w:t>
      </w:r>
    </w:p>
    <w:p w14:paraId="649A41E9" w14:textId="77777777" w:rsidR="0014274B" w:rsidRPr="0014274B" w:rsidRDefault="0014274B" w:rsidP="0014274B">
      <w:pPr>
        <w:spacing w:line="0" w:lineRule="atLeast"/>
        <w:rPr>
          <w:rFonts w:cs="Arial"/>
          <w:sz w:val="22"/>
        </w:rPr>
      </w:pPr>
    </w:p>
    <w:p w14:paraId="0CDF677B" w14:textId="6792AC7A" w:rsidR="0014274B" w:rsidRDefault="0014274B" w:rsidP="0014274B">
      <w:pPr>
        <w:spacing w:line="0" w:lineRule="atLeast"/>
        <w:rPr>
          <w:rFonts w:cs="Arial"/>
          <w:sz w:val="22"/>
        </w:rPr>
      </w:pPr>
      <w:r w:rsidRPr="0014274B">
        <w:rPr>
          <w:rFonts w:cs="Arial"/>
          <w:b/>
          <w:sz w:val="22"/>
        </w:rPr>
        <w:t>Kategorija 2</w:t>
      </w:r>
      <w:r w:rsidR="007F5344">
        <w:rPr>
          <w:rFonts w:cs="Arial"/>
          <w:b/>
          <w:sz w:val="22"/>
        </w:rPr>
        <w:t xml:space="preserve"> do 13</w:t>
      </w:r>
      <w:r w:rsidRPr="0014274B">
        <w:rPr>
          <w:rFonts w:cs="Arial"/>
          <w:b/>
          <w:sz w:val="22"/>
        </w:rPr>
        <w:t xml:space="preserve">: </w:t>
      </w:r>
      <w:r w:rsidRPr="0014274B">
        <w:rPr>
          <w:rFonts w:cs="Arial"/>
          <w:sz w:val="22"/>
        </w:rPr>
        <w:t xml:space="preserve">Merilo za oddajo posamičnega naročila v </w:t>
      </w:r>
      <w:r w:rsidRPr="0014274B">
        <w:rPr>
          <w:rFonts w:cs="Arial"/>
          <w:bCs/>
          <w:sz w:val="22"/>
        </w:rPr>
        <w:t>Kategorij</w:t>
      </w:r>
      <w:r w:rsidR="007F5344">
        <w:rPr>
          <w:rFonts w:cs="Arial"/>
          <w:bCs/>
          <w:sz w:val="22"/>
        </w:rPr>
        <w:t xml:space="preserve">ah </w:t>
      </w:r>
      <w:r w:rsidRPr="0014274B">
        <w:rPr>
          <w:rFonts w:cs="Arial"/>
          <w:sz w:val="22"/>
        </w:rPr>
        <w:t>2</w:t>
      </w:r>
      <w:r w:rsidR="007F5344">
        <w:rPr>
          <w:rFonts w:cs="Arial"/>
          <w:sz w:val="22"/>
        </w:rPr>
        <w:t xml:space="preserve"> do 13</w:t>
      </w:r>
      <w:r w:rsidRPr="0014274B">
        <w:rPr>
          <w:rFonts w:cs="Arial"/>
          <w:sz w:val="22"/>
        </w:rPr>
        <w:t xml:space="preserve"> je ekonomsko najugodnejša ponudba, ki bo po spodaj določenih pod merilih prejela največje skupno število točk po Mer 1 (Ponudbena cena) ter po Mer 2 (Prispevanje k ciljem razvoja podeželja – uvrščenost v gorsko območje). Največje število točk je 100. Izbrana bo ponudba, ki bo imela največje število točk (Mer 1 + Mer 2), in sicer:</w:t>
      </w:r>
    </w:p>
    <w:p w14:paraId="39DB71F9" w14:textId="5A7B53D9" w:rsidR="008E2B0F" w:rsidRDefault="008E2B0F" w:rsidP="00F422CF">
      <w:pPr>
        <w:pStyle w:val="Odstavekseznama"/>
        <w:numPr>
          <w:ilvl w:val="0"/>
          <w:numId w:val="14"/>
        </w:numPr>
        <w:spacing w:line="0" w:lineRule="atLeast"/>
        <w:rPr>
          <w:rFonts w:cs="Arial"/>
          <w:sz w:val="22"/>
        </w:rPr>
      </w:pPr>
      <w:r>
        <w:rPr>
          <w:rFonts w:cs="Arial"/>
          <w:sz w:val="22"/>
        </w:rPr>
        <w:t>Mer 1 Ponudbena cena najvišje št. možnih točk je 80,</w:t>
      </w:r>
    </w:p>
    <w:p w14:paraId="5CE3DB14" w14:textId="51FC8527" w:rsidR="008E2B0F" w:rsidRPr="008E2B0F" w:rsidRDefault="65CF046B" w:rsidP="00F422CF">
      <w:pPr>
        <w:pStyle w:val="Odstavekseznama"/>
        <w:numPr>
          <w:ilvl w:val="0"/>
          <w:numId w:val="14"/>
        </w:numPr>
        <w:spacing w:line="0" w:lineRule="atLeast"/>
        <w:rPr>
          <w:rFonts w:cs="Arial"/>
          <w:sz w:val="22"/>
        </w:rPr>
      </w:pPr>
      <w:r w:rsidRPr="75632117">
        <w:rPr>
          <w:rFonts w:cs="Arial"/>
          <w:sz w:val="22"/>
        </w:rPr>
        <w:t>Mer 2 Prispevanje k ciljem ohranjanja in razvoja podeželja</w:t>
      </w:r>
      <w:r>
        <w:t xml:space="preserve"> </w:t>
      </w:r>
      <w:r w:rsidRPr="75632117">
        <w:rPr>
          <w:rFonts w:cs="Arial"/>
          <w:sz w:val="22"/>
        </w:rPr>
        <w:t xml:space="preserve">najvišje št. možnih točk je 20. </w:t>
      </w:r>
    </w:p>
    <w:p w14:paraId="0A350DB1" w14:textId="77777777" w:rsidR="006804F1" w:rsidRDefault="006804F1" w:rsidP="007F5344">
      <w:pPr>
        <w:spacing w:line="0" w:lineRule="atLeast"/>
        <w:rPr>
          <w:rFonts w:cs="Arial"/>
          <w:sz w:val="22"/>
        </w:rPr>
      </w:pPr>
    </w:p>
    <w:p w14:paraId="0A9D7C65" w14:textId="58608758" w:rsidR="007F5344" w:rsidRDefault="007F5344" w:rsidP="007F5344">
      <w:pPr>
        <w:spacing w:line="0" w:lineRule="atLeast"/>
        <w:rPr>
          <w:rFonts w:cs="Arial"/>
          <w:sz w:val="22"/>
        </w:rPr>
      </w:pPr>
      <w:r>
        <w:rPr>
          <w:rFonts w:cs="Arial"/>
          <w:sz w:val="22"/>
        </w:rPr>
        <w:t xml:space="preserve">Merilo za oddajo posamičnega naročila v </w:t>
      </w:r>
      <w:r>
        <w:rPr>
          <w:rFonts w:cs="Arial"/>
          <w:bCs/>
          <w:sz w:val="22"/>
        </w:rPr>
        <w:t>Kategoriji</w:t>
      </w:r>
      <w:r>
        <w:rPr>
          <w:rFonts w:cs="Arial"/>
          <w:sz w:val="22"/>
        </w:rPr>
        <w:t xml:space="preserve"> 2 je ekonomsko najugodnejša ponudba, ki bo po spodaj določenih pod merilih prejela največje skupno število točk po Mer 1 (Ponudbena cena) ter po Mer 2 (Prispevanje k ciljem razvoja podeželja – uvrščenost v gorsko območje). Največje število točk je 100. Izbrana bo ponudba, ki bo imela največje število točk (Mer 1 + Mer 2), in sicer:</w:t>
      </w:r>
    </w:p>
    <w:p w14:paraId="56B9F5DF" w14:textId="77777777" w:rsidR="007F5344" w:rsidRDefault="007F5344" w:rsidP="007F5344">
      <w:pPr>
        <w:spacing w:line="0" w:lineRule="atLeast"/>
        <w:rPr>
          <w:rFonts w:cs="Arial"/>
          <w:sz w:val="22"/>
        </w:rPr>
      </w:pPr>
    </w:p>
    <w:tbl>
      <w:tblPr>
        <w:tblW w:w="9629" w:type="dxa"/>
        <w:tblCellMar>
          <w:left w:w="0" w:type="dxa"/>
          <w:right w:w="0" w:type="dxa"/>
        </w:tblCellMar>
        <w:tblLook w:val="04A0" w:firstRow="1" w:lastRow="0" w:firstColumn="1" w:lastColumn="0" w:noHBand="0" w:noVBand="1"/>
      </w:tblPr>
      <w:tblGrid>
        <w:gridCol w:w="1101"/>
        <w:gridCol w:w="2693"/>
        <w:gridCol w:w="3402"/>
        <w:gridCol w:w="2433"/>
      </w:tblGrid>
      <w:tr w:rsidR="007F5344" w14:paraId="2CD85017" w14:textId="77777777" w:rsidTr="7E52EC04">
        <w:trPr>
          <w:trHeight w:val="152"/>
        </w:trPr>
        <w:tc>
          <w:tcPr>
            <w:tcW w:w="9629" w:type="dxa"/>
            <w:gridSpan w:val="4"/>
            <w:tcBorders>
              <w:top w:val="single" w:sz="4" w:space="0" w:color="auto"/>
              <w:left w:val="single" w:sz="8" w:space="0" w:color="auto"/>
              <w:bottom w:val="single" w:sz="8" w:space="0" w:color="auto"/>
              <w:right w:val="single" w:sz="8" w:space="0" w:color="auto"/>
            </w:tcBorders>
            <w:shd w:val="clear" w:color="auto" w:fill="A6A6A6" w:themeFill="background1" w:themeFillShade="A6"/>
            <w:tcMar>
              <w:top w:w="0" w:type="dxa"/>
              <w:left w:w="108" w:type="dxa"/>
              <w:bottom w:w="0" w:type="dxa"/>
              <w:right w:w="108" w:type="dxa"/>
            </w:tcMar>
            <w:hideMark/>
          </w:tcPr>
          <w:p w14:paraId="27135CB5" w14:textId="77777777" w:rsidR="007F5344" w:rsidRDefault="007F5344">
            <w:pPr>
              <w:spacing w:before="60" w:after="60"/>
              <w:jc w:val="center"/>
              <w:rPr>
                <w:rFonts w:cs="Arial"/>
                <w:b/>
                <w:bCs/>
                <w:sz w:val="22"/>
              </w:rPr>
            </w:pPr>
            <w:bookmarkStart w:id="151" w:name="_Hlk108433091"/>
            <w:r>
              <w:rPr>
                <w:rFonts w:cs="Arial"/>
                <w:sz w:val="22"/>
              </w:rPr>
              <w:t xml:space="preserve">                 </w:t>
            </w:r>
            <w:r>
              <w:rPr>
                <w:rFonts w:cs="Arial"/>
                <w:b/>
                <w:bCs/>
                <w:sz w:val="22"/>
              </w:rPr>
              <w:t xml:space="preserve">         Najvišje število možnih točk je 80 (Mer 1)</w:t>
            </w:r>
          </w:p>
        </w:tc>
      </w:tr>
      <w:tr w:rsidR="007F5344" w14:paraId="79C60F25" w14:textId="77777777" w:rsidTr="00B66DF1">
        <w:trPr>
          <w:trHeight w:val="2115"/>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54F03" w14:textId="77777777" w:rsidR="007F5344" w:rsidRDefault="007F5344">
            <w:pPr>
              <w:spacing w:before="60" w:after="60"/>
              <w:jc w:val="center"/>
              <w:rPr>
                <w:rFonts w:cs="Arial"/>
                <w:sz w:val="22"/>
              </w:rPr>
            </w:pPr>
          </w:p>
          <w:p w14:paraId="7234D298" w14:textId="77777777" w:rsidR="007F5344" w:rsidRDefault="007F5344">
            <w:pPr>
              <w:spacing w:before="60" w:after="60"/>
              <w:jc w:val="center"/>
              <w:rPr>
                <w:rFonts w:cs="Arial"/>
                <w:sz w:val="22"/>
              </w:rPr>
            </w:pPr>
          </w:p>
          <w:p w14:paraId="6F800D60" w14:textId="77777777" w:rsidR="007F5344" w:rsidRDefault="007F5344">
            <w:pPr>
              <w:spacing w:before="60" w:after="60"/>
              <w:jc w:val="center"/>
              <w:rPr>
                <w:rFonts w:cs="Arial"/>
                <w:sz w:val="22"/>
              </w:rPr>
            </w:pPr>
          </w:p>
          <w:p w14:paraId="1E8E0082" w14:textId="77777777" w:rsidR="007F5344" w:rsidRDefault="007F5344">
            <w:pPr>
              <w:spacing w:before="60" w:after="60"/>
              <w:jc w:val="center"/>
              <w:rPr>
                <w:rFonts w:cs="Arial"/>
                <w:b/>
                <w:bCs/>
                <w:sz w:val="22"/>
              </w:rPr>
            </w:pPr>
            <w:r>
              <w:rPr>
                <w:rFonts w:cs="Arial"/>
                <w:b/>
                <w:bCs/>
                <w:sz w:val="22"/>
              </w:rPr>
              <w:t>Mer 1</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48B62C9B" w14:textId="77777777" w:rsidR="007F5344" w:rsidRDefault="007F5344">
            <w:pPr>
              <w:keepNext/>
              <w:rPr>
                <w:rFonts w:cs="Arial"/>
                <w:b/>
                <w:bCs/>
                <w:sz w:val="22"/>
              </w:rPr>
            </w:pPr>
          </w:p>
          <w:p w14:paraId="15A67223" w14:textId="77777777" w:rsidR="007F5344" w:rsidRDefault="007F5344">
            <w:pPr>
              <w:keepNext/>
              <w:rPr>
                <w:rFonts w:cs="Arial"/>
                <w:b/>
                <w:bCs/>
                <w:sz w:val="22"/>
              </w:rPr>
            </w:pPr>
          </w:p>
          <w:p w14:paraId="2C6D3B5E" w14:textId="77777777" w:rsidR="007F5344" w:rsidRDefault="007F5344">
            <w:pPr>
              <w:keepNext/>
              <w:rPr>
                <w:rFonts w:cs="Arial"/>
                <w:b/>
                <w:bCs/>
                <w:sz w:val="22"/>
              </w:rPr>
            </w:pPr>
          </w:p>
          <w:p w14:paraId="03642D56" w14:textId="77777777" w:rsidR="007F5344" w:rsidRDefault="007F5344">
            <w:pPr>
              <w:keepNext/>
              <w:rPr>
                <w:rFonts w:cs="Arial"/>
                <w:b/>
                <w:bCs/>
                <w:sz w:val="22"/>
              </w:rPr>
            </w:pPr>
          </w:p>
          <w:p w14:paraId="0FDA04B0" w14:textId="2A366241" w:rsidR="007F5344" w:rsidRDefault="007F5344">
            <w:pPr>
              <w:keepNext/>
              <w:rPr>
                <w:rFonts w:cs="Arial"/>
                <w:b/>
                <w:bCs/>
                <w:sz w:val="22"/>
              </w:rPr>
            </w:pPr>
            <w:r>
              <w:rPr>
                <w:rFonts w:cs="Arial"/>
                <w:b/>
                <w:bCs/>
                <w:sz w:val="22"/>
              </w:rPr>
              <w:t xml:space="preserve">»*Ponudbena cena v </w:t>
            </w:r>
            <w:r>
              <w:rPr>
                <w:rFonts w:cs="Arial"/>
                <w:b/>
                <w:sz w:val="22"/>
              </w:rPr>
              <w:t>EUR/m</w:t>
            </w:r>
            <w:r>
              <w:rPr>
                <w:rFonts w:cs="Arial"/>
                <w:b/>
                <w:sz w:val="22"/>
                <w:vertAlign w:val="superscript"/>
              </w:rPr>
              <w:t>3</w:t>
            </w:r>
            <w:r>
              <w:rPr>
                <w:rFonts w:cs="Arial"/>
                <w:b/>
                <w:sz w:val="22"/>
              </w:rPr>
              <w:t xml:space="preserve"> (brez DDV)«</w:t>
            </w:r>
          </w:p>
          <w:p w14:paraId="39F28744" w14:textId="77777777" w:rsidR="007F5344" w:rsidRDefault="007F5344">
            <w:pPr>
              <w:rPr>
                <w:rFonts w:cs="Arial"/>
                <w:sz w:val="22"/>
              </w:rPr>
            </w:pPr>
          </w:p>
          <w:p w14:paraId="283BFF71" w14:textId="77777777" w:rsidR="007F5344" w:rsidRDefault="007F5344">
            <w:pPr>
              <w:spacing w:after="120"/>
              <w:rPr>
                <w:rFonts w:cs="Arial"/>
                <w:sz w:val="22"/>
              </w:rPr>
            </w:pPr>
          </w:p>
        </w:tc>
        <w:tc>
          <w:tcPr>
            <w:tcW w:w="5835" w:type="dxa"/>
            <w:gridSpan w:val="2"/>
            <w:tcBorders>
              <w:top w:val="nil"/>
              <w:left w:val="nil"/>
              <w:bottom w:val="single" w:sz="4" w:space="0" w:color="auto"/>
              <w:right w:val="single" w:sz="8" w:space="0" w:color="auto"/>
            </w:tcBorders>
            <w:tcMar>
              <w:top w:w="0" w:type="dxa"/>
              <w:left w:w="108" w:type="dxa"/>
              <w:bottom w:w="0" w:type="dxa"/>
              <w:right w:w="108" w:type="dxa"/>
            </w:tcMar>
          </w:tcPr>
          <w:p w14:paraId="20C34D52" w14:textId="77777777" w:rsidR="007F5344" w:rsidRDefault="007F5344">
            <w:pPr>
              <w:spacing w:before="60" w:after="60"/>
              <w:jc w:val="center"/>
              <w:rPr>
                <w:rFonts w:cs="Arial"/>
                <w:sz w:val="22"/>
              </w:rPr>
            </w:pPr>
          </w:p>
          <w:p w14:paraId="0569B930" w14:textId="77777777" w:rsidR="007F5344" w:rsidRDefault="007F5344">
            <w:pPr>
              <w:spacing w:before="60" w:after="60"/>
              <w:rPr>
                <w:rFonts w:cs="Arial"/>
                <w:sz w:val="22"/>
              </w:rPr>
            </w:pPr>
          </w:p>
          <w:p w14:paraId="1DA2EC5A" w14:textId="77777777" w:rsidR="007F5344" w:rsidRDefault="007F5344">
            <w:pPr>
              <w:spacing w:before="60" w:after="60"/>
              <w:rPr>
                <w:rFonts w:cs="Arial"/>
                <w:sz w:val="22"/>
              </w:rPr>
            </w:pPr>
          </w:p>
          <w:p w14:paraId="7F7A1043" w14:textId="3220567E" w:rsidR="007F5344" w:rsidRDefault="007F5344">
            <w:pPr>
              <w:spacing w:before="60" w:after="60"/>
              <w:rPr>
                <w:rFonts w:cs="Arial"/>
                <w:sz w:val="22"/>
              </w:rPr>
            </w:pPr>
            <w:r>
              <w:rPr>
                <w:rFonts w:cs="Arial"/>
                <w:sz w:val="22"/>
              </w:rPr>
              <w:t>=   n</w:t>
            </w:r>
            <w:r>
              <w:rPr>
                <w:rFonts w:cs="Arial"/>
                <w:sz w:val="22"/>
                <w:u w:val="single"/>
              </w:rPr>
              <w:t>ajnižja ponudbena cena v EUR/m</w:t>
            </w:r>
            <w:r>
              <w:rPr>
                <w:rFonts w:cs="Arial"/>
                <w:b/>
                <w:sz w:val="22"/>
                <w:vertAlign w:val="superscript"/>
              </w:rPr>
              <w:t>3</w:t>
            </w:r>
            <w:r>
              <w:rPr>
                <w:rFonts w:cs="Arial"/>
                <w:sz w:val="22"/>
                <w:u w:val="single"/>
              </w:rPr>
              <w:t xml:space="preserve"> (brez DDV)</w:t>
            </w:r>
            <w:r>
              <w:rPr>
                <w:rFonts w:cs="Arial"/>
                <w:sz w:val="22"/>
              </w:rPr>
              <w:t xml:space="preserve"> x 80</w:t>
            </w:r>
          </w:p>
          <w:p w14:paraId="08CED381" w14:textId="77777777" w:rsidR="007F5344" w:rsidRDefault="007F5344">
            <w:pPr>
              <w:spacing w:before="60" w:after="60"/>
              <w:rPr>
                <w:rFonts w:cs="Arial"/>
                <w:sz w:val="22"/>
              </w:rPr>
            </w:pPr>
            <w:r>
              <w:rPr>
                <w:rFonts w:cs="Arial"/>
                <w:sz w:val="22"/>
              </w:rPr>
              <w:t xml:space="preserve">    ponudbena cena v EUR/m</w:t>
            </w:r>
            <w:r>
              <w:rPr>
                <w:rFonts w:cs="Arial"/>
                <w:b/>
                <w:sz w:val="22"/>
                <w:vertAlign w:val="superscript"/>
              </w:rPr>
              <w:t>3</w:t>
            </w:r>
            <w:r>
              <w:rPr>
                <w:rFonts w:cs="Arial"/>
                <w:sz w:val="22"/>
              </w:rPr>
              <w:t xml:space="preserve"> (brez DDV)                            </w:t>
            </w:r>
            <w:r>
              <w:rPr>
                <w:rFonts w:cs="Arial"/>
                <w:sz w:val="22"/>
              </w:rPr>
              <w:tab/>
            </w:r>
          </w:p>
          <w:p w14:paraId="0194A467" w14:textId="77777777" w:rsidR="007F5344" w:rsidRDefault="007F5344">
            <w:pPr>
              <w:spacing w:before="60" w:after="60"/>
              <w:jc w:val="center"/>
              <w:rPr>
                <w:rFonts w:cs="Arial"/>
                <w:sz w:val="22"/>
              </w:rPr>
            </w:pPr>
          </w:p>
          <w:p w14:paraId="3E73C129" w14:textId="77777777" w:rsidR="007F5344" w:rsidRDefault="007F5344">
            <w:pPr>
              <w:spacing w:before="60" w:after="60"/>
              <w:jc w:val="center"/>
              <w:rPr>
                <w:rFonts w:cs="Arial"/>
                <w:sz w:val="22"/>
              </w:rPr>
            </w:pPr>
          </w:p>
        </w:tc>
      </w:tr>
      <w:tr w:rsidR="007F5344" w14:paraId="35A06E24" w14:textId="77777777" w:rsidTr="7E52EC04">
        <w:trPr>
          <w:trHeight w:val="240"/>
        </w:trPr>
        <w:tc>
          <w:tcPr>
            <w:tcW w:w="9629" w:type="dxa"/>
            <w:gridSpan w:val="4"/>
            <w:tcBorders>
              <w:top w:val="nil"/>
              <w:left w:val="single" w:sz="8" w:space="0" w:color="auto"/>
              <w:bottom w:val="single" w:sz="8" w:space="0" w:color="auto"/>
              <w:right w:val="single" w:sz="8" w:space="0" w:color="auto"/>
            </w:tcBorders>
            <w:shd w:val="clear" w:color="auto" w:fill="A6A6A6" w:themeFill="background1" w:themeFillShade="A6"/>
            <w:tcMar>
              <w:top w:w="0" w:type="dxa"/>
              <w:left w:w="108" w:type="dxa"/>
              <w:bottom w:w="0" w:type="dxa"/>
              <w:right w:w="108" w:type="dxa"/>
            </w:tcMar>
            <w:hideMark/>
          </w:tcPr>
          <w:p w14:paraId="3E3FEE29" w14:textId="77777777" w:rsidR="007F5344" w:rsidRDefault="007F5344">
            <w:pPr>
              <w:spacing w:before="60" w:after="60"/>
              <w:rPr>
                <w:rFonts w:cs="Arial"/>
                <w:sz w:val="22"/>
              </w:rPr>
            </w:pPr>
            <w:r>
              <w:rPr>
                <w:rFonts w:cs="Arial"/>
                <w:sz w:val="22"/>
              </w:rPr>
              <w:t xml:space="preserve">                                                               </w:t>
            </w:r>
            <w:r>
              <w:rPr>
                <w:rFonts w:cs="Arial"/>
                <w:b/>
                <w:bCs/>
                <w:sz w:val="22"/>
              </w:rPr>
              <w:t>Najvišje število možnih točk je 20 (Mer 2)</w:t>
            </w:r>
          </w:p>
        </w:tc>
      </w:tr>
      <w:tr w:rsidR="007F5344" w14:paraId="47034BC8" w14:textId="77777777" w:rsidTr="007F5344">
        <w:trPr>
          <w:trHeight w:val="636"/>
        </w:trPr>
        <w:tc>
          <w:tcPr>
            <w:tcW w:w="110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6AE2D59" w14:textId="77777777" w:rsidR="007F5344" w:rsidRDefault="007F5344">
            <w:pPr>
              <w:spacing w:before="60" w:after="60"/>
              <w:jc w:val="center"/>
              <w:rPr>
                <w:rFonts w:cs="Arial"/>
                <w:sz w:val="22"/>
              </w:rPr>
            </w:pPr>
          </w:p>
          <w:p w14:paraId="430E9A1B" w14:textId="77777777" w:rsidR="007F5344" w:rsidRDefault="007F5344">
            <w:pPr>
              <w:spacing w:before="60" w:after="60"/>
              <w:jc w:val="center"/>
              <w:rPr>
                <w:rFonts w:cs="Arial"/>
                <w:sz w:val="22"/>
              </w:rPr>
            </w:pPr>
          </w:p>
          <w:p w14:paraId="223AD16E" w14:textId="77777777" w:rsidR="007F5344" w:rsidRDefault="007F5344">
            <w:pPr>
              <w:spacing w:before="60" w:after="60"/>
              <w:jc w:val="center"/>
              <w:rPr>
                <w:rFonts w:cs="Arial"/>
                <w:sz w:val="22"/>
              </w:rPr>
            </w:pPr>
          </w:p>
          <w:p w14:paraId="458137B6" w14:textId="77777777" w:rsidR="007F5344" w:rsidRDefault="007F5344">
            <w:pPr>
              <w:spacing w:before="60" w:after="60"/>
              <w:jc w:val="center"/>
              <w:rPr>
                <w:rFonts w:cs="Arial"/>
                <w:b/>
                <w:bCs/>
                <w:sz w:val="22"/>
              </w:rPr>
            </w:pPr>
            <w:r>
              <w:rPr>
                <w:rFonts w:cs="Arial"/>
                <w:b/>
                <w:bCs/>
                <w:sz w:val="22"/>
              </w:rPr>
              <w:t>Mer 2</w:t>
            </w:r>
          </w:p>
        </w:tc>
        <w:tc>
          <w:tcPr>
            <w:tcW w:w="2693" w:type="dxa"/>
            <w:vMerge w:val="restart"/>
            <w:tcBorders>
              <w:top w:val="nil"/>
              <w:left w:val="nil"/>
              <w:bottom w:val="single" w:sz="8" w:space="0" w:color="auto"/>
              <w:right w:val="single" w:sz="8" w:space="0" w:color="auto"/>
            </w:tcBorders>
            <w:tcMar>
              <w:top w:w="0" w:type="dxa"/>
              <w:left w:w="108" w:type="dxa"/>
              <w:bottom w:w="0" w:type="dxa"/>
              <w:right w:w="108" w:type="dxa"/>
            </w:tcMar>
          </w:tcPr>
          <w:p w14:paraId="0943174A" w14:textId="77777777" w:rsidR="007F5344" w:rsidRDefault="007F5344">
            <w:pPr>
              <w:spacing w:before="60" w:after="60"/>
              <w:rPr>
                <w:rFonts w:cs="Arial"/>
                <w:b/>
                <w:bCs/>
                <w:sz w:val="22"/>
              </w:rPr>
            </w:pPr>
            <w:bookmarkStart w:id="152" w:name="_Hlk105574215"/>
            <w:r>
              <w:rPr>
                <w:rFonts w:cs="Arial"/>
                <w:b/>
                <w:bCs/>
                <w:sz w:val="22"/>
              </w:rPr>
              <w:lastRenderedPageBreak/>
              <w:t xml:space="preserve">»Prispevanje k ciljem razvoja podeželja – </w:t>
            </w:r>
            <w:r>
              <w:rPr>
                <w:rFonts w:cs="Arial"/>
                <w:b/>
                <w:bCs/>
                <w:sz w:val="22"/>
              </w:rPr>
              <w:lastRenderedPageBreak/>
              <w:t>uvrščenost v gorsko območje«</w:t>
            </w:r>
            <w:bookmarkEnd w:id="152"/>
          </w:p>
          <w:p w14:paraId="6DE12103" w14:textId="77777777" w:rsidR="007F5344" w:rsidRDefault="007F5344">
            <w:pPr>
              <w:rPr>
                <w:rFonts w:cs="Arial"/>
                <w:sz w:val="22"/>
              </w:rPr>
            </w:pPr>
          </w:p>
          <w:p w14:paraId="70BC5398" w14:textId="77777777" w:rsidR="007F5344" w:rsidRDefault="007F5344">
            <w:pPr>
              <w:spacing w:before="60" w:after="60"/>
              <w:rPr>
                <w:rFonts w:cs="Arial"/>
                <w:sz w:val="22"/>
              </w:rPr>
            </w:pPr>
            <w:bookmarkStart w:id="153" w:name="_Hlk105574861"/>
            <w:r>
              <w:rPr>
                <w:rFonts w:cs="Arial"/>
                <w:sz w:val="22"/>
              </w:rPr>
              <w:t>Ponudnik, ki je nosilec dopolnilne dejavnosti na kmetiji, pridobi dodatne točke, če je KMG_MID uvrščen v gorsko območje v skladu s predpisi o razvrstitvi kmetijskih gospodarstev v območju z omejenimi možnostmi za kmetijsko dejavnost ter je sedež KMG-MID v statistični regiji, znotraj katere se oddaja izvajanje del v okviru posameznega javnega naročila.</w:t>
            </w:r>
            <w:bookmarkEnd w:id="153"/>
          </w:p>
          <w:p w14:paraId="03DFD074" w14:textId="77777777" w:rsidR="007F5344" w:rsidRDefault="007F5344">
            <w:pPr>
              <w:spacing w:before="60" w:after="60"/>
              <w:rPr>
                <w:rFonts w:cs="Arial"/>
                <w:sz w:val="22"/>
              </w:rPr>
            </w:pPr>
          </w:p>
          <w:p w14:paraId="3C4CAAB6" w14:textId="77777777" w:rsidR="007F5344" w:rsidRDefault="007F5344">
            <w:pPr>
              <w:jc w:val="left"/>
              <w:rPr>
                <w:rFonts w:cs="Arial"/>
                <w:sz w:val="22"/>
              </w:rPr>
            </w:pPr>
            <w:r>
              <w:rPr>
                <w:rFonts w:cs="Arial"/>
                <w:b/>
                <w:bCs/>
                <w:sz w:val="22"/>
              </w:rPr>
              <w:t>Dokazila: »</w:t>
            </w:r>
            <w:r>
              <w:rPr>
                <w:rFonts w:cs="Arial"/>
                <w:sz w:val="22"/>
              </w:rPr>
              <w:t>Prijava na javno naročilo SEC 2026« (točka B) ter »</w:t>
            </w:r>
            <w:r>
              <w:rPr>
                <w:rFonts w:cs="Arial"/>
                <w:bCs/>
                <w:sz w:val="22"/>
              </w:rPr>
              <w:t>Izpis iz registra kmetijskih gospodarstev za KMG_MID«.</w:t>
            </w:r>
          </w:p>
          <w:p w14:paraId="643DE746" w14:textId="77777777" w:rsidR="007F5344" w:rsidRDefault="007F5344">
            <w:pPr>
              <w:spacing w:before="60" w:after="60"/>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5DE5C7F" w14:textId="77777777" w:rsidR="007F5344" w:rsidRDefault="007F5344">
            <w:pPr>
              <w:spacing w:before="60" w:after="60"/>
              <w:jc w:val="center"/>
              <w:rPr>
                <w:rFonts w:cs="Arial"/>
                <w:sz w:val="22"/>
              </w:rPr>
            </w:pPr>
            <w:r>
              <w:rPr>
                <w:rFonts w:cs="Arial"/>
                <w:sz w:val="22"/>
              </w:rPr>
              <w:lastRenderedPageBreak/>
              <w:t>**Št. točk KMG v OMD</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2E8F357A" w14:textId="77777777" w:rsidR="007F5344" w:rsidRDefault="007F5344">
            <w:pPr>
              <w:spacing w:before="60" w:after="60"/>
              <w:jc w:val="center"/>
              <w:rPr>
                <w:rFonts w:cs="Arial"/>
                <w:sz w:val="22"/>
              </w:rPr>
            </w:pPr>
            <w:r>
              <w:rPr>
                <w:rFonts w:cs="Arial"/>
                <w:sz w:val="22"/>
              </w:rPr>
              <w:t>Število točk glede na število točk KMG v OMD</w:t>
            </w:r>
          </w:p>
        </w:tc>
      </w:tr>
      <w:tr w:rsidR="007F5344" w14:paraId="2A8D5328" w14:textId="77777777" w:rsidTr="7E52EC04">
        <w:trPr>
          <w:trHeight w:val="633"/>
        </w:trPr>
        <w:tc>
          <w:tcPr>
            <w:tcW w:w="0" w:type="auto"/>
            <w:vMerge/>
            <w:vAlign w:val="center"/>
            <w:hideMark/>
          </w:tcPr>
          <w:p w14:paraId="647F15EA" w14:textId="77777777" w:rsidR="007F5344" w:rsidRDefault="007F5344">
            <w:pPr>
              <w:spacing w:line="240" w:lineRule="auto"/>
              <w:jc w:val="left"/>
              <w:rPr>
                <w:rFonts w:cs="Arial"/>
                <w:b/>
                <w:bCs/>
                <w:sz w:val="22"/>
              </w:rPr>
            </w:pPr>
          </w:p>
        </w:tc>
        <w:tc>
          <w:tcPr>
            <w:tcW w:w="0" w:type="auto"/>
            <w:vMerge/>
            <w:vAlign w:val="center"/>
            <w:hideMark/>
          </w:tcPr>
          <w:p w14:paraId="7A789F2D"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07F7424" w14:textId="77777777" w:rsidR="007F5344" w:rsidRDefault="007F5344">
            <w:pPr>
              <w:spacing w:before="60" w:after="60"/>
              <w:jc w:val="center"/>
              <w:rPr>
                <w:rFonts w:cs="Arial"/>
                <w:sz w:val="22"/>
              </w:rPr>
            </w:pPr>
            <w:r>
              <w:rPr>
                <w:rFonts w:cs="Arial"/>
                <w:sz w:val="22"/>
              </w:rPr>
              <w:t>0-399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3497470B" w14:textId="77777777" w:rsidR="007F5344" w:rsidRDefault="007F5344">
            <w:pPr>
              <w:spacing w:before="60" w:after="60"/>
              <w:jc w:val="center"/>
              <w:rPr>
                <w:rFonts w:cs="Arial"/>
                <w:sz w:val="22"/>
              </w:rPr>
            </w:pPr>
            <w:r>
              <w:rPr>
                <w:rFonts w:cs="Arial"/>
                <w:sz w:val="22"/>
              </w:rPr>
              <w:t>0</w:t>
            </w:r>
          </w:p>
        </w:tc>
      </w:tr>
      <w:tr w:rsidR="007F5344" w14:paraId="165CFAD1" w14:textId="77777777" w:rsidTr="7E52EC04">
        <w:trPr>
          <w:trHeight w:val="633"/>
        </w:trPr>
        <w:tc>
          <w:tcPr>
            <w:tcW w:w="0" w:type="auto"/>
            <w:vMerge/>
            <w:vAlign w:val="center"/>
            <w:hideMark/>
          </w:tcPr>
          <w:p w14:paraId="0ABBE290" w14:textId="77777777" w:rsidR="007F5344" w:rsidRDefault="007F5344">
            <w:pPr>
              <w:spacing w:line="240" w:lineRule="auto"/>
              <w:jc w:val="left"/>
              <w:rPr>
                <w:rFonts w:cs="Arial"/>
                <w:b/>
                <w:bCs/>
                <w:sz w:val="22"/>
              </w:rPr>
            </w:pPr>
          </w:p>
        </w:tc>
        <w:tc>
          <w:tcPr>
            <w:tcW w:w="0" w:type="auto"/>
            <w:vMerge/>
            <w:vAlign w:val="center"/>
            <w:hideMark/>
          </w:tcPr>
          <w:p w14:paraId="64EF72E8"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1182681" w14:textId="77777777" w:rsidR="007F5344" w:rsidRDefault="007F5344">
            <w:pPr>
              <w:spacing w:before="60" w:after="60"/>
              <w:jc w:val="center"/>
              <w:rPr>
                <w:rFonts w:cs="Arial"/>
                <w:sz w:val="22"/>
              </w:rPr>
            </w:pPr>
            <w:r>
              <w:rPr>
                <w:rFonts w:cs="Arial"/>
                <w:sz w:val="22"/>
              </w:rPr>
              <w:t>400-499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2689FA88" w14:textId="77777777" w:rsidR="007F5344" w:rsidRDefault="007F5344">
            <w:pPr>
              <w:spacing w:before="60" w:after="60"/>
              <w:jc w:val="center"/>
              <w:rPr>
                <w:rFonts w:cs="Arial"/>
                <w:sz w:val="22"/>
              </w:rPr>
            </w:pPr>
            <w:r>
              <w:rPr>
                <w:rFonts w:cs="Arial"/>
                <w:sz w:val="22"/>
              </w:rPr>
              <w:t>4</w:t>
            </w:r>
          </w:p>
        </w:tc>
      </w:tr>
      <w:tr w:rsidR="007F5344" w14:paraId="54C93158" w14:textId="77777777" w:rsidTr="7E52EC04">
        <w:trPr>
          <w:trHeight w:val="633"/>
        </w:trPr>
        <w:tc>
          <w:tcPr>
            <w:tcW w:w="0" w:type="auto"/>
            <w:vMerge/>
            <w:vAlign w:val="center"/>
            <w:hideMark/>
          </w:tcPr>
          <w:p w14:paraId="080EDB60" w14:textId="77777777" w:rsidR="007F5344" w:rsidRDefault="007F5344">
            <w:pPr>
              <w:spacing w:line="240" w:lineRule="auto"/>
              <w:jc w:val="left"/>
              <w:rPr>
                <w:rFonts w:cs="Arial"/>
                <w:b/>
                <w:bCs/>
                <w:sz w:val="22"/>
              </w:rPr>
            </w:pPr>
          </w:p>
        </w:tc>
        <w:tc>
          <w:tcPr>
            <w:tcW w:w="0" w:type="auto"/>
            <w:vMerge/>
            <w:vAlign w:val="center"/>
            <w:hideMark/>
          </w:tcPr>
          <w:p w14:paraId="3D02B53C"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BEFA3F4" w14:textId="77777777" w:rsidR="007F5344" w:rsidRDefault="007F5344">
            <w:pPr>
              <w:spacing w:before="60" w:after="60"/>
              <w:jc w:val="center"/>
              <w:rPr>
                <w:rFonts w:cs="Arial"/>
                <w:sz w:val="22"/>
              </w:rPr>
            </w:pPr>
            <w:r>
              <w:rPr>
                <w:rFonts w:cs="Arial"/>
                <w:sz w:val="22"/>
              </w:rPr>
              <w:t>500-599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2371835C" w14:textId="77777777" w:rsidR="007F5344" w:rsidRDefault="007F5344">
            <w:pPr>
              <w:spacing w:before="60" w:after="60"/>
              <w:jc w:val="center"/>
              <w:rPr>
                <w:rFonts w:cs="Arial"/>
                <w:sz w:val="22"/>
              </w:rPr>
            </w:pPr>
            <w:r>
              <w:rPr>
                <w:rFonts w:cs="Arial"/>
                <w:sz w:val="22"/>
              </w:rPr>
              <w:t>8</w:t>
            </w:r>
          </w:p>
        </w:tc>
      </w:tr>
      <w:tr w:rsidR="007F5344" w14:paraId="1773DF0A" w14:textId="77777777" w:rsidTr="7E52EC04">
        <w:trPr>
          <w:trHeight w:val="633"/>
        </w:trPr>
        <w:tc>
          <w:tcPr>
            <w:tcW w:w="0" w:type="auto"/>
            <w:vMerge/>
            <w:vAlign w:val="center"/>
            <w:hideMark/>
          </w:tcPr>
          <w:p w14:paraId="4576DD67" w14:textId="77777777" w:rsidR="007F5344" w:rsidRDefault="007F5344">
            <w:pPr>
              <w:spacing w:line="240" w:lineRule="auto"/>
              <w:jc w:val="left"/>
              <w:rPr>
                <w:rFonts w:cs="Arial"/>
                <w:b/>
                <w:bCs/>
                <w:sz w:val="22"/>
              </w:rPr>
            </w:pPr>
          </w:p>
        </w:tc>
        <w:tc>
          <w:tcPr>
            <w:tcW w:w="0" w:type="auto"/>
            <w:vMerge/>
            <w:vAlign w:val="center"/>
            <w:hideMark/>
          </w:tcPr>
          <w:p w14:paraId="7C18897D"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45F6EC7" w14:textId="77777777" w:rsidR="007F5344" w:rsidRDefault="007F5344">
            <w:pPr>
              <w:spacing w:before="60" w:after="60"/>
              <w:jc w:val="center"/>
              <w:rPr>
                <w:rFonts w:cs="Arial"/>
                <w:sz w:val="22"/>
              </w:rPr>
            </w:pPr>
            <w:r>
              <w:rPr>
                <w:rFonts w:cs="Arial"/>
                <w:sz w:val="22"/>
              </w:rPr>
              <w:t>600-699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6C29B78F" w14:textId="77777777" w:rsidR="007F5344" w:rsidRDefault="007F5344">
            <w:pPr>
              <w:spacing w:before="60" w:after="60"/>
              <w:jc w:val="center"/>
              <w:rPr>
                <w:rFonts w:cs="Arial"/>
                <w:sz w:val="22"/>
              </w:rPr>
            </w:pPr>
            <w:r>
              <w:rPr>
                <w:rFonts w:cs="Arial"/>
                <w:sz w:val="22"/>
              </w:rPr>
              <w:t>12</w:t>
            </w:r>
          </w:p>
        </w:tc>
      </w:tr>
      <w:tr w:rsidR="007F5344" w14:paraId="647829BD" w14:textId="77777777" w:rsidTr="7E52EC04">
        <w:trPr>
          <w:trHeight w:val="633"/>
        </w:trPr>
        <w:tc>
          <w:tcPr>
            <w:tcW w:w="0" w:type="auto"/>
            <w:vMerge/>
            <w:vAlign w:val="center"/>
            <w:hideMark/>
          </w:tcPr>
          <w:p w14:paraId="5340404C" w14:textId="77777777" w:rsidR="007F5344" w:rsidRDefault="007F5344">
            <w:pPr>
              <w:spacing w:line="240" w:lineRule="auto"/>
              <w:jc w:val="left"/>
              <w:rPr>
                <w:rFonts w:cs="Arial"/>
                <w:b/>
                <w:bCs/>
                <w:sz w:val="22"/>
              </w:rPr>
            </w:pPr>
          </w:p>
        </w:tc>
        <w:tc>
          <w:tcPr>
            <w:tcW w:w="0" w:type="auto"/>
            <w:vMerge/>
            <w:vAlign w:val="center"/>
            <w:hideMark/>
          </w:tcPr>
          <w:p w14:paraId="62EF9041"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B7DF5FE" w14:textId="77777777" w:rsidR="007F5344" w:rsidRDefault="007F5344">
            <w:pPr>
              <w:spacing w:before="60" w:after="60"/>
              <w:jc w:val="center"/>
              <w:rPr>
                <w:rFonts w:cs="Arial"/>
                <w:sz w:val="22"/>
              </w:rPr>
            </w:pPr>
            <w:r>
              <w:rPr>
                <w:rFonts w:cs="Arial"/>
                <w:sz w:val="22"/>
              </w:rPr>
              <w:t>700-799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4A52C5B9" w14:textId="77777777" w:rsidR="007F5344" w:rsidRDefault="007F5344">
            <w:pPr>
              <w:spacing w:before="60" w:after="60"/>
              <w:jc w:val="center"/>
              <w:rPr>
                <w:rFonts w:cs="Arial"/>
                <w:sz w:val="22"/>
              </w:rPr>
            </w:pPr>
            <w:r>
              <w:rPr>
                <w:rFonts w:cs="Arial"/>
                <w:sz w:val="22"/>
              </w:rPr>
              <w:t>16</w:t>
            </w:r>
          </w:p>
        </w:tc>
      </w:tr>
      <w:tr w:rsidR="007F5344" w14:paraId="13D86AE6" w14:textId="77777777" w:rsidTr="7E52EC04">
        <w:trPr>
          <w:trHeight w:val="633"/>
        </w:trPr>
        <w:tc>
          <w:tcPr>
            <w:tcW w:w="0" w:type="auto"/>
            <w:vMerge/>
            <w:vAlign w:val="center"/>
            <w:hideMark/>
          </w:tcPr>
          <w:p w14:paraId="70E62833" w14:textId="77777777" w:rsidR="007F5344" w:rsidRDefault="007F5344">
            <w:pPr>
              <w:spacing w:line="240" w:lineRule="auto"/>
              <w:jc w:val="left"/>
              <w:rPr>
                <w:rFonts w:cs="Arial"/>
                <w:b/>
                <w:bCs/>
                <w:sz w:val="22"/>
              </w:rPr>
            </w:pPr>
          </w:p>
        </w:tc>
        <w:tc>
          <w:tcPr>
            <w:tcW w:w="0" w:type="auto"/>
            <w:vMerge/>
            <w:vAlign w:val="center"/>
            <w:hideMark/>
          </w:tcPr>
          <w:p w14:paraId="48A125FC"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93B1F51" w14:textId="77777777" w:rsidR="007F5344" w:rsidRDefault="007F5344">
            <w:pPr>
              <w:spacing w:before="60" w:after="60"/>
              <w:jc w:val="center"/>
              <w:rPr>
                <w:rFonts w:cs="Arial"/>
                <w:sz w:val="22"/>
              </w:rPr>
            </w:pPr>
            <w:r>
              <w:rPr>
                <w:rFonts w:cs="Arial"/>
                <w:sz w:val="22"/>
              </w:rPr>
              <w:t>800 ali več</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1C2D6069" w14:textId="77777777" w:rsidR="007F5344" w:rsidRDefault="007F5344">
            <w:pPr>
              <w:spacing w:before="60" w:after="60"/>
              <w:jc w:val="center"/>
              <w:rPr>
                <w:rFonts w:cs="Arial"/>
                <w:sz w:val="22"/>
              </w:rPr>
            </w:pPr>
            <w:r>
              <w:rPr>
                <w:rFonts w:cs="Arial"/>
                <w:sz w:val="22"/>
              </w:rPr>
              <w:t>20</w:t>
            </w:r>
          </w:p>
        </w:tc>
      </w:tr>
    </w:tbl>
    <w:p w14:paraId="7089A95B" w14:textId="77777777" w:rsidR="007F5344" w:rsidRDefault="007F5344" w:rsidP="007F5344">
      <w:pPr>
        <w:spacing w:line="0" w:lineRule="atLeast"/>
        <w:rPr>
          <w:rFonts w:cs="Arial"/>
          <w:bCs/>
          <w:sz w:val="22"/>
        </w:rPr>
      </w:pPr>
    </w:p>
    <w:bookmarkEnd w:id="151"/>
    <w:p w14:paraId="6C3303EA" w14:textId="77777777" w:rsidR="007F5344" w:rsidRDefault="007F5344" w:rsidP="007F5344">
      <w:pPr>
        <w:spacing w:line="0" w:lineRule="atLeast"/>
        <w:rPr>
          <w:rFonts w:cs="Arial"/>
          <w:bCs/>
          <w:sz w:val="22"/>
        </w:rPr>
      </w:pPr>
      <w:r>
        <w:rPr>
          <w:rFonts w:cs="Arial"/>
          <w:bCs/>
          <w:sz w:val="22"/>
        </w:rPr>
        <w:t>*V primeru mešanih javnih naročil je Mer 1 skupna ponudbena vrednost (v EUR brez DDV) ter formula za izračun točk:</w:t>
      </w:r>
    </w:p>
    <w:p w14:paraId="7C2A0B96" w14:textId="77777777" w:rsidR="007F5344" w:rsidRDefault="007F5344" w:rsidP="007F5344">
      <w:pPr>
        <w:spacing w:line="0" w:lineRule="atLeast"/>
        <w:rPr>
          <w:rFonts w:cs="Arial"/>
          <w:bCs/>
          <w:sz w:val="22"/>
        </w:rPr>
      </w:pPr>
    </w:p>
    <w:p w14:paraId="740B62C3" w14:textId="77777777" w:rsidR="007F5344" w:rsidRDefault="007F5344" w:rsidP="007F5344">
      <w:pPr>
        <w:spacing w:before="60" w:after="60"/>
        <w:ind w:left="2124"/>
        <w:rPr>
          <w:rFonts w:cs="Arial"/>
          <w:sz w:val="22"/>
        </w:rPr>
      </w:pPr>
      <w:r>
        <w:rPr>
          <w:rFonts w:cs="Arial"/>
          <w:sz w:val="22"/>
        </w:rPr>
        <w:t>=  (n</w:t>
      </w:r>
      <w:r>
        <w:rPr>
          <w:rFonts w:cs="Arial"/>
          <w:sz w:val="22"/>
          <w:u w:val="single"/>
        </w:rPr>
        <w:t>ajnižja skupna ponudbena cena v EUR brez DDV)</w:t>
      </w:r>
      <w:r>
        <w:rPr>
          <w:rFonts w:cs="Arial"/>
          <w:sz w:val="22"/>
        </w:rPr>
        <w:t xml:space="preserve"> x 80</w:t>
      </w:r>
    </w:p>
    <w:p w14:paraId="73D8DAFB" w14:textId="77777777" w:rsidR="007F5344" w:rsidRDefault="007F5344" w:rsidP="007F5344">
      <w:pPr>
        <w:ind w:left="2124"/>
        <w:rPr>
          <w:rFonts w:cs="Arial"/>
          <w:sz w:val="22"/>
        </w:rPr>
      </w:pPr>
      <w:r>
        <w:rPr>
          <w:rFonts w:cs="Arial"/>
          <w:sz w:val="22"/>
        </w:rPr>
        <w:t xml:space="preserve">    skupna ponudbena cena v EUR brez DDV                            </w:t>
      </w:r>
    </w:p>
    <w:p w14:paraId="6155D108" w14:textId="77777777" w:rsidR="007F5344" w:rsidRDefault="007F5344" w:rsidP="007F5344">
      <w:pPr>
        <w:rPr>
          <w:rFonts w:cs="Arial"/>
          <w:b/>
          <w:bCs/>
          <w:sz w:val="22"/>
        </w:rPr>
      </w:pPr>
    </w:p>
    <w:p w14:paraId="7EC14180" w14:textId="77777777" w:rsidR="0014274B" w:rsidRPr="0014274B" w:rsidRDefault="0014274B" w:rsidP="0014274B">
      <w:pPr>
        <w:rPr>
          <w:rFonts w:cs="Arial"/>
          <w:b/>
          <w:bCs/>
          <w:sz w:val="22"/>
        </w:rPr>
      </w:pPr>
    </w:p>
    <w:p w14:paraId="56FACE06" w14:textId="3B672817" w:rsidR="0014274B" w:rsidRDefault="38C48A46" w:rsidP="75632117">
      <w:pPr>
        <w:spacing w:line="0" w:lineRule="atLeast"/>
        <w:rPr>
          <w:rFonts w:cs="Arial"/>
          <w:sz w:val="22"/>
        </w:rPr>
      </w:pPr>
      <w:r w:rsidRPr="75632117">
        <w:rPr>
          <w:rFonts w:cs="Arial"/>
          <w:sz w:val="22"/>
        </w:rPr>
        <w:t xml:space="preserve">V primeru, da bosta dva ali več ponudnikov doseglo enako skupno število točk (Mer 1 in Mer 2), bo </w:t>
      </w:r>
      <w:r w:rsidR="520F337B" w:rsidRPr="75632117">
        <w:rPr>
          <w:rFonts w:cs="Arial"/>
          <w:sz w:val="22"/>
        </w:rPr>
        <w:t xml:space="preserve">v </w:t>
      </w:r>
      <w:proofErr w:type="spellStart"/>
      <w:r w:rsidR="520F337B" w:rsidRPr="75632117">
        <w:rPr>
          <w:rFonts w:cs="Arial"/>
          <w:sz w:val="22"/>
        </w:rPr>
        <w:t>kategori</w:t>
      </w:r>
      <w:r w:rsidR="007F5344">
        <w:rPr>
          <w:rFonts w:cs="Arial"/>
          <w:sz w:val="22"/>
        </w:rPr>
        <w:t>ah</w:t>
      </w:r>
      <w:proofErr w:type="spellEnd"/>
      <w:r w:rsidR="007F5344">
        <w:rPr>
          <w:rFonts w:cs="Arial"/>
          <w:sz w:val="22"/>
        </w:rPr>
        <w:t xml:space="preserve"> od </w:t>
      </w:r>
      <w:r w:rsidR="520F337B" w:rsidRPr="75632117">
        <w:rPr>
          <w:rFonts w:cs="Arial"/>
          <w:sz w:val="22"/>
        </w:rPr>
        <w:t>2</w:t>
      </w:r>
      <w:r w:rsidR="007F5344">
        <w:rPr>
          <w:rFonts w:cs="Arial"/>
          <w:sz w:val="22"/>
        </w:rPr>
        <w:t xml:space="preserve"> do 13</w:t>
      </w:r>
      <w:r w:rsidR="520F337B" w:rsidRPr="75632117">
        <w:rPr>
          <w:rFonts w:cs="Arial"/>
          <w:sz w:val="22"/>
        </w:rPr>
        <w:t xml:space="preserve"> </w:t>
      </w:r>
      <w:r w:rsidRPr="75632117">
        <w:rPr>
          <w:rFonts w:cs="Arial"/>
          <w:sz w:val="22"/>
        </w:rPr>
        <w:t>izbran ponudnik, ki bo dosegel največ točk po Mer 2</w:t>
      </w:r>
      <w:r w:rsidRPr="75632117">
        <w:rPr>
          <w:rFonts w:cs="Arial"/>
          <w:kern w:val="3"/>
          <w:sz w:val="22"/>
          <w:lang w:eastAsia="zh-CN"/>
        </w:rPr>
        <w:t xml:space="preserve">. </w:t>
      </w:r>
      <w:r w:rsidRPr="75632117">
        <w:rPr>
          <w:rFonts w:cs="Arial"/>
          <w:sz w:val="22"/>
        </w:rPr>
        <w:t xml:space="preserve">V kolikor bosta tudi po tem dodatnem merilu še vedno dva ali več ponudnikov dosegla enako število točk, </w:t>
      </w:r>
      <w:r w:rsidRPr="75632117">
        <w:rPr>
          <w:rFonts w:cs="Arial"/>
          <w:kern w:val="3"/>
          <w:sz w:val="22"/>
          <w:lang w:eastAsia="zh-CN"/>
        </w:rPr>
        <w:t xml:space="preserve">bo </w:t>
      </w:r>
      <w:r w:rsidRPr="75632117">
        <w:rPr>
          <w:rFonts w:cs="Arial"/>
          <w:sz w:val="22"/>
        </w:rPr>
        <w:t>naročnik izbral najugodnejšega ponudnika z žrebom.</w:t>
      </w:r>
      <w:r w:rsidR="520F337B" w:rsidRPr="75632117">
        <w:rPr>
          <w:rFonts w:cs="Arial"/>
          <w:sz w:val="22"/>
        </w:rPr>
        <w:t xml:space="preserve"> Z žrebom bo izbran tudi ponudnik v kategoriji 1 v primeru, da bosta dva ali več ponudnikov po merilu ponudbena cena najugodnejša. </w:t>
      </w:r>
      <w:r w:rsidRPr="75632117">
        <w:rPr>
          <w:rFonts w:cs="Arial"/>
          <w:sz w:val="22"/>
        </w:rPr>
        <w:t>Izmed teh ponudnikov bo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41013FEA" w14:textId="77777777" w:rsidR="000B1234" w:rsidRDefault="000B1234" w:rsidP="75632117">
      <w:pPr>
        <w:spacing w:line="0" w:lineRule="atLeast"/>
        <w:rPr>
          <w:rFonts w:cs="Arial"/>
          <w:sz w:val="22"/>
        </w:rPr>
      </w:pPr>
    </w:p>
    <w:p w14:paraId="19051FE6" w14:textId="2614DC01" w:rsidR="00762E07" w:rsidRPr="00762E07" w:rsidRDefault="00762E07" w:rsidP="00762E07">
      <w:pPr>
        <w:spacing w:line="0" w:lineRule="atLeast"/>
        <w:rPr>
          <w:rFonts w:cs="Arial"/>
          <w:sz w:val="22"/>
        </w:rPr>
      </w:pPr>
      <w:r w:rsidRPr="00762E07">
        <w:rPr>
          <w:rFonts w:cs="Arial"/>
          <w:sz w:val="22"/>
        </w:rPr>
        <w:t>Pogodbena cena</w:t>
      </w:r>
      <w:r>
        <w:rPr>
          <w:rFonts w:cs="Arial"/>
          <w:sz w:val="22"/>
        </w:rPr>
        <w:t xml:space="preserve">, ki jo poda </w:t>
      </w:r>
      <w:r w:rsidR="00BE0135">
        <w:rPr>
          <w:rFonts w:cs="Arial"/>
          <w:sz w:val="22"/>
        </w:rPr>
        <w:t>ponudnik</w:t>
      </w:r>
      <w:r>
        <w:rPr>
          <w:rFonts w:cs="Arial"/>
          <w:sz w:val="22"/>
        </w:rPr>
        <w:t xml:space="preserve"> v posamičnem </w:t>
      </w:r>
      <w:r w:rsidR="00BE0135">
        <w:rPr>
          <w:rFonts w:cs="Arial"/>
          <w:sz w:val="22"/>
        </w:rPr>
        <w:t>povpraševanj</w:t>
      </w:r>
      <w:r w:rsidRPr="00762E07">
        <w:rPr>
          <w:rFonts w:cs="Arial"/>
          <w:sz w:val="22"/>
        </w:rPr>
        <w:t xml:space="preserve"> je fiksna in nespremenljiva ter zajema vse stroške, ki so povezani z izvršitvijo pogodbenih del in storitev.</w:t>
      </w:r>
      <w:r w:rsidR="00BE0135">
        <w:rPr>
          <w:rFonts w:cs="Arial"/>
          <w:sz w:val="22"/>
        </w:rPr>
        <w:t xml:space="preserve"> V primeru, da se ponudba nanaša na izvedbo del, ki se izvajajo več kot eno leto se cena za posamično naročilo lahko valorizira </w:t>
      </w:r>
      <w:r w:rsidRPr="00762E07">
        <w:rPr>
          <w:rFonts w:cs="Arial"/>
          <w:sz w:val="22"/>
        </w:rPr>
        <w:t>po preteku enega leta od pravnomočnosti odločitve o oddaji posamičnega naročila</w:t>
      </w:r>
      <w:r w:rsidR="00BE0135">
        <w:rPr>
          <w:rFonts w:cs="Arial"/>
          <w:sz w:val="22"/>
        </w:rPr>
        <w:t>, če</w:t>
      </w:r>
      <w:r w:rsidRPr="00762E07">
        <w:rPr>
          <w:rFonts w:cs="Arial"/>
          <w:sz w:val="22"/>
        </w:rPr>
        <w:t xml:space="preserve"> kumulativno povečanje cene dizelskega goriva, po podatkih, ki jih objavlja SURS četrtletno preseže 4 % vrednosti, šteto od preteka enega leta od pravnomočnosti odločitve o oddaji posamičnega naročila.</w:t>
      </w:r>
      <w:r w:rsidR="00BE0135">
        <w:rPr>
          <w:rFonts w:cs="Arial"/>
          <w:sz w:val="22"/>
        </w:rPr>
        <w:t xml:space="preserve"> </w:t>
      </w:r>
      <w:r w:rsidRPr="00762E07">
        <w:rPr>
          <w:rFonts w:cs="Arial"/>
          <w:sz w:val="22"/>
        </w:rPr>
        <w:t xml:space="preserve">Povečanje cene storitve lahko znaša največ 80 % spremembe cene dizelskega goriva, šteto od poteka enega leta od pravnomočnosti odločitve o oddaji posamičnega naročila do dneva, ko pogodbena stranka pošlje predlog za spremembo cen. </w:t>
      </w:r>
    </w:p>
    <w:p w14:paraId="50988F9A" w14:textId="77777777" w:rsidR="00FD3C8B" w:rsidRDefault="00FD3C8B" w:rsidP="00DB287C">
      <w:pPr>
        <w:rPr>
          <w:i/>
          <w:sz w:val="22"/>
        </w:rPr>
      </w:pPr>
    </w:p>
    <w:p w14:paraId="2008A8EB" w14:textId="77777777" w:rsidR="007F5344" w:rsidRPr="00FD3C8B" w:rsidRDefault="007F5344" w:rsidP="007F5344">
      <w:pPr>
        <w:spacing w:line="0" w:lineRule="atLeast"/>
        <w:rPr>
          <w:rFonts w:cs="Arial"/>
          <w:sz w:val="22"/>
        </w:rPr>
      </w:pPr>
      <w:r w:rsidRPr="00FD3C8B">
        <w:rPr>
          <w:rFonts w:cs="Arial"/>
          <w:sz w:val="22"/>
        </w:rPr>
        <w:t>DOKAZILO:</w:t>
      </w:r>
    </w:p>
    <w:p w14:paraId="275EAAB0" w14:textId="01130D7F" w:rsidR="00AE21C0" w:rsidRPr="00B66DF1" w:rsidDel="007F5344" w:rsidRDefault="4A5F7D8A" w:rsidP="6A702C4A">
      <w:pPr>
        <w:rPr>
          <w:sz w:val="22"/>
        </w:rPr>
      </w:pPr>
      <w:r w:rsidRPr="6A702C4A">
        <w:rPr>
          <w:sz w:val="22"/>
        </w:rPr>
        <w:t xml:space="preserve">Kandidati, ki oddajajo prijavo za kategorije od 2 do 13 morajo prijavi predložiti </w:t>
      </w:r>
      <w:r w:rsidR="51FE2329" w:rsidRPr="6A702C4A">
        <w:rPr>
          <w:sz w:val="22"/>
        </w:rPr>
        <w:t xml:space="preserve">izpolnjen obrazec </w:t>
      </w:r>
      <w:r w:rsidR="51FE2329" w:rsidRPr="6A702C4A">
        <w:rPr>
          <w:i/>
          <w:iCs/>
          <w:sz w:val="22"/>
        </w:rPr>
        <w:t>Izjava o številu točk KMG v OMD</w:t>
      </w:r>
      <w:r w:rsidR="51FE2329" w:rsidRPr="6A702C4A">
        <w:rPr>
          <w:sz w:val="22"/>
        </w:rPr>
        <w:t xml:space="preserve"> ter </w:t>
      </w:r>
      <w:r w:rsidRPr="6A702C4A">
        <w:rPr>
          <w:sz w:val="22"/>
        </w:rPr>
        <w:t>dokazilo o pridobljenih točkah</w:t>
      </w:r>
      <w:r w:rsidR="37C02B27" w:rsidRPr="6A702C4A">
        <w:rPr>
          <w:sz w:val="22"/>
        </w:rPr>
        <w:t xml:space="preserve">. </w:t>
      </w:r>
    </w:p>
    <w:p w14:paraId="7B187674" w14:textId="24D66C03" w:rsidR="009E4225" w:rsidRPr="00B66DF1" w:rsidRDefault="0A348989" w:rsidP="6A702C4A">
      <w:pPr>
        <w:pStyle w:val="Naslov1"/>
        <w:rPr>
          <w:caps w:val="0"/>
          <w:sz w:val="22"/>
          <w:szCs w:val="22"/>
        </w:rPr>
      </w:pPr>
      <w:bookmarkStart w:id="154" w:name="_Toc112236204"/>
      <w:bookmarkStart w:id="155" w:name="_Toc199957206"/>
      <w:r w:rsidRPr="6A702C4A">
        <w:rPr>
          <w:caps w:val="0"/>
          <w:sz w:val="22"/>
          <w:szCs w:val="22"/>
        </w:rPr>
        <w:t>FINANČNA ZAVAROVANJA</w:t>
      </w:r>
      <w:bookmarkEnd w:id="154"/>
      <w:bookmarkEnd w:id="155"/>
    </w:p>
    <w:p w14:paraId="74852FA2" w14:textId="77777777" w:rsidR="009E4225" w:rsidRPr="009E4225" w:rsidRDefault="009E4225" w:rsidP="009E4225">
      <w:pPr>
        <w:pStyle w:val="Naslov2"/>
        <w:rPr>
          <w:sz w:val="22"/>
          <w:szCs w:val="22"/>
        </w:rPr>
      </w:pPr>
      <w:bookmarkStart w:id="156" w:name="_Toc112236205"/>
      <w:bookmarkStart w:id="157" w:name="_Toc199957207"/>
      <w:r w:rsidRPr="009E4225">
        <w:rPr>
          <w:sz w:val="22"/>
          <w:szCs w:val="22"/>
        </w:rPr>
        <w:t>Finančno zavarovanje za resnost ponudbe</w:t>
      </w:r>
      <w:bookmarkEnd w:id="156"/>
      <w:bookmarkEnd w:id="157"/>
      <w:r w:rsidRPr="009E4225">
        <w:rPr>
          <w:sz w:val="22"/>
          <w:szCs w:val="22"/>
        </w:rPr>
        <w:t xml:space="preserve"> </w:t>
      </w:r>
    </w:p>
    <w:p w14:paraId="7340A60A" w14:textId="2ED36FA7" w:rsidR="0067513D" w:rsidRPr="0067513D" w:rsidRDefault="314D54E0" w:rsidP="0067513D">
      <w:pPr>
        <w:spacing w:line="0" w:lineRule="atLeast"/>
        <w:rPr>
          <w:rFonts w:cs="Arial"/>
          <w:sz w:val="22"/>
        </w:rPr>
      </w:pPr>
      <w:r w:rsidRPr="75632117">
        <w:rPr>
          <w:rFonts w:cs="Arial"/>
          <w:sz w:val="22"/>
        </w:rPr>
        <w:t>Kandidati</w:t>
      </w:r>
      <w:r w:rsidR="0901DF53" w:rsidRPr="75632117">
        <w:rPr>
          <w:rFonts w:cs="Arial"/>
          <w:sz w:val="22"/>
        </w:rPr>
        <w:t xml:space="preserve"> (Kategorija 1 in Kategorij</w:t>
      </w:r>
      <w:r w:rsidR="5EB13FBD" w:rsidRPr="75632117">
        <w:rPr>
          <w:rFonts w:cs="Arial"/>
          <w:sz w:val="22"/>
        </w:rPr>
        <w:t>a</w:t>
      </w:r>
      <w:r w:rsidR="0901DF53" w:rsidRPr="75632117">
        <w:rPr>
          <w:rFonts w:cs="Arial"/>
          <w:sz w:val="22"/>
        </w:rPr>
        <w:t xml:space="preserve"> 2</w:t>
      </w:r>
      <w:r w:rsidR="0067513D">
        <w:rPr>
          <w:rFonts w:cs="Arial"/>
          <w:sz w:val="22"/>
        </w:rPr>
        <w:t xml:space="preserve"> do 13</w:t>
      </w:r>
      <w:r w:rsidR="0901DF53" w:rsidRPr="75632117">
        <w:rPr>
          <w:rFonts w:cs="Arial"/>
          <w:sz w:val="22"/>
        </w:rPr>
        <w:t xml:space="preserve">) </w:t>
      </w:r>
      <w:r w:rsidR="0067513D" w:rsidRPr="0067513D">
        <w:rPr>
          <w:rFonts w:cs="Arial"/>
          <w:sz w:val="22"/>
        </w:rPr>
        <w:t xml:space="preserve">bodo finančno zavarovanje za resnost ponudbe predložiti v roku 10 (deset) dni od podpisa </w:t>
      </w:r>
      <w:r w:rsidR="0067513D">
        <w:rPr>
          <w:rFonts w:cs="Arial"/>
          <w:sz w:val="22"/>
        </w:rPr>
        <w:t>krovne pogodbe</w:t>
      </w:r>
      <w:r w:rsidR="0067513D" w:rsidRPr="0067513D">
        <w:rPr>
          <w:rFonts w:cs="Arial"/>
          <w:sz w:val="22"/>
        </w:rPr>
        <w:t xml:space="preserve">, in sicer </w:t>
      </w:r>
      <w:proofErr w:type="spellStart"/>
      <w:r w:rsidR="0067513D" w:rsidRPr="0067513D">
        <w:rPr>
          <w:rFonts w:cs="Arial"/>
          <w:sz w:val="22"/>
        </w:rPr>
        <w:t>izvršnico</w:t>
      </w:r>
      <w:proofErr w:type="spellEnd"/>
      <w:r w:rsidR="0067513D" w:rsidRPr="0067513D">
        <w:rPr>
          <w:rFonts w:cs="Arial"/>
          <w:sz w:val="22"/>
        </w:rPr>
        <w:t>, podpisano s strani zakonitega zastopnika izbranega kandidata ter overjeno s strani notarja ali upravne enote v višini 5.000,00 EUR za Kategorijo 1 ter 2.500,00 EUR za Kategorij</w:t>
      </w:r>
      <w:r w:rsidR="0067513D">
        <w:rPr>
          <w:rFonts w:cs="Arial"/>
          <w:sz w:val="22"/>
        </w:rPr>
        <w:t>e</w:t>
      </w:r>
      <w:r w:rsidR="0067513D" w:rsidRPr="0067513D">
        <w:rPr>
          <w:rFonts w:cs="Arial"/>
          <w:sz w:val="22"/>
        </w:rPr>
        <w:t xml:space="preserve"> </w:t>
      </w:r>
      <w:r w:rsidR="0067513D">
        <w:rPr>
          <w:rFonts w:cs="Arial"/>
          <w:sz w:val="22"/>
        </w:rPr>
        <w:t xml:space="preserve">od </w:t>
      </w:r>
      <w:r w:rsidR="0067513D" w:rsidRPr="0067513D">
        <w:rPr>
          <w:rFonts w:cs="Arial"/>
          <w:sz w:val="22"/>
        </w:rPr>
        <w:t>2</w:t>
      </w:r>
      <w:r w:rsidR="0067513D">
        <w:rPr>
          <w:rFonts w:cs="Arial"/>
          <w:sz w:val="22"/>
        </w:rPr>
        <w:t xml:space="preserve"> do 13</w:t>
      </w:r>
      <w:r w:rsidR="0067513D" w:rsidRPr="0067513D">
        <w:rPr>
          <w:rFonts w:cs="Arial"/>
          <w:sz w:val="22"/>
        </w:rPr>
        <w:t xml:space="preserve">. Finančno zavarovanje mora biti brezpogojno in plačljivo na prvi poziv ter predloženo v enakem besedilu kot v vzorcih finančnega zavarovanja za resnost ponudbe, ki </w:t>
      </w:r>
      <w:r w:rsidR="006804F1">
        <w:rPr>
          <w:rFonts w:cs="Arial"/>
          <w:sz w:val="22"/>
        </w:rPr>
        <w:t>je</w:t>
      </w:r>
      <w:r w:rsidR="0067513D" w:rsidRPr="0067513D">
        <w:rPr>
          <w:rFonts w:cs="Arial"/>
          <w:sz w:val="22"/>
        </w:rPr>
        <w:t xml:space="preserve"> sestavni del ponudbene dokumentacije. </w:t>
      </w:r>
      <w:bookmarkStart w:id="158" w:name="_Hlk199953581"/>
      <w:r w:rsidR="0067513D" w:rsidRPr="0067513D">
        <w:rPr>
          <w:rFonts w:cs="Arial"/>
          <w:sz w:val="22"/>
        </w:rPr>
        <w:t xml:space="preserve">Ker je zakonska veljavnost </w:t>
      </w:r>
      <w:proofErr w:type="spellStart"/>
      <w:r w:rsidR="0067513D" w:rsidRPr="0067513D">
        <w:rPr>
          <w:rFonts w:cs="Arial"/>
          <w:sz w:val="22"/>
        </w:rPr>
        <w:t>izvršnice</w:t>
      </w:r>
      <w:proofErr w:type="spellEnd"/>
      <w:r w:rsidR="0067513D" w:rsidRPr="0067513D">
        <w:rPr>
          <w:rFonts w:cs="Arial"/>
          <w:sz w:val="22"/>
        </w:rPr>
        <w:t xml:space="preserve"> tri (3) leta, bo moral po preteku tega obdobja kandidat v dogovorjenem roku po pozivu naročnika dostaviti novo </w:t>
      </w:r>
      <w:proofErr w:type="spellStart"/>
      <w:r w:rsidR="0067513D" w:rsidRPr="0067513D">
        <w:rPr>
          <w:rFonts w:cs="Arial"/>
          <w:sz w:val="22"/>
        </w:rPr>
        <w:t>izvršnico</w:t>
      </w:r>
      <w:proofErr w:type="spellEnd"/>
      <w:r w:rsidR="0067513D" w:rsidRPr="0067513D">
        <w:rPr>
          <w:rFonts w:cs="Arial"/>
          <w:sz w:val="22"/>
        </w:rPr>
        <w:t xml:space="preserve"> v isti vsebini, ki bo unovčljiva do 31.12.2030</w:t>
      </w:r>
      <w:r w:rsidR="006804F1">
        <w:rPr>
          <w:rFonts w:cs="Arial"/>
          <w:sz w:val="22"/>
        </w:rPr>
        <w:t>.</w:t>
      </w:r>
    </w:p>
    <w:p w14:paraId="122ED063" w14:textId="77777777" w:rsidR="0067513D" w:rsidRPr="0067513D" w:rsidRDefault="0067513D" w:rsidP="0067513D">
      <w:pPr>
        <w:spacing w:line="0" w:lineRule="atLeast"/>
        <w:rPr>
          <w:rFonts w:cs="Arial"/>
          <w:sz w:val="22"/>
        </w:rPr>
      </w:pPr>
    </w:p>
    <w:bookmarkEnd w:id="158"/>
    <w:p w14:paraId="28FD1818" w14:textId="6FC3C239" w:rsidR="0067513D" w:rsidRPr="0067513D" w:rsidRDefault="0067513D" w:rsidP="0067513D">
      <w:pPr>
        <w:spacing w:line="0" w:lineRule="atLeast"/>
        <w:rPr>
          <w:rFonts w:cs="Arial"/>
          <w:sz w:val="22"/>
        </w:rPr>
      </w:pPr>
      <w:r w:rsidRPr="0067513D">
        <w:rPr>
          <w:rFonts w:cs="Arial"/>
          <w:sz w:val="22"/>
        </w:rPr>
        <w:t>Naročnik bo finančno zavarovanje za resnost ponudbe unovčil, vsakokrat v višini,  ki znaša 3 % od celotne vrednosti njegove posamezne ponudbe brez DDV oziroma v višini najmanj 1.000 EUR, kar je več, če kandidat svojo ponudbo, ki jo je v posameznem postopku oddaje javnega naročila,  umakne ali spremeni v času po roku za oddajo ponudb, dokler ni sklenjena pogodba o izvedbi javnega naročila z izbranim izvajalcem na način in skladno z dokumentacijo o oddaji predmetnega javnega naročila, torej do objave odločitve o oddaji posameznega javnega naročila na portalu javnih naročil ali do vročitve odločitve preko informacijskega sistema.</w:t>
      </w:r>
    </w:p>
    <w:p w14:paraId="1092180E" w14:textId="77777777" w:rsidR="0067513D" w:rsidRPr="0067513D" w:rsidRDefault="0067513D" w:rsidP="0067513D">
      <w:pPr>
        <w:spacing w:line="0" w:lineRule="atLeast"/>
        <w:rPr>
          <w:rFonts w:cs="Arial"/>
          <w:sz w:val="22"/>
        </w:rPr>
      </w:pPr>
    </w:p>
    <w:p w14:paraId="4FB18190" w14:textId="2A9BB15A" w:rsidR="0067513D" w:rsidRPr="0067513D" w:rsidRDefault="0067513D" w:rsidP="0067513D">
      <w:pPr>
        <w:spacing w:line="0" w:lineRule="atLeast"/>
        <w:rPr>
          <w:rFonts w:cs="Arial"/>
          <w:sz w:val="22"/>
        </w:rPr>
      </w:pPr>
      <w:r w:rsidRPr="0067513D">
        <w:rPr>
          <w:rFonts w:cs="Arial"/>
          <w:sz w:val="22"/>
        </w:rPr>
        <w:t xml:space="preserve">Pri vseh naslednjih ponudbah, ki jih kandidat oddaja v postopku oddaje posameznega javnega naročila v postopku, </w:t>
      </w:r>
      <w:proofErr w:type="spellStart"/>
      <w:r w:rsidRPr="0067513D">
        <w:rPr>
          <w:rFonts w:cs="Arial"/>
          <w:sz w:val="22"/>
        </w:rPr>
        <w:t>izvršnice</w:t>
      </w:r>
      <w:proofErr w:type="spellEnd"/>
      <w:r w:rsidRPr="0067513D">
        <w:rPr>
          <w:rFonts w:cs="Arial"/>
          <w:sz w:val="22"/>
        </w:rPr>
        <w:t xml:space="preserve"> iz prejšnjega odstavka ni potrebno predložiti, razen v primeru, ko ga naročnik k temu pozove. Naročnik ga k predložitvi </w:t>
      </w:r>
      <w:proofErr w:type="spellStart"/>
      <w:r w:rsidRPr="0067513D">
        <w:rPr>
          <w:rFonts w:cs="Arial"/>
          <w:sz w:val="22"/>
        </w:rPr>
        <w:t>izvršnice</w:t>
      </w:r>
      <w:proofErr w:type="spellEnd"/>
      <w:r w:rsidRPr="0067513D">
        <w:rPr>
          <w:rFonts w:cs="Arial"/>
          <w:sz w:val="22"/>
        </w:rPr>
        <w:t xml:space="preserve"> v vsebini, kot je navedeno v prejšnjem odstavku, pozove v primeru, da je naročnik </w:t>
      </w:r>
      <w:proofErr w:type="spellStart"/>
      <w:r w:rsidRPr="0067513D">
        <w:rPr>
          <w:rFonts w:cs="Arial"/>
          <w:sz w:val="22"/>
        </w:rPr>
        <w:t>izvršnico</w:t>
      </w:r>
      <w:proofErr w:type="spellEnd"/>
      <w:r w:rsidRPr="0067513D">
        <w:rPr>
          <w:rFonts w:cs="Arial"/>
          <w:sz w:val="22"/>
        </w:rPr>
        <w:t xml:space="preserve"> dal na unovčenje. Kandidata se pri tem pozove k predložitvi nove </w:t>
      </w:r>
      <w:proofErr w:type="spellStart"/>
      <w:r w:rsidRPr="0067513D">
        <w:rPr>
          <w:rFonts w:cs="Arial"/>
          <w:sz w:val="22"/>
        </w:rPr>
        <w:t>izvršnice</w:t>
      </w:r>
      <w:proofErr w:type="spellEnd"/>
      <w:r w:rsidRPr="0067513D">
        <w:rPr>
          <w:rFonts w:cs="Arial"/>
          <w:sz w:val="22"/>
        </w:rPr>
        <w:t xml:space="preserve"> v višini kot je </w:t>
      </w:r>
      <w:r w:rsidRPr="03A653A0">
        <w:rPr>
          <w:rFonts w:cs="Arial"/>
          <w:sz w:val="22"/>
        </w:rPr>
        <w:t>bil</w:t>
      </w:r>
      <w:r w:rsidR="7E5061B3" w:rsidRPr="03A653A0">
        <w:rPr>
          <w:rFonts w:cs="Arial"/>
          <w:sz w:val="22"/>
        </w:rPr>
        <w:t>a</w:t>
      </w:r>
      <w:r w:rsidRPr="0067513D">
        <w:rPr>
          <w:rFonts w:cs="Arial"/>
          <w:sz w:val="22"/>
        </w:rPr>
        <w:t xml:space="preserve"> dana </w:t>
      </w:r>
      <w:proofErr w:type="spellStart"/>
      <w:r w:rsidRPr="0067513D">
        <w:rPr>
          <w:rFonts w:cs="Arial"/>
          <w:sz w:val="22"/>
        </w:rPr>
        <w:t>izvršnica</w:t>
      </w:r>
      <w:proofErr w:type="spellEnd"/>
      <w:r w:rsidRPr="0067513D">
        <w:rPr>
          <w:rFonts w:cs="Arial"/>
          <w:sz w:val="22"/>
        </w:rPr>
        <w:t xml:space="preserve"> na unovčenje. Kandidat mora zahtevano </w:t>
      </w:r>
      <w:proofErr w:type="spellStart"/>
      <w:r w:rsidRPr="0067513D">
        <w:rPr>
          <w:rFonts w:cs="Arial"/>
          <w:sz w:val="22"/>
        </w:rPr>
        <w:t>izvršnico</w:t>
      </w:r>
      <w:proofErr w:type="spellEnd"/>
      <w:r w:rsidRPr="0067513D">
        <w:rPr>
          <w:rFonts w:cs="Arial"/>
          <w:sz w:val="22"/>
        </w:rPr>
        <w:t xml:space="preserve"> po vzorcu iz dokumentacije predložiti najkasneje v roku desetih (10) delovnih dni po prejemu poziva naročnika. </w:t>
      </w:r>
    </w:p>
    <w:p w14:paraId="67C45F28" w14:textId="77777777" w:rsidR="0067513D" w:rsidRPr="0067513D" w:rsidRDefault="0067513D" w:rsidP="0067513D">
      <w:pPr>
        <w:spacing w:line="0" w:lineRule="atLeast"/>
        <w:rPr>
          <w:rFonts w:cs="Arial"/>
          <w:sz w:val="22"/>
        </w:rPr>
      </w:pPr>
    </w:p>
    <w:p w14:paraId="00E993C1" w14:textId="7383664F" w:rsidR="0067513D" w:rsidRDefault="0067513D" w:rsidP="0067513D">
      <w:pPr>
        <w:spacing w:line="0" w:lineRule="atLeast"/>
        <w:rPr>
          <w:rFonts w:cs="Arial"/>
          <w:sz w:val="22"/>
        </w:rPr>
      </w:pPr>
      <w:r w:rsidRPr="0067513D">
        <w:rPr>
          <w:rFonts w:cs="Arial"/>
          <w:sz w:val="22"/>
        </w:rPr>
        <w:t xml:space="preserve">V kolikor kandidat zahtevanega zavarovanja v zahtevani obliki, v zahtevani vsebini in v zahtevanem roku ne bo dostavil na sedež naročnika, bo naročnik takšno ponudbo oz. vse nadaljnje ponudbe tega kandidata izločil kot nedopustne, vse do predložitve zahtevane </w:t>
      </w:r>
      <w:proofErr w:type="spellStart"/>
      <w:r w:rsidRPr="0067513D">
        <w:rPr>
          <w:rFonts w:cs="Arial"/>
          <w:sz w:val="22"/>
        </w:rPr>
        <w:t>izvršnice</w:t>
      </w:r>
      <w:proofErr w:type="spellEnd"/>
      <w:r w:rsidRPr="0067513D">
        <w:rPr>
          <w:rFonts w:cs="Arial"/>
          <w:sz w:val="22"/>
        </w:rPr>
        <w:t>.</w:t>
      </w:r>
    </w:p>
    <w:p w14:paraId="3216CAFC" w14:textId="77777777" w:rsidR="0067513D" w:rsidRDefault="0067513D" w:rsidP="75632117">
      <w:pPr>
        <w:spacing w:line="0" w:lineRule="atLeast"/>
        <w:rPr>
          <w:rFonts w:cs="Arial"/>
          <w:sz w:val="22"/>
        </w:rPr>
      </w:pPr>
    </w:p>
    <w:p w14:paraId="21B27A04" w14:textId="77777777" w:rsidR="009E4225" w:rsidRPr="009E4225" w:rsidRDefault="009E4225" w:rsidP="009E4225">
      <w:pPr>
        <w:pStyle w:val="Naslov2"/>
        <w:rPr>
          <w:sz w:val="22"/>
          <w:szCs w:val="22"/>
        </w:rPr>
      </w:pPr>
      <w:bookmarkStart w:id="159" w:name="_Toc112236206"/>
      <w:bookmarkStart w:id="160" w:name="_Toc199957208"/>
      <w:r w:rsidRPr="009E4225">
        <w:rPr>
          <w:sz w:val="22"/>
          <w:szCs w:val="22"/>
        </w:rPr>
        <w:t>Finančno zavarovanje za dobro izvedbo pogodbenih obveznosti</w:t>
      </w:r>
      <w:bookmarkEnd w:id="159"/>
      <w:bookmarkEnd w:id="160"/>
      <w:r w:rsidRPr="009E4225">
        <w:rPr>
          <w:sz w:val="22"/>
          <w:szCs w:val="22"/>
        </w:rPr>
        <w:t xml:space="preserve"> </w:t>
      </w:r>
    </w:p>
    <w:p w14:paraId="4D9F1115" w14:textId="6E9AF822" w:rsidR="0067513D" w:rsidRDefault="0067513D" w:rsidP="0067513D">
      <w:pPr>
        <w:spacing w:line="0" w:lineRule="atLeast"/>
        <w:rPr>
          <w:rFonts w:cs="Arial"/>
          <w:color w:val="000000"/>
          <w:sz w:val="22"/>
        </w:rPr>
      </w:pPr>
      <w:r w:rsidRPr="03A653A0">
        <w:rPr>
          <w:rFonts w:cs="Arial"/>
          <w:color w:val="000000" w:themeColor="text1"/>
          <w:sz w:val="22"/>
        </w:rPr>
        <w:t>Kandidati</w:t>
      </w:r>
      <w:r w:rsidRPr="4AD2B6B5">
        <w:rPr>
          <w:rFonts w:cs="Arial"/>
          <w:color w:val="000000" w:themeColor="text1"/>
          <w:sz w:val="22"/>
        </w:rPr>
        <w:t xml:space="preserve"> </w:t>
      </w:r>
      <w:r w:rsidRPr="03A653A0">
        <w:rPr>
          <w:rFonts w:cs="Arial"/>
          <w:color w:val="000000" w:themeColor="text1"/>
          <w:sz w:val="22"/>
        </w:rPr>
        <w:t xml:space="preserve">bodo morali predložiti zavarovanje za dobro izvedbo pogodbenih obveznosti za obdobje do 01. 05. 2031. Kot zavarovanje za dobro izvedbo pogodbenih obveznosti po tem odstavku lahko kandidat zagotovi v eni od naslednjih oblik in sicer kot: </w:t>
      </w:r>
    </w:p>
    <w:p w14:paraId="6A5F4040" w14:textId="77777777" w:rsidR="0067513D" w:rsidRDefault="0067513D" w:rsidP="0067513D">
      <w:pPr>
        <w:spacing w:line="0" w:lineRule="atLeast"/>
        <w:rPr>
          <w:rFonts w:cs="Arial"/>
          <w:b/>
          <w:color w:val="000000"/>
          <w:sz w:val="22"/>
        </w:rPr>
      </w:pPr>
    </w:p>
    <w:p w14:paraId="6330BE20" w14:textId="52CF5494" w:rsidR="0067513D" w:rsidRDefault="0067513D" w:rsidP="00F422CF">
      <w:pPr>
        <w:numPr>
          <w:ilvl w:val="0"/>
          <w:numId w:val="19"/>
        </w:numPr>
        <w:suppressAutoHyphens/>
        <w:spacing w:line="0" w:lineRule="atLeast"/>
        <w:rPr>
          <w:rFonts w:cs="Arial"/>
          <w:b/>
          <w:color w:val="000000"/>
          <w:sz w:val="22"/>
        </w:rPr>
      </w:pPr>
      <w:r>
        <w:rPr>
          <w:rFonts w:cs="Arial"/>
          <w:bCs/>
          <w:color w:val="000000"/>
          <w:sz w:val="22"/>
        </w:rPr>
        <w:t xml:space="preserve">Brezpogojno bančno garancijo izdano s strani banke, ki ima sedež v Republiki Sloveniji, na prvi poziv in sicer za dobro izvedbo pogodbenih obveznosti, naslovljeno na naročnika, in sicer v višini </w:t>
      </w:r>
      <w:r>
        <w:rPr>
          <w:rFonts w:cs="Arial"/>
          <w:b/>
          <w:color w:val="000000"/>
          <w:sz w:val="22"/>
        </w:rPr>
        <w:t xml:space="preserve">10.000,00 EUR za </w:t>
      </w:r>
      <w:r>
        <w:rPr>
          <w:rFonts w:cs="Arial"/>
          <w:b/>
          <w:sz w:val="22"/>
        </w:rPr>
        <w:t>Kategorijo</w:t>
      </w:r>
      <w:r>
        <w:rPr>
          <w:rFonts w:cs="Arial"/>
          <w:b/>
          <w:color w:val="000000"/>
          <w:sz w:val="22"/>
        </w:rPr>
        <w:t xml:space="preserve"> 1 ter 5.000,00 EUR za </w:t>
      </w:r>
      <w:r>
        <w:rPr>
          <w:rFonts w:cs="Arial"/>
          <w:b/>
          <w:sz w:val="22"/>
        </w:rPr>
        <w:t>Kategorije od</w:t>
      </w:r>
      <w:r>
        <w:rPr>
          <w:rFonts w:cs="Arial"/>
          <w:b/>
          <w:color w:val="000000"/>
          <w:sz w:val="22"/>
        </w:rPr>
        <w:t xml:space="preserve"> 2 do 13,</w:t>
      </w:r>
    </w:p>
    <w:p w14:paraId="5FFABA86" w14:textId="77777777" w:rsidR="0067513D" w:rsidRDefault="0067513D" w:rsidP="0067513D">
      <w:pPr>
        <w:spacing w:line="0" w:lineRule="atLeast"/>
        <w:rPr>
          <w:rFonts w:cs="Arial"/>
          <w:bCs/>
          <w:sz w:val="22"/>
        </w:rPr>
      </w:pPr>
      <w:r>
        <w:rPr>
          <w:rFonts w:cs="Arial"/>
          <w:bCs/>
          <w:sz w:val="22"/>
        </w:rPr>
        <w:t>ali</w:t>
      </w:r>
    </w:p>
    <w:p w14:paraId="30D28BE9" w14:textId="6F4C8613" w:rsidR="0067513D" w:rsidRDefault="0067513D" w:rsidP="00F422CF">
      <w:pPr>
        <w:numPr>
          <w:ilvl w:val="0"/>
          <w:numId w:val="19"/>
        </w:numPr>
        <w:suppressAutoHyphens/>
        <w:spacing w:line="0" w:lineRule="atLeast"/>
        <w:rPr>
          <w:rFonts w:cs="Arial"/>
          <w:b/>
          <w:sz w:val="22"/>
        </w:rPr>
      </w:pPr>
      <w:r>
        <w:rPr>
          <w:rFonts w:cs="Arial"/>
          <w:bCs/>
          <w:sz w:val="22"/>
        </w:rPr>
        <w:t xml:space="preserve">Brezpogojno kavcijsko zavarovanje izdano s strani zavarovalnice, ki ima sedež v Republiki Sloveniji, na prvi poziv za dobro izvedbo pogodbenih obveznosti, naslovljeno na naročnika, in sicer v višini </w:t>
      </w:r>
      <w:r>
        <w:rPr>
          <w:rFonts w:cs="Arial"/>
          <w:b/>
          <w:color w:val="000000"/>
          <w:sz w:val="22"/>
        </w:rPr>
        <w:t xml:space="preserve">10.000,00 EUR za </w:t>
      </w:r>
      <w:r>
        <w:rPr>
          <w:rFonts w:cs="Arial"/>
          <w:b/>
          <w:sz w:val="22"/>
        </w:rPr>
        <w:t>Kategorijo</w:t>
      </w:r>
      <w:r>
        <w:rPr>
          <w:rFonts w:cs="Arial"/>
          <w:b/>
          <w:color w:val="000000"/>
          <w:sz w:val="22"/>
        </w:rPr>
        <w:t xml:space="preserve"> 1 ter 5.000,00 EUR za </w:t>
      </w:r>
      <w:r>
        <w:rPr>
          <w:rFonts w:cs="Arial"/>
          <w:b/>
          <w:sz w:val="22"/>
        </w:rPr>
        <w:t>Kategorije od</w:t>
      </w:r>
      <w:r>
        <w:rPr>
          <w:rFonts w:cs="Arial"/>
          <w:b/>
          <w:color w:val="000000"/>
          <w:sz w:val="22"/>
        </w:rPr>
        <w:t xml:space="preserve"> 2 do 13.</w:t>
      </w:r>
    </w:p>
    <w:p w14:paraId="5DA04504" w14:textId="77777777" w:rsidR="0067513D" w:rsidRDefault="0067513D" w:rsidP="0067513D">
      <w:pPr>
        <w:spacing w:line="0" w:lineRule="atLeast"/>
        <w:ind w:left="360"/>
        <w:rPr>
          <w:rFonts w:cs="Arial"/>
          <w:bCs/>
          <w:color w:val="FF0000"/>
          <w:sz w:val="22"/>
        </w:rPr>
      </w:pPr>
    </w:p>
    <w:p w14:paraId="68849E5D" w14:textId="01BA99A3" w:rsidR="0067513D" w:rsidRDefault="0067513D" w:rsidP="0067513D">
      <w:pPr>
        <w:pStyle w:val="Odstavekseznama1"/>
        <w:spacing w:line="0" w:lineRule="atLeast"/>
        <w:ind w:left="0"/>
        <w:rPr>
          <w:rFonts w:ascii="Arial" w:hAnsi="Arial" w:cs="Arial"/>
          <w:szCs w:val="22"/>
        </w:rPr>
      </w:pPr>
      <w:r>
        <w:rPr>
          <w:rFonts w:ascii="Arial" w:hAnsi="Arial" w:cs="Arial"/>
          <w:szCs w:val="22"/>
        </w:rPr>
        <w:lastRenderedPageBreak/>
        <w:t xml:space="preserve">Kandidati bodo morali finančno zavarovanje za dobro izvedbo pogodbenih obveznosti predložiti na poziv naročnika </w:t>
      </w:r>
      <w:r>
        <w:rPr>
          <w:rFonts w:ascii="Arial" w:hAnsi="Arial" w:cs="Arial"/>
        </w:rPr>
        <w:t xml:space="preserve">v roku 10 (deset) dni od </w:t>
      </w:r>
      <w:r w:rsidRPr="006804F1">
        <w:rPr>
          <w:rFonts w:ascii="Arial" w:hAnsi="Arial" w:cs="Arial"/>
        </w:rPr>
        <w:t>podpisa krovne pogodbe</w:t>
      </w:r>
      <w:r>
        <w:rPr>
          <w:rFonts w:ascii="Arial" w:hAnsi="Arial" w:cs="Arial"/>
          <w:szCs w:val="22"/>
        </w:rPr>
        <w:t xml:space="preserve">. Bančna garancija ali kavcijsko zavarovanje mora biti pripravljeno skladno z vsebino obrazca Vzorec finančnega zavarovanja za dobro izvedbo pogodbenih obveznosti - po EPGP-758. Naročnik bo kandidata za posamezno kategorijo </w:t>
      </w:r>
      <w:r w:rsidRPr="00E4660F">
        <w:rPr>
          <w:rFonts w:ascii="Arial" w:hAnsi="Arial" w:cs="Arial"/>
          <w:szCs w:val="22"/>
        </w:rPr>
        <w:t xml:space="preserve">uvrstil v katalog ponudnikov DNS pod </w:t>
      </w:r>
      <w:proofErr w:type="spellStart"/>
      <w:r w:rsidRPr="00E4660F">
        <w:rPr>
          <w:rFonts w:ascii="Arial" w:hAnsi="Arial" w:cs="Arial"/>
          <w:szCs w:val="22"/>
        </w:rPr>
        <w:t>odložnim</w:t>
      </w:r>
      <w:proofErr w:type="spellEnd"/>
      <w:r w:rsidRPr="00E4660F">
        <w:rPr>
          <w:rFonts w:ascii="Arial" w:hAnsi="Arial" w:cs="Arial"/>
          <w:szCs w:val="22"/>
        </w:rPr>
        <w:t xml:space="preserve"> pogojem predložitve finančnih zavarovanj iz </w:t>
      </w:r>
      <w:r w:rsidRPr="006804F1">
        <w:rPr>
          <w:rFonts w:ascii="Arial" w:hAnsi="Arial" w:cs="Arial"/>
          <w:szCs w:val="22"/>
        </w:rPr>
        <w:t>točk 11.1 in 11.2 te</w:t>
      </w:r>
      <w:r w:rsidRPr="00E4660F">
        <w:rPr>
          <w:rFonts w:ascii="Arial" w:hAnsi="Arial" w:cs="Arial"/>
          <w:szCs w:val="22"/>
        </w:rPr>
        <w:t xml:space="preserve"> dokumentacije. V primeru, da kandidat v navedenem roku ne predloži finančnih z</w:t>
      </w:r>
      <w:r>
        <w:rPr>
          <w:rFonts w:ascii="Arial" w:hAnsi="Arial" w:cs="Arial"/>
          <w:szCs w:val="22"/>
        </w:rPr>
        <w:t>avarovanj, ga naročnik ne bo uvrstil na v katalog DNS za posamezno kategorijo ter ga tudi ne bo vabil k oddaji ponudb v drugi fazi javnega naročila.</w:t>
      </w:r>
    </w:p>
    <w:p w14:paraId="42BC55EA" w14:textId="77777777" w:rsidR="0067513D" w:rsidRDefault="0067513D" w:rsidP="0067513D">
      <w:pPr>
        <w:pStyle w:val="Odstavekseznama1"/>
        <w:spacing w:line="0" w:lineRule="atLeast"/>
        <w:ind w:left="0"/>
        <w:rPr>
          <w:rFonts w:ascii="Arial" w:hAnsi="Arial" w:cs="Arial"/>
          <w:szCs w:val="22"/>
        </w:rPr>
      </w:pPr>
    </w:p>
    <w:p w14:paraId="4E38BCB6" w14:textId="4EAD90DB" w:rsidR="0067513D" w:rsidRDefault="0067513D" w:rsidP="0067513D">
      <w:pPr>
        <w:spacing w:line="0" w:lineRule="atLeast"/>
        <w:rPr>
          <w:rFonts w:cs="Arial"/>
          <w:bCs/>
          <w:sz w:val="22"/>
        </w:rPr>
      </w:pPr>
      <w:r>
        <w:rPr>
          <w:rFonts w:cs="Arial"/>
          <w:bCs/>
          <w:sz w:val="22"/>
        </w:rPr>
        <w:t>Naročnik bo unovčil zavarovanje za dobro izvedbo pogodbenih obveznosti v višini, kot bo naročniku nastala terjatev, škoda, regresna terjatev, pogodbena kazen ali druga terjatev, torej lahko tudi le v delnem znesku od celotnih 10.000,00 EUR (Kategorija 1) oziroma 5.000,00 EUR (Kategorija 2</w:t>
      </w:r>
      <w:r w:rsidR="006804F1">
        <w:rPr>
          <w:rFonts w:cs="Arial"/>
          <w:bCs/>
          <w:sz w:val="22"/>
        </w:rPr>
        <w:t xml:space="preserve"> do 13</w:t>
      </w:r>
      <w:r>
        <w:rPr>
          <w:rFonts w:cs="Arial"/>
          <w:bCs/>
          <w:sz w:val="22"/>
        </w:rPr>
        <w:t>), in sicer v primeru kršenja pogodbenih obveznosti.</w:t>
      </w:r>
    </w:p>
    <w:p w14:paraId="71AC6FA0" w14:textId="77777777" w:rsidR="0067513D" w:rsidRDefault="0067513D" w:rsidP="0067513D">
      <w:pPr>
        <w:spacing w:line="0" w:lineRule="atLeast"/>
        <w:rPr>
          <w:rFonts w:cs="Arial"/>
          <w:bCs/>
          <w:sz w:val="22"/>
        </w:rPr>
      </w:pPr>
    </w:p>
    <w:p w14:paraId="7F434156" w14:textId="77777777" w:rsidR="0067513D" w:rsidRDefault="0067513D" w:rsidP="0067513D">
      <w:pPr>
        <w:spacing w:line="0" w:lineRule="atLeast"/>
        <w:rPr>
          <w:rFonts w:cs="Arial"/>
          <w:sz w:val="22"/>
        </w:rPr>
      </w:pPr>
      <w:r>
        <w:rPr>
          <w:rFonts w:cs="Arial"/>
          <w:sz w:val="22"/>
        </w:rPr>
        <w:t>V primeru unovčenju finančnega zavarovanja za dobro izvedbo pogodbenih obveznosti bo moral kandidat v roku 10 delovnih dni naročniku izročiti novo finančno zavarovanje v istem besedilu in v isti višini, kot je bilo zavarovanje za dobro izvedbo pogodbenih obveznosti unovčeno. V kolikor kandidat zahtevanega zavarovanja v zahtevani obliki, v zahtevani vsebini in v zahtevanem roku ne bo dostavil na sedež naročnika/posredoval po elektronski pošti (elektronsko podpisano zavarovanje), bo naročnik takšno ponudbo oz. vse nadaljnje ponudbe tega kandidata izločil kot nedopustne, vse do predložitve zahtevanega finančnega zavarovanja.</w:t>
      </w:r>
    </w:p>
    <w:p w14:paraId="522E75F4" w14:textId="77777777" w:rsidR="0067513D" w:rsidRDefault="0067513D" w:rsidP="0067513D">
      <w:pPr>
        <w:spacing w:line="0" w:lineRule="atLeast"/>
        <w:rPr>
          <w:rFonts w:cs="Arial"/>
          <w:sz w:val="22"/>
        </w:rPr>
      </w:pPr>
    </w:p>
    <w:p w14:paraId="5B6FF944" w14:textId="77777777" w:rsidR="0067513D" w:rsidRDefault="0067513D" w:rsidP="0067513D">
      <w:pPr>
        <w:rPr>
          <w:rFonts w:cs="Arial"/>
          <w:sz w:val="22"/>
        </w:rPr>
      </w:pPr>
      <w:r>
        <w:rPr>
          <w:rFonts w:cs="Arial"/>
          <w:sz w:val="22"/>
        </w:rPr>
        <w:t>Ta pogoj morajo izpolniti naslednji gospodarski subjekti:</w:t>
      </w:r>
    </w:p>
    <w:p w14:paraId="71BA878F" w14:textId="77777777" w:rsidR="0067513D" w:rsidRDefault="0067513D" w:rsidP="00F422CF">
      <w:pPr>
        <w:pStyle w:val="Odstavekseznama"/>
        <w:numPr>
          <w:ilvl w:val="0"/>
          <w:numId w:val="20"/>
        </w:numPr>
        <w:spacing w:after="200" w:line="276" w:lineRule="auto"/>
        <w:rPr>
          <w:rFonts w:cs="Arial"/>
          <w:color w:val="00000A"/>
          <w:kern w:val="2"/>
          <w:sz w:val="22"/>
          <w:lang w:eastAsia="ar-SA"/>
        </w:rPr>
      </w:pPr>
      <w:r>
        <w:rPr>
          <w:rFonts w:cs="Arial"/>
          <w:color w:val="00000A"/>
          <w:kern w:val="2"/>
          <w:sz w:val="22"/>
          <w:lang w:eastAsia="ar-SA"/>
        </w:rPr>
        <w:t>kandidat ali partner v skupni ponudbi.</w:t>
      </w:r>
    </w:p>
    <w:p w14:paraId="1BEF5B55" w14:textId="77777777" w:rsidR="0067513D" w:rsidRDefault="0067513D" w:rsidP="0067513D">
      <w:pPr>
        <w:spacing w:line="0" w:lineRule="atLeast"/>
        <w:rPr>
          <w:b/>
          <w:sz w:val="22"/>
        </w:rPr>
      </w:pPr>
      <w:r>
        <w:rPr>
          <w:b/>
          <w:sz w:val="22"/>
        </w:rPr>
        <w:t>Dodatno pojasnilo:</w:t>
      </w:r>
    </w:p>
    <w:p w14:paraId="488F9263" w14:textId="77777777" w:rsidR="0067513D" w:rsidRDefault="0067513D" w:rsidP="0067513D">
      <w:pPr>
        <w:spacing w:line="0" w:lineRule="atLeast"/>
        <w:rPr>
          <w:b/>
          <w:sz w:val="22"/>
        </w:rPr>
      </w:pPr>
    </w:p>
    <w:p w14:paraId="46EFB6E2" w14:textId="77777777" w:rsidR="0067513D" w:rsidRDefault="0067513D" w:rsidP="0067513D">
      <w:pPr>
        <w:spacing w:line="0" w:lineRule="atLeast"/>
        <w:rPr>
          <w:b/>
          <w:sz w:val="22"/>
        </w:rPr>
      </w:pPr>
      <w:r>
        <w:rPr>
          <w:b/>
          <w:sz w:val="22"/>
        </w:rPr>
        <w:t xml:space="preserve">Finančna zavarovanja iz točk 11.1 ter 11.2. teh navodil bodo kandidati predložili po pozivu naročnika in ju ne prilagajo v prijavi. </w:t>
      </w:r>
    </w:p>
    <w:p w14:paraId="7547CA8C" w14:textId="77777777" w:rsidR="0067513D" w:rsidRDefault="0067513D" w:rsidP="0067513D">
      <w:pPr>
        <w:pStyle w:val="Odstavekseznama"/>
        <w:spacing w:line="0" w:lineRule="atLeast"/>
        <w:ind w:left="360"/>
        <w:rPr>
          <w:b/>
          <w:sz w:val="22"/>
        </w:rPr>
      </w:pPr>
    </w:p>
    <w:p w14:paraId="5E3263E1" w14:textId="77777777" w:rsidR="0067513D" w:rsidRDefault="0067513D" w:rsidP="0067513D">
      <w:pPr>
        <w:spacing w:line="0" w:lineRule="atLeast"/>
        <w:rPr>
          <w:b/>
          <w:sz w:val="22"/>
        </w:rPr>
      </w:pPr>
      <w:r>
        <w:rPr>
          <w:b/>
          <w:sz w:val="22"/>
        </w:rPr>
        <w:t>V  primeru, da bo naročnik v skladu z 49. členom ZJN-3 podaljšal veljavnost DNS, bo moral kandidat, uvrščen v DNS, zahtevana finančna zavarovanja iz točk 11.1 ter 11.2 ustrezno podaljšati oz. predložiti nova.</w:t>
      </w:r>
    </w:p>
    <w:p w14:paraId="21CCB2F6" w14:textId="77777777" w:rsidR="0067513D" w:rsidRDefault="0067513D" w:rsidP="276C6BB0">
      <w:pPr>
        <w:rPr>
          <w:rFonts w:cs="Arial"/>
          <w:color w:val="000000" w:themeColor="text1"/>
          <w:sz w:val="22"/>
        </w:rPr>
      </w:pPr>
    </w:p>
    <w:p w14:paraId="132D5335" w14:textId="77777777" w:rsidR="0067513D" w:rsidRDefault="0067513D" w:rsidP="276C6BB0">
      <w:pPr>
        <w:rPr>
          <w:rFonts w:cs="Arial"/>
          <w:color w:val="000000" w:themeColor="text1"/>
          <w:sz w:val="22"/>
        </w:rPr>
      </w:pPr>
    </w:p>
    <w:p w14:paraId="494C9F92" w14:textId="3EB968DD" w:rsidR="00120550" w:rsidRPr="004A0CA9" w:rsidRDefault="002231A9" w:rsidP="002630BA">
      <w:pPr>
        <w:pStyle w:val="Naslov1"/>
        <w:rPr>
          <w:caps w:val="0"/>
          <w:sz w:val="22"/>
          <w:szCs w:val="22"/>
        </w:rPr>
      </w:pPr>
      <w:bookmarkStart w:id="161" w:name="_Toc336851746"/>
      <w:bookmarkStart w:id="162" w:name="_Toc336851794"/>
      <w:bookmarkStart w:id="163" w:name="_Toc199957209"/>
      <w:r w:rsidRPr="004A0CA9">
        <w:rPr>
          <w:caps w:val="0"/>
          <w:sz w:val="22"/>
          <w:szCs w:val="22"/>
        </w:rPr>
        <w:t>P</w:t>
      </w:r>
      <w:bookmarkEnd w:id="161"/>
      <w:bookmarkEnd w:id="162"/>
      <w:r w:rsidR="00141A58" w:rsidRPr="004A0CA9">
        <w:rPr>
          <w:caps w:val="0"/>
          <w:sz w:val="22"/>
          <w:szCs w:val="22"/>
        </w:rPr>
        <w:t>RIJAVNA DOKUMENTACIJA</w:t>
      </w:r>
      <w:r w:rsidR="007A79D9" w:rsidRPr="004A0CA9">
        <w:rPr>
          <w:caps w:val="0"/>
          <w:sz w:val="22"/>
          <w:szCs w:val="22"/>
        </w:rPr>
        <w:t xml:space="preserve"> (prva faza)</w:t>
      </w:r>
      <w:bookmarkEnd w:id="163"/>
    </w:p>
    <w:p w14:paraId="5DA8DC2D" w14:textId="77777777" w:rsidR="009304DF" w:rsidRPr="009304DF" w:rsidRDefault="009304DF" w:rsidP="009304DF">
      <w:pPr>
        <w:spacing w:line="0" w:lineRule="atLeast"/>
        <w:rPr>
          <w:rFonts w:cs="Arial"/>
          <w:sz w:val="22"/>
        </w:rPr>
      </w:pPr>
      <w:r w:rsidRPr="009304DF">
        <w:rPr>
          <w:rFonts w:cs="Arial"/>
          <w:sz w:val="22"/>
        </w:rPr>
        <w:t xml:space="preserve">Ponudbeno dokumentacijo sestavljajo naslednji dokumenti: </w:t>
      </w:r>
    </w:p>
    <w:p w14:paraId="3213974B" w14:textId="77777777" w:rsidR="009304DF" w:rsidRPr="009304DF" w:rsidRDefault="009304DF" w:rsidP="009304DF">
      <w:pPr>
        <w:spacing w:line="0" w:lineRule="atLeast"/>
        <w:rPr>
          <w:rFonts w:cs="Arial"/>
          <w:sz w:val="22"/>
        </w:rPr>
      </w:pPr>
    </w:p>
    <w:p w14:paraId="349FF622" w14:textId="1F11A778" w:rsidR="009304DF" w:rsidRDefault="009304DF" w:rsidP="00F422CF">
      <w:pPr>
        <w:numPr>
          <w:ilvl w:val="1"/>
          <w:numId w:val="16"/>
        </w:numPr>
        <w:suppressAutoHyphens/>
        <w:spacing w:line="0" w:lineRule="atLeast"/>
        <w:rPr>
          <w:rFonts w:cs="Arial"/>
          <w:sz w:val="22"/>
        </w:rPr>
      </w:pPr>
      <w:r w:rsidRPr="009304DF">
        <w:rPr>
          <w:rFonts w:cs="Arial"/>
          <w:sz w:val="22"/>
        </w:rPr>
        <w:t xml:space="preserve">obrazec </w:t>
      </w:r>
      <w:r w:rsidRPr="009304DF">
        <w:rPr>
          <w:rFonts w:cs="Arial"/>
          <w:b/>
          <w:bCs/>
          <w:sz w:val="22"/>
        </w:rPr>
        <w:t>»Prijava na javno naročilo SEC 202</w:t>
      </w:r>
      <w:r>
        <w:rPr>
          <w:rFonts w:cs="Arial"/>
          <w:b/>
          <w:bCs/>
          <w:sz w:val="22"/>
        </w:rPr>
        <w:t>6</w:t>
      </w:r>
      <w:r w:rsidRPr="009304DF">
        <w:rPr>
          <w:rFonts w:cs="Arial"/>
          <w:b/>
          <w:bCs/>
          <w:sz w:val="22"/>
        </w:rPr>
        <w:t>«</w:t>
      </w:r>
      <w:r w:rsidRPr="009304DF">
        <w:rPr>
          <w:rFonts w:cs="Arial"/>
          <w:sz w:val="22"/>
        </w:rPr>
        <w:t xml:space="preserve"> (v e-JN v razdelek Predračun)</w:t>
      </w:r>
    </w:p>
    <w:p w14:paraId="6184A69D" w14:textId="77777777" w:rsidR="00252B1F" w:rsidRPr="009304DF" w:rsidRDefault="00252B1F" w:rsidP="00F422CF">
      <w:pPr>
        <w:numPr>
          <w:ilvl w:val="1"/>
          <w:numId w:val="16"/>
        </w:numPr>
        <w:suppressAutoHyphens/>
        <w:spacing w:line="0" w:lineRule="atLeast"/>
        <w:rPr>
          <w:rFonts w:cs="Arial"/>
          <w:i/>
          <w:iCs/>
          <w:sz w:val="22"/>
        </w:rPr>
      </w:pPr>
      <w:r w:rsidRPr="009304DF">
        <w:rPr>
          <w:rFonts w:cs="Arial"/>
          <w:sz w:val="22"/>
        </w:rPr>
        <w:t>obrazec »</w:t>
      </w:r>
      <w:r w:rsidRPr="009304DF">
        <w:rPr>
          <w:rFonts w:cs="Arial"/>
          <w:b/>
          <w:sz w:val="22"/>
        </w:rPr>
        <w:t>ESPD</w:t>
      </w:r>
      <w:r w:rsidRPr="009304DF">
        <w:rPr>
          <w:rFonts w:cs="Arial"/>
          <w:i/>
          <w:iCs/>
          <w:sz w:val="22"/>
        </w:rPr>
        <w:t xml:space="preserve">« (za vse gospodarske subjekte v </w:t>
      </w:r>
      <w:r>
        <w:rPr>
          <w:rFonts w:cs="Arial"/>
          <w:i/>
          <w:iCs/>
          <w:sz w:val="22"/>
        </w:rPr>
        <w:t>prijavi</w:t>
      </w:r>
      <w:r w:rsidRPr="009304DF">
        <w:rPr>
          <w:rFonts w:cs="Arial"/>
          <w:i/>
          <w:iCs/>
          <w:sz w:val="22"/>
        </w:rPr>
        <w:t>)</w:t>
      </w:r>
    </w:p>
    <w:p w14:paraId="1278E80D" w14:textId="16354B73" w:rsidR="00252B1F" w:rsidRDefault="00252B1F" w:rsidP="00F422CF">
      <w:pPr>
        <w:numPr>
          <w:ilvl w:val="1"/>
          <w:numId w:val="16"/>
        </w:numPr>
        <w:suppressAutoHyphens/>
        <w:spacing w:line="0" w:lineRule="atLeast"/>
        <w:rPr>
          <w:rFonts w:cs="Arial"/>
          <w:b/>
          <w:bCs/>
          <w:sz w:val="22"/>
        </w:rPr>
      </w:pPr>
      <w:r>
        <w:rPr>
          <w:rFonts w:cs="Arial"/>
          <w:sz w:val="22"/>
        </w:rPr>
        <w:t xml:space="preserve">obrazec </w:t>
      </w:r>
      <w:r w:rsidRPr="00252B1F">
        <w:rPr>
          <w:rFonts w:cs="Arial"/>
          <w:b/>
          <w:bCs/>
          <w:sz w:val="22"/>
        </w:rPr>
        <w:t>»Izjava o tehnični in kadrovski usposobljenosti«</w:t>
      </w:r>
    </w:p>
    <w:p w14:paraId="481F6333" w14:textId="7C6FFEF8" w:rsidR="00252B1F" w:rsidRDefault="00252B1F" w:rsidP="00F422CF">
      <w:pPr>
        <w:numPr>
          <w:ilvl w:val="1"/>
          <w:numId w:val="16"/>
        </w:numPr>
        <w:suppressAutoHyphens/>
        <w:spacing w:line="0" w:lineRule="atLeast"/>
        <w:rPr>
          <w:rFonts w:cs="Arial"/>
          <w:b/>
          <w:bCs/>
          <w:sz w:val="22"/>
        </w:rPr>
      </w:pPr>
      <w:r w:rsidRPr="00252B1F">
        <w:rPr>
          <w:rFonts w:cs="Arial"/>
          <w:sz w:val="22"/>
        </w:rPr>
        <w:t>obrazec</w:t>
      </w:r>
      <w:r>
        <w:rPr>
          <w:rFonts w:cs="Arial"/>
          <w:b/>
          <w:bCs/>
          <w:sz w:val="22"/>
        </w:rPr>
        <w:t xml:space="preserve"> »S</w:t>
      </w:r>
      <w:r w:rsidRPr="00252B1F">
        <w:rPr>
          <w:rFonts w:cs="Arial"/>
          <w:b/>
          <w:bCs/>
          <w:sz w:val="22"/>
        </w:rPr>
        <w:t>oglasje za skrajšanje rokov za prejem ponudb</w:t>
      </w:r>
      <w:r>
        <w:rPr>
          <w:rFonts w:cs="Arial"/>
          <w:b/>
          <w:bCs/>
          <w:sz w:val="22"/>
        </w:rPr>
        <w:t>«</w:t>
      </w:r>
    </w:p>
    <w:p w14:paraId="03335C4F" w14:textId="73AD64F4" w:rsidR="00252B1F" w:rsidRDefault="00252B1F" w:rsidP="00F422CF">
      <w:pPr>
        <w:numPr>
          <w:ilvl w:val="1"/>
          <w:numId w:val="16"/>
        </w:numPr>
        <w:suppressAutoHyphens/>
        <w:spacing w:line="0" w:lineRule="atLeast"/>
        <w:rPr>
          <w:rFonts w:cs="Arial"/>
          <w:sz w:val="22"/>
        </w:rPr>
      </w:pPr>
      <w:r w:rsidRPr="00252B1F">
        <w:rPr>
          <w:rFonts w:cs="Arial"/>
          <w:sz w:val="22"/>
        </w:rPr>
        <w:t>obrazec</w:t>
      </w:r>
      <w:r>
        <w:rPr>
          <w:rFonts w:cs="Arial"/>
          <w:b/>
          <w:bCs/>
          <w:sz w:val="22"/>
        </w:rPr>
        <w:t xml:space="preserve"> »I</w:t>
      </w:r>
      <w:r w:rsidRPr="00252B1F">
        <w:rPr>
          <w:rFonts w:cs="Arial"/>
          <w:b/>
          <w:bCs/>
          <w:sz w:val="22"/>
        </w:rPr>
        <w:t xml:space="preserve">zjava o številu točk KMG </w:t>
      </w:r>
      <w:r>
        <w:rPr>
          <w:rFonts w:cs="Arial"/>
          <w:b/>
          <w:bCs/>
          <w:sz w:val="22"/>
        </w:rPr>
        <w:t>v</w:t>
      </w:r>
      <w:r w:rsidRPr="00252B1F">
        <w:rPr>
          <w:rFonts w:cs="Arial"/>
          <w:b/>
          <w:bCs/>
          <w:sz w:val="22"/>
        </w:rPr>
        <w:t xml:space="preserve"> OMD</w:t>
      </w:r>
      <w:r>
        <w:rPr>
          <w:rFonts w:cs="Arial"/>
          <w:b/>
          <w:bCs/>
          <w:sz w:val="22"/>
        </w:rPr>
        <w:t xml:space="preserve">« </w:t>
      </w:r>
      <w:r w:rsidRPr="00252B1F">
        <w:rPr>
          <w:rFonts w:cs="Arial"/>
          <w:sz w:val="22"/>
        </w:rPr>
        <w:t>za kandidate, ki oddajajo prijavo za kategorije od 2 do 13</w:t>
      </w:r>
      <w:r>
        <w:rPr>
          <w:rFonts w:cs="Arial"/>
          <w:sz w:val="22"/>
        </w:rPr>
        <w:t>,</w:t>
      </w:r>
    </w:p>
    <w:p w14:paraId="78F7455B" w14:textId="7310FA78" w:rsidR="00252B1F" w:rsidRPr="00252B1F" w:rsidRDefault="00252B1F" w:rsidP="00F422CF">
      <w:pPr>
        <w:numPr>
          <w:ilvl w:val="1"/>
          <w:numId w:val="16"/>
        </w:numPr>
        <w:suppressAutoHyphens/>
        <w:spacing w:line="0" w:lineRule="atLeast"/>
        <w:rPr>
          <w:rFonts w:cs="Arial"/>
          <w:sz w:val="22"/>
        </w:rPr>
      </w:pPr>
      <w:r>
        <w:rPr>
          <w:rFonts w:cs="Arial"/>
          <w:sz w:val="22"/>
        </w:rPr>
        <w:t xml:space="preserve">obrazec </w:t>
      </w:r>
      <w:r w:rsidRPr="00252B1F">
        <w:rPr>
          <w:rFonts w:cs="Arial"/>
          <w:b/>
          <w:bCs/>
          <w:sz w:val="22"/>
        </w:rPr>
        <w:t>»Izjava na podlagi sklepa Sveta EU«</w:t>
      </w:r>
      <w:r>
        <w:rPr>
          <w:rFonts w:cs="Arial"/>
          <w:b/>
          <w:bCs/>
          <w:sz w:val="22"/>
        </w:rPr>
        <w:t>,</w:t>
      </w:r>
    </w:p>
    <w:p w14:paraId="78E1A87B" w14:textId="77EEC4FD" w:rsidR="00252B1F" w:rsidRPr="00252B1F" w:rsidRDefault="00252B1F" w:rsidP="00F422CF">
      <w:pPr>
        <w:numPr>
          <w:ilvl w:val="1"/>
          <w:numId w:val="16"/>
        </w:numPr>
        <w:suppressAutoHyphens/>
        <w:spacing w:line="0" w:lineRule="atLeast"/>
        <w:rPr>
          <w:rFonts w:cs="Arial"/>
          <w:sz w:val="22"/>
        </w:rPr>
      </w:pPr>
      <w:r w:rsidRPr="00252B1F">
        <w:rPr>
          <w:rFonts w:cs="Arial"/>
          <w:sz w:val="22"/>
        </w:rPr>
        <w:t>obrazec »</w:t>
      </w:r>
      <w:r w:rsidRPr="00252B1F">
        <w:rPr>
          <w:rFonts w:cs="Arial"/>
          <w:b/>
          <w:sz w:val="22"/>
        </w:rPr>
        <w:t>Izjava o lastniški strukturi gospodarskega subjekta</w:t>
      </w:r>
      <w:r w:rsidRPr="00252B1F">
        <w:rPr>
          <w:rFonts w:cs="Arial"/>
          <w:sz w:val="22"/>
        </w:rPr>
        <w:t>«, zaželeno je, da se obrazec priloži prijavi, sicer pa najkasneje do sklenitve krovne pogodbe,</w:t>
      </w:r>
    </w:p>
    <w:p w14:paraId="0C68343F" w14:textId="54E52515" w:rsidR="009304DF" w:rsidRPr="009304DF" w:rsidRDefault="009304DF" w:rsidP="00F422CF">
      <w:pPr>
        <w:numPr>
          <w:ilvl w:val="1"/>
          <w:numId w:val="16"/>
        </w:numPr>
        <w:suppressAutoHyphens/>
        <w:spacing w:line="0" w:lineRule="atLeast"/>
        <w:rPr>
          <w:rFonts w:cs="Arial"/>
          <w:bCs/>
          <w:i/>
          <w:iCs/>
          <w:sz w:val="22"/>
        </w:rPr>
      </w:pPr>
      <w:r w:rsidRPr="009304DF">
        <w:rPr>
          <w:rFonts w:cs="Arial"/>
          <w:b/>
          <w:sz w:val="22"/>
        </w:rPr>
        <w:t xml:space="preserve">Pravni akt o skupni izvedbi naročila </w:t>
      </w:r>
      <w:r w:rsidRPr="009304DF">
        <w:rPr>
          <w:rFonts w:cs="Arial"/>
          <w:bCs/>
          <w:sz w:val="22"/>
        </w:rPr>
        <w:t>(</w:t>
      </w:r>
      <w:r w:rsidRPr="009304DF">
        <w:rPr>
          <w:rFonts w:cs="Arial"/>
          <w:bCs/>
          <w:i/>
          <w:iCs/>
          <w:sz w:val="22"/>
        </w:rPr>
        <w:t>če se ponudba oddaja s partnerji, kot skupna ponudba)</w:t>
      </w:r>
    </w:p>
    <w:p w14:paraId="73B3246D" w14:textId="25D1BFF0" w:rsidR="009304DF" w:rsidRPr="009304DF" w:rsidRDefault="009304DF" w:rsidP="00F422CF">
      <w:pPr>
        <w:numPr>
          <w:ilvl w:val="1"/>
          <w:numId w:val="16"/>
        </w:numPr>
        <w:suppressAutoHyphens/>
        <w:spacing w:line="0" w:lineRule="atLeast"/>
        <w:rPr>
          <w:rFonts w:cs="Arial"/>
          <w:sz w:val="22"/>
        </w:rPr>
      </w:pPr>
      <w:r w:rsidRPr="009304DF">
        <w:rPr>
          <w:rFonts w:cs="Arial"/>
          <w:b/>
          <w:bCs/>
          <w:sz w:val="22"/>
        </w:rPr>
        <w:t xml:space="preserve">fotokopija zavarovalne police za odgovornost </w:t>
      </w:r>
    </w:p>
    <w:p w14:paraId="40D87B65" w14:textId="0C4EC59F" w:rsidR="009304DF" w:rsidRPr="009304DF" w:rsidRDefault="009304DF" w:rsidP="00F422CF">
      <w:pPr>
        <w:numPr>
          <w:ilvl w:val="1"/>
          <w:numId w:val="16"/>
        </w:numPr>
        <w:suppressAutoHyphens/>
        <w:spacing w:line="0" w:lineRule="atLeast"/>
        <w:rPr>
          <w:rFonts w:cs="Arial"/>
          <w:i/>
          <w:iCs/>
          <w:sz w:val="22"/>
        </w:rPr>
      </w:pPr>
      <w:r w:rsidRPr="009304DF">
        <w:rPr>
          <w:rFonts w:cs="Arial"/>
          <w:sz w:val="22"/>
        </w:rPr>
        <w:t xml:space="preserve">obrazec </w:t>
      </w:r>
      <w:r w:rsidRPr="009304DF">
        <w:rPr>
          <w:rFonts w:cs="Arial"/>
          <w:b/>
          <w:bCs/>
          <w:sz w:val="22"/>
        </w:rPr>
        <w:t xml:space="preserve">BON-2 ali potrdila </w:t>
      </w:r>
      <w:r w:rsidR="00171AB8">
        <w:rPr>
          <w:rFonts w:cs="Arial"/>
          <w:b/>
          <w:bCs/>
          <w:sz w:val="22"/>
        </w:rPr>
        <w:t xml:space="preserve">o </w:t>
      </w:r>
      <w:proofErr w:type="spellStart"/>
      <w:r w:rsidR="00171AB8">
        <w:rPr>
          <w:rFonts w:cs="Arial"/>
          <w:b/>
          <w:bCs/>
          <w:sz w:val="22"/>
        </w:rPr>
        <w:t>neblokadi</w:t>
      </w:r>
      <w:proofErr w:type="spellEnd"/>
      <w:r w:rsidR="00171AB8">
        <w:rPr>
          <w:rFonts w:cs="Arial"/>
          <w:b/>
          <w:bCs/>
          <w:sz w:val="22"/>
        </w:rPr>
        <w:t xml:space="preserve"> TRR </w:t>
      </w:r>
      <w:r w:rsidRPr="009304DF">
        <w:rPr>
          <w:rFonts w:cs="Arial"/>
          <w:b/>
          <w:bCs/>
          <w:sz w:val="22"/>
        </w:rPr>
        <w:t xml:space="preserve">vseh poslovnih bank </w:t>
      </w:r>
      <w:r w:rsidR="00171AB8">
        <w:rPr>
          <w:rFonts w:cs="Arial"/>
          <w:b/>
          <w:bCs/>
          <w:sz w:val="22"/>
        </w:rPr>
        <w:t xml:space="preserve">pri katerih ima gospodarski subjekt odprt poslovni račun </w:t>
      </w:r>
    </w:p>
    <w:p w14:paraId="1D61733F" w14:textId="168C1F6A" w:rsidR="009304DF" w:rsidRPr="009304DF" w:rsidRDefault="009304DF" w:rsidP="00F422CF">
      <w:pPr>
        <w:numPr>
          <w:ilvl w:val="1"/>
          <w:numId w:val="16"/>
        </w:numPr>
        <w:suppressAutoHyphens/>
        <w:spacing w:line="0" w:lineRule="atLeast"/>
        <w:rPr>
          <w:rFonts w:cs="Arial"/>
          <w:i/>
          <w:iCs/>
          <w:sz w:val="22"/>
        </w:rPr>
      </w:pPr>
      <w:r w:rsidRPr="009304DF">
        <w:rPr>
          <w:rFonts w:cs="Arial"/>
          <w:b/>
          <w:bCs/>
          <w:sz w:val="22"/>
        </w:rPr>
        <w:lastRenderedPageBreak/>
        <w:t>potrdilo oziroma zapisnik gozdarske inšpekcije</w:t>
      </w:r>
      <w:r w:rsidRPr="009304DF">
        <w:rPr>
          <w:rFonts w:cs="Arial"/>
          <w:sz w:val="22"/>
        </w:rPr>
        <w:t xml:space="preserve"> </w:t>
      </w:r>
      <w:r w:rsidRPr="009304DF">
        <w:rPr>
          <w:rFonts w:cs="Arial"/>
          <w:b/>
          <w:bCs/>
          <w:sz w:val="22"/>
        </w:rPr>
        <w:t>o izpolnjevanju minimalnih pogojev</w:t>
      </w:r>
      <w:r w:rsidRPr="009304DF">
        <w:rPr>
          <w:rFonts w:cs="Arial"/>
          <w:sz w:val="22"/>
        </w:rPr>
        <w:t xml:space="preserve">, in sicer najmanj za sečnjo in spravilo lesa </w:t>
      </w:r>
      <w:r w:rsidRPr="009304DF">
        <w:rPr>
          <w:rFonts w:cs="Arial"/>
          <w:i/>
          <w:iCs/>
          <w:sz w:val="22"/>
        </w:rPr>
        <w:t xml:space="preserve">(v primeru, če </w:t>
      </w:r>
      <w:r w:rsidR="002E75A9">
        <w:rPr>
          <w:rFonts w:cs="Arial"/>
          <w:i/>
          <w:iCs/>
          <w:sz w:val="22"/>
        </w:rPr>
        <w:t>kandidat</w:t>
      </w:r>
      <w:r w:rsidRPr="009304DF">
        <w:rPr>
          <w:rFonts w:cs="Arial"/>
          <w:i/>
          <w:iCs/>
          <w:sz w:val="22"/>
        </w:rPr>
        <w:t xml:space="preserve">ni vpisan v evidenco RS, MKGP Inšpektorata RS za kmetijstvo, gozdarstvo, lovstvo in ribištvo) </w:t>
      </w:r>
    </w:p>
    <w:p w14:paraId="3E8EE9A4" w14:textId="45F24724" w:rsidR="009304DF" w:rsidRPr="009304DF" w:rsidRDefault="009304DF" w:rsidP="00F422CF">
      <w:pPr>
        <w:numPr>
          <w:ilvl w:val="1"/>
          <w:numId w:val="16"/>
        </w:numPr>
        <w:suppressAutoHyphens/>
        <w:spacing w:line="0" w:lineRule="atLeast"/>
        <w:rPr>
          <w:rFonts w:cs="Arial"/>
          <w:b/>
          <w:bCs/>
          <w:sz w:val="22"/>
        </w:rPr>
      </w:pPr>
      <w:r w:rsidRPr="009304DF">
        <w:rPr>
          <w:rFonts w:cs="Arial"/>
          <w:b/>
          <w:bCs/>
          <w:sz w:val="22"/>
        </w:rPr>
        <w:t xml:space="preserve">dokazila za vsak prijavljeni kader </w:t>
      </w:r>
    </w:p>
    <w:p w14:paraId="0BA6036F" w14:textId="478BE8BA" w:rsidR="009304DF" w:rsidRPr="009304DF" w:rsidRDefault="009304DF" w:rsidP="00F422CF">
      <w:pPr>
        <w:numPr>
          <w:ilvl w:val="1"/>
          <w:numId w:val="16"/>
        </w:numPr>
        <w:suppressAutoHyphens/>
        <w:spacing w:line="0" w:lineRule="atLeast"/>
        <w:rPr>
          <w:rFonts w:cs="Arial"/>
          <w:sz w:val="22"/>
        </w:rPr>
      </w:pPr>
      <w:r w:rsidRPr="009304DF">
        <w:rPr>
          <w:rFonts w:cs="Arial"/>
          <w:b/>
          <w:bCs/>
          <w:sz w:val="22"/>
        </w:rPr>
        <w:t xml:space="preserve">dokazila za vsak prijavljen stroj </w:t>
      </w:r>
    </w:p>
    <w:p w14:paraId="7ADE7E68" w14:textId="467B9A41" w:rsidR="009304DF" w:rsidRPr="009304DF" w:rsidRDefault="009304DF" w:rsidP="00F422CF">
      <w:pPr>
        <w:numPr>
          <w:ilvl w:val="1"/>
          <w:numId w:val="16"/>
        </w:numPr>
        <w:suppressAutoHyphens/>
        <w:spacing w:line="0" w:lineRule="atLeast"/>
        <w:rPr>
          <w:rFonts w:cs="Arial"/>
          <w:sz w:val="22"/>
        </w:rPr>
      </w:pPr>
      <w:r w:rsidRPr="276C6BB0">
        <w:rPr>
          <w:rFonts w:cs="Arial"/>
          <w:b/>
          <w:bCs/>
          <w:sz w:val="22"/>
        </w:rPr>
        <w:t>fotokopija izpisa iz registra kmetijskih gospodarstev za KMG_MID</w:t>
      </w:r>
      <w:r w:rsidRPr="276C6BB0">
        <w:rPr>
          <w:rFonts w:cs="Arial"/>
          <w:sz w:val="22"/>
        </w:rPr>
        <w:t xml:space="preserve"> (v primeru, da </w:t>
      </w:r>
      <w:r w:rsidR="00C7728C" w:rsidRPr="276C6BB0">
        <w:rPr>
          <w:rFonts w:cs="Arial"/>
          <w:sz w:val="22"/>
        </w:rPr>
        <w:t>kandidat podaja</w:t>
      </w:r>
      <w:r w:rsidRPr="276C6BB0">
        <w:rPr>
          <w:rFonts w:cs="Arial"/>
          <w:sz w:val="22"/>
        </w:rPr>
        <w:t xml:space="preserve"> prijav</w:t>
      </w:r>
      <w:r w:rsidR="00C7728C" w:rsidRPr="276C6BB0">
        <w:rPr>
          <w:rFonts w:cs="Arial"/>
          <w:sz w:val="22"/>
        </w:rPr>
        <w:t>o za Kategorij</w:t>
      </w:r>
      <w:r w:rsidR="00252B1F">
        <w:rPr>
          <w:rFonts w:cs="Arial"/>
          <w:sz w:val="22"/>
        </w:rPr>
        <w:t>e od</w:t>
      </w:r>
      <w:r w:rsidR="00C7728C" w:rsidRPr="276C6BB0">
        <w:rPr>
          <w:rFonts w:cs="Arial"/>
          <w:sz w:val="22"/>
        </w:rPr>
        <w:t xml:space="preserve"> 2</w:t>
      </w:r>
      <w:r w:rsidR="00252B1F">
        <w:rPr>
          <w:rFonts w:cs="Arial"/>
          <w:sz w:val="22"/>
        </w:rPr>
        <w:t xml:space="preserve"> do 13</w:t>
      </w:r>
      <w:r w:rsidRPr="276C6BB0">
        <w:rPr>
          <w:rFonts w:cs="Arial"/>
          <w:sz w:val="22"/>
        </w:rPr>
        <w:t>)</w:t>
      </w:r>
      <w:r w:rsidR="003F03C1">
        <w:rPr>
          <w:rFonts w:cs="Arial"/>
          <w:sz w:val="22"/>
        </w:rPr>
        <w:t>.</w:t>
      </w:r>
    </w:p>
    <w:p w14:paraId="74B9ADFB" w14:textId="77777777" w:rsidR="00B17BEA" w:rsidRPr="009304DF" w:rsidRDefault="00B17BEA" w:rsidP="009304DF">
      <w:pPr>
        <w:spacing w:line="0" w:lineRule="atLeast"/>
        <w:ind w:left="720"/>
        <w:rPr>
          <w:rFonts w:cs="Arial"/>
          <w:bCs/>
          <w:sz w:val="22"/>
        </w:rPr>
      </w:pPr>
    </w:p>
    <w:p w14:paraId="492073EE" w14:textId="466358CF" w:rsidR="009304DF" w:rsidRPr="009304DF" w:rsidRDefault="00015F99" w:rsidP="009304DF">
      <w:pPr>
        <w:spacing w:line="0" w:lineRule="atLeast"/>
        <w:rPr>
          <w:rFonts w:cs="Arial"/>
          <w:sz w:val="22"/>
        </w:rPr>
      </w:pPr>
      <w:r>
        <w:rPr>
          <w:rFonts w:cs="Arial"/>
          <w:sz w:val="22"/>
        </w:rPr>
        <w:t>Kandidat</w:t>
      </w:r>
      <w:r w:rsidR="009304DF" w:rsidRPr="009304DF">
        <w:rPr>
          <w:rFonts w:cs="Arial"/>
          <w:sz w:val="22"/>
        </w:rPr>
        <w:t xml:space="preserve"> v ponudbi priloži le dokumente, ki so navedeni v tej točki. </w:t>
      </w:r>
    </w:p>
    <w:p w14:paraId="7D0C5D21" w14:textId="77777777" w:rsidR="009304DF" w:rsidRPr="009304DF" w:rsidRDefault="009304DF" w:rsidP="009304DF">
      <w:pPr>
        <w:spacing w:line="0" w:lineRule="atLeast"/>
        <w:rPr>
          <w:rFonts w:cs="Arial"/>
          <w:sz w:val="22"/>
        </w:rPr>
      </w:pPr>
    </w:p>
    <w:p w14:paraId="5E5DBBDD" w14:textId="28AF0C19" w:rsidR="009304DF" w:rsidRDefault="00015F99" w:rsidP="009304DF">
      <w:pPr>
        <w:spacing w:line="0" w:lineRule="atLeast"/>
        <w:rPr>
          <w:rFonts w:cs="Arial"/>
          <w:sz w:val="22"/>
        </w:rPr>
      </w:pPr>
      <w:r>
        <w:rPr>
          <w:rFonts w:cs="Arial"/>
          <w:sz w:val="22"/>
        </w:rPr>
        <w:t>Kandidat</w:t>
      </w:r>
      <w:r w:rsidR="009304DF" w:rsidRPr="009304DF">
        <w:rPr>
          <w:rFonts w:cs="Arial"/>
          <w:sz w:val="22"/>
        </w:rPr>
        <w:t xml:space="preserve">, ki odda ponudbo, pod kazensko in materialno odgovornostjo jamči, da so vsi podatki in dokumenti, podani v ponudbi, resnični, in da priložena dokumentacija ustreza originalu. V nasprotnem primeru </w:t>
      </w:r>
      <w:r>
        <w:rPr>
          <w:rFonts w:cs="Arial"/>
          <w:sz w:val="22"/>
        </w:rPr>
        <w:t>kandidat</w:t>
      </w:r>
      <w:r w:rsidR="009304DF" w:rsidRPr="009304DF">
        <w:rPr>
          <w:rFonts w:cs="Arial"/>
          <w:sz w:val="22"/>
        </w:rPr>
        <w:t xml:space="preserve"> naročniku odgovarja za vso škodo, ki mu je nastala.</w:t>
      </w:r>
    </w:p>
    <w:p w14:paraId="13CA75E7" w14:textId="77777777" w:rsidR="00015F99" w:rsidRPr="00015F99" w:rsidRDefault="00015F99" w:rsidP="009304DF">
      <w:pPr>
        <w:spacing w:line="0" w:lineRule="atLeast"/>
        <w:rPr>
          <w:rFonts w:cs="Arial"/>
          <w:sz w:val="22"/>
        </w:rPr>
      </w:pPr>
    </w:p>
    <w:p w14:paraId="20D5C826" w14:textId="43F749F5" w:rsidR="00015F99" w:rsidRPr="00015F99" w:rsidRDefault="00015F99" w:rsidP="00015F99">
      <w:pPr>
        <w:rPr>
          <w:rFonts w:cs="Arial"/>
          <w:sz w:val="22"/>
        </w:rPr>
      </w:pPr>
      <w:r w:rsidRPr="00015F99">
        <w:rPr>
          <w:rFonts w:cs="Arial"/>
          <w:sz w:val="22"/>
        </w:rPr>
        <w:t xml:space="preserve">Šteje se, da je z oddajo  prijave podpisana vsa prijavna dokumentacija (vodilnega) kandidata, ki jo je kandidat predložil v sistem e-JN, </w:t>
      </w:r>
      <w:r w:rsidRPr="00015F99">
        <w:rPr>
          <w:sz w:val="22"/>
        </w:rPr>
        <w:t>razen dokumentov, kjer je to izrecno navedeno in zahtevano.</w:t>
      </w:r>
      <w:r w:rsidRPr="00015F99">
        <w:rPr>
          <w:rFonts w:cs="Arial"/>
          <w:sz w:val="22"/>
        </w:rPr>
        <w:t xml:space="preserve"> ESPD obrazci drugih sodelujočih gospodarskih subjektov (npr. partnerjev v skupni prijavi, podizvajalcev idr. morajo biti lastnoročno ali elektronsko podpisani). Naročnik si pridržuje pravico do preveritve verodostojnosti izjav oziroma potrdil pri podpisniku le-teh.</w:t>
      </w:r>
    </w:p>
    <w:p w14:paraId="514CBFF9" w14:textId="77777777" w:rsidR="00015F99" w:rsidRPr="009304DF" w:rsidRDefault="00015F99" w:rsidP="009304DF">
      <w:pPr>
        <w:spacing w:line="0" w:lineRule="atLeast"/>
        <w:rPr>
          <w:rFonts w:cs="Arial"/>
          <w:sz w:val="22"/>
        </w:rPr>
      </w:pPr>
    </w:p>
    <w:p w14:paraId="4CFCF74F" w14:textId="77777777" w:rsidR="009304DF" w:rsidRPr="00877F75" w:rsidRDefault="009304DF" w:rsidP="009304DF">
      <w:pPr>
        <w:pStyle w:val="Naslov2"/>
      </w:pPr>
      <w:bookmarkStart w:id="164" w:name="_Toc112236187"/>
      <w:bookmarkStart w:id="165" w:name="_Toc199957210"/>
      <w:bookmarkStart w:id="166" w:name="_Hlk51829319"/>
      <w:r w:rsidRPr="00877F75">
        <w:t>Prijava na javno naročilo</w:t>
      </w:r>
      <w:bookmarkEnd w:id="164"/>
      <w:bookmarkEnd w:id="165"/>
    </w:p>
    <w:p w14:paraId="1FA86C5D" w14:textId="06347B5E" w:rsidR="009304DF" w:rsidRPr="009304DF" w:rsidRDefault="009304DF" w:rsidP="009304DF">
      <w:pPr>
        <w:spacing w:line="0" w:lineRule="atLeast"/>
        <w:ind w:right="240"/>
        <w:rPr>
          <w:rFonts w:cs="Arial"/>
          <w:sz w:val="22"/>
        </w:rPr>
      </w:pPr>
      <w:r w:rsidRPr="009304DF">
        <w:rPr>
          <w:rFonts w:cs="Arial"/>
          <w:sz w:val="22"/>
        </w:rPr>
        <w:t xml:space="preserve">Vsi </w:t>
      </w:r>
      <w:r w:rsidR="00D9325C">
        <w:rPr>
          <w:rFonts w:cs="Arial"/>
          <w:sz w:val="22"/>
        </w:rPr>
        <w:t>kandidati</w:t>
      </w:r>
      <w:r w:rsidRPr="009304DF">
        <w:rPr>
          <w:rFonts w:cs="Arial"/>
          <w:sz w:val="22"/>
        </w:rPr>
        <w:t xml:space="preserve"> obvezno izpolnijo obrazec: </w:t>
      </w:r>
      <w:bookmarkStart w:id="167" w:name="_Hlk527702860"/>
      <w:r w:rsidRPr="009304DF">
        <w:rPr>
          <w:rFonts w:cs="Arial"/>
          <w:sz w:val="22"/>
        </w:rPr>
        <w:t>Prijava na javno naročilo SEC 202</w:t>
      </w:r>
      <w:bookmarkEnd w:id="167"/>
      <w:r>
        <w:rPr>
          <w:rFonts w:cs="Arial"/>
          <w:sz w:val="22"/>
        </w:rPr>
        <w:t>6</w:t>
      </w:r>
      <w:r w:rsidRPr="009304DF">
        <w:rPr>
          <w:rFonts w:cs="Arial"/>
          <w:sz w:val="22"/>
        </w:rPr>
        <w:t xml:space="preserve">. </w:t>
      </w:r>
    </w:p>
    <w:p w14:paraId="1B51FD62" w14:textId="77777777" w:rsidR="009304DF" w:rsidRPr="009304DF" w:rsidRDefault="009304DF" w:rsidP="009304DF">
      <w:pPr>
        <w:spacing w:line="0" w:lineRule="atLeast"/>
        <w:ind w:right="240"/>
        <w:rPr>
          <w:rFonts w:cs="Arial"/>
          <w:sz w:val="22"/>
        </w:rPr>
      </w:pPr>
    </w:p>
    <w:p w14:paraId="33726B06" w14:textId="280CB649" w:rsidR="009304DF" w:rsidRPr="009304DF" w:rsidRDefault="00D9325C" w:rsidP="276C6BB0">
      <w:pPr>
        <w:spacing w:line="0" w:lineRule="atLeast"/>
        <w:ind w:right="240"/>
        <w:rPr>
          <w:rFonts w:cs="Arial"/>
          <w:sz w:val="22"/>
        </w:rPr>
      </w:pPr>
      <w:r w:rsidRPr="276C6BB0">
        <w:rPr>
          <w:rFonts w:cs="Arial"/>
          <w:sz w:val="22"/>
        </w:rPr>
        <w:t>Kandidat</w:t>
      </w:r>
      <w:r w:rsidR="009304DF" w:rsidRPr="276C6BB0">
        <w:rPr>
          <w:rFonts w:cs="Arial"/>
          <w:sz w:val="22"/>
        </w:rPr>
        <w:t xml:space="preserve"> s svojo pisno prijavo opredeli, </w:t>
      </w:r>
      <w:r w:rsidR="6C117B22" w:rsidRPr="3720D217">
        <w:rPr>
          <w:rFonts w:cs="Arial"/>
          <w:sz w:val="22"/>
        </w:rPr>
        <w:t>n</w:t>
      </w:r>
      <w:r w:rsidRPr="3720D217">
        <w:rPr>
          <w:rFonts w:cs="Arial"/>
          <w:sz w:val="22"/>
        </w:rPr>
        <w:t>a</w:t>
      </w:r>
      <w:r w:rsidR="009304DF" w:rsidRPr="276C6BB0">
        <w:rPr>
          <w:rFonts w:cs="Arial"/>
          <w:sz w:val="22"/>
        </w:rPr>
        <w:t xml:space="preserve"> kater</w:t>
      </w:r>
      <w:r w:rsidRPr="276C6BB0">
        <w:rPr>
          <w:rFonts w:cs="Arial"/>
          <w:sz w:val="22"/>
        </w:rPr>
        <w:t xml:space="preserve">o kategorijo </w:t>
      </w:r>
      <w:r w:rsidR="009304DF" w:rsidRPr="276C6BB0">
        <w:rPr>
          <w:rFonts w:cs="Arial"/>
          <w:sz w:val="22"/>
        </w:rPr>
        <w:t xml:space="preserve">se prijava nanaša, in sicer na način, da na priloženem obrazcu Prijava na javno naročilo SEC 2026 </w:t>
      </w:r>
      <w:r w:rsidR="009304DF" w:rsidRPr="276C6BB0">
        <w:rPr>
          <w:rFonts w:cs="Arial"/>
          <w:sz w:val="22"/>
          <w:u w:val="single"/>
        </w:rPr>
        <w:t>obkroži številko kategorije, za kater</w:t>
      </w:r>
      <w:r w:rsidR="006A017A" w:rsidRPr="276C6BB0">
        <w:rPr>
          <w:rFonts w:cs="Arial"/>
          <w:sz w:val="22"/>
          <w:u w:val="single"/>
        </w:rPr>
        <w:t>o</w:t>
      </w:r>
      <w:r w:rsidR="009304DF" w:rsidRPr="276C6BB0">
        <w:rPr>
          <w:rFonts w:cs="Arial"/>
          <w:sz w:val="22"/>
          <w:u w:val="single"/>
        </w:rPr>
        <w:t xml:space="preserve"> podaja prijavo</w:t>
      </w:r>
      <w:r w:rsidR="009304DF" w:rsidRPr="276C6BB0">
        <w:rPr>
          <w:rFonts w:cs="Arial"/>
          <w:i/>
          <w:iCs/>
          <w:sz w:val="22"/>
          <w:u w:val="single"/>
        </w:rPr>
        <w:t>.</w:t>
      </w:r>
      <w:r w:rsidR="009304DF" w:rsidRPr="276C6BB0">
        <w:rPr>
          <w:rFonts w:cs="Arial"/>
          <w:i/>
          <w:iCs/>
          <w:sz w:val="22"/>
        </w:rPr>
        <w:t xml:space="preserve"> </w:t>
      </w:r>
      <w:r w:rsidR="009304DF" w:rsidRPr="276C6BB0">
        <w:rPr>
          <w:rFonts w:cs="Arial"/>
          <w:sz w:val="22"/>
        </w:rPr>
        <w:t xml:space="preserve">V primeru, da se </w:t>
      </w:r>
      <w:r w:rsidR="002E75A9" w:rsidRPr="276C6BB0">
        <w:rPr>
          <w:rFonts w:cs="Arial"/>
          <w:sz w:val="22"/>
        </w:rPr>
        <w:t>kandidat</w:t>
      </w:r>
      <w:r w:rsidR="009304DF" w:rsidRPr="276C6BB0">
        <w:rPr>
          <w:rFonts w:cs="Arial"/>
          <w:sz w:val="22"/>
        </w:rPr>
        <w:t xml:space="preserve"> prijavi na </w:t>
      </w:r>
      <w:r w:rsidR="009304DF" w:rsidRPr="4D75C2D0">
        <w:rPr>
          <w:rFonts w:cs="Arial"/>
          <w:sz w:val="22"/>
        </w:rPr>
        <w:t>Kategorij</w:t>
      </w:r>
      <w:r w:rsidR="2F9B9FE0" w:rsidRPr="4D75C2D0">
        <w:rPr>
          <w:rFonts w:cs="Arial"/>
          <w:sz w:val="22"/>
        </w:rPr>
        <w:t>e</w:t>
      </w:r>
      <w:r w:rsidR="009304DF" w:rsidRPr="276C6BB0">
        <w:rPr>
          <w:rFonts w:cs="Arial"/>
          <w:sz w:val="22"/>
        </w:rPr>
        <w:t xml:space="preserve"> </w:t>
      </w:r>
      <w:r w:rsidR="2F9B9FE0" w:rsidRPr="3D5B34CC">
        <w:rPr>
          <w:rFonts w:cs="Arial"/>
          <w:sz w:val="22"/>
        </w:rPr>
        <w:t>od</w:t>
      </w:r>
      <w:r w:rsidR="009304DF" w:rsidRPr="3D5B34CC">
        <w:rPr>
          <w:rFonts w:cs="Arial"/>
          <w:sz w:val="22"/>
        </w:rPr>
        <w:t xml:space="preserve"> 2</w:t>
      </w:r>
      <w:r w:rsidR="37CE0A90" w:rsidRPr="3D5B34CC">
        <w:rPr>
          <w:rFonts w:cs="Arial"/>
          <w:sz w:val="22"/>
        </w:rPr>
        <w:t xml:space="preserve"> </w:t>
      </w:r>
      <w:r w:rsidR="37CE0A90" w:rsidRPr="2A6FDC19">
        <w:rPr>
          <w:rFonts w:cs="Arial"/>
          <w:sz w:val="22"/>
        </w:rPr>
        <w:t>do 13</w:t>
      </w:r>
      <w:r w:rsidR="009304DF" w:rsidRPr="276C6BB0">
        <w:rPr>
          <w:rFonts w:cs="Arial"/>
          <w:sz w:val="22"/>
        </w:rPr>
        <w:t>, izpolni tudi točko B na predmetnem obrazcu.</w:t>
      </w:r>
    </w:p>
    <w:p w14:paraId="47809787" w14:textId="77777777" w:rsidR="009304DF" w:rsidRPr="009304DF" w:rsidRDefault="009304DF" w:rsidP="009304DF">
      <w:pPr>
        <w:spacing w:line="0" w:lineRule="atLeast"/>
        <w:ind w:right="240"/>
        <w:rPr>
          <w:rFonts w:cs="Arial"/>
          <w:bCs/>
          <w:sz w:val="22"/>
        </w:rPr>
      </w:pPr>
    </w:p>
    <w:p w14:paraId="2B41E16C" w14:textId="3BE884B6" w:rsidR="009304DF" w:rsidRPr="009304DF" w:rsidRDefault="009304DF" w:rsidP="009304DF">
      <w:pPr>
        <w:spacing w:line="0" w:lineRule="atLeast"/>
        <w:rPr>
          <w:rFonts w:cs="Arial"/>
          <w:sz w:val="22"/>
        </w:rPr>
      </w:pPr>
      <w:r w:rsidRPr="009304DF">
        <w:rPr>
          <w:rFonts w:cs="Arial"/>
          <w:bCs/>
          <w:sz w:val="22"/>
        </w:rPr>
        <w:t>Dokazilo: Izpolnjen</w:t>
      </w:r>
      <w:r>
        <w:rPr>
          <w:rFonts w:cs="Arial"/>
          <w:bCs/>
          <w:sz w:val="22"/>
        </w:rPr>
        <w:t xml:space="preserve"> </w:t>
      </w:r>
      <w:r w:rsidRPr="009304DF">
        <w:rPr>
          <w:rFonts w:cs="Arial"/>
          <w:sz w:val="22"/>
        </w:rPr>
        <w:t>obrazec Prijava na javno naročilo SEC 202</w:t>
      </w:r>
      <w:r>
        <w:rPr>
          <w:rFonts w:cs="Arial"/>
          <w:sz w:val="22"/>
        </w:rPr>
        <w:t>6</w:t>
      </w:r>
      <w:r w:rsidRPr="009304DF">
        <w:rPr>
          <w:rFonts w:cs="Arial"/>
          <w:sz w:val="22"/>
        </w:rPr>
        <w:t>.</w:t>
      </w:r>
    </w:p>
    <w:p w14:paraId="1971BBBC" w14:textId="77777777" w:rsidR="009304DF" w:rsidRPr="009304DF" w:rsidRDefault="009304DF" w:rsidP="009304DF">
      <w:pPr>
        <w:spacing w:line="0" w:lineRule="atLeast"/>
        <w:rPr>
          <w:rFonts w:cs="Arial"/>
          <w:color w:val="FF0000"/>
          <w:sz w:val="22"/>
        </w:rPr>
      </w:pPr>
    </w:p>
    <w:p w14:paraId="3B3BEA6C" w14:textId="1F9A155F" w:rsidR="009304DF" w:rsidRPr="009304DF" w:rsidRDefault="00D9325C" w:rsidP="009304DF">
      <w:pPr>
        <w:spacing w:line="0" w:lineRule="atLeast"/>
        <w:rPr>
          <w:rFonts w:cs="Arial"/>
          <w:sz w:val="22"/>
          <w:lang w:eastAsia="x-none"/>
        </w:rPr>
      </w:pPr>
      <w:r>
        <w:rPr>
          <w:rFonts w:cs="Arial"/>
          <w:sz w:val="22"/>
          <w:lang w:eastAsia="x-none"/>
        </w:rPr>
        <w:t>Kandidat</w:t>
      </w:r>
      <w:r w:rsidR="009304DF" w:rsidRPr="009304DF">
        <w:rPr>
          <w:rFonts w:cs="Arial"/>
          <w:sz w:val="22"/>
          <w:lang w:eastAsia="x-none"/>
        </w:rPr>
        <w:t xml:space="preserve"> v informacijskem sistemu e-JN v razdelek »Predračun« naloži izpolnjen obrazec Prijava na javno naročilo SEC 202</w:t>
      </w:r>
      <w:r w:rsidR="006A017A">
        <w:rPr>
          <w:rFonts w:cs="Arial"/>
          <w:sz w:val="22"/>
          <w:lang w:eastAsia="x-none"/>
        </w:rPr>
        <w:t>6</w:t>
      </w:r>
      <w:r w:rsidR="009304DF" w:rsidRPr="009304DF">
        <w:rPr>
          <w:rFonts w:cs="Arial"/>
          <w:sz w:val="22"/>
          <w:lang w:eastAsia="x-none"/>
        </w:rPr>
        <w:t xml:space="preserve"> v *.</w:t>
      </w:r>
      <w:proofErr w:type="spellStart"/>
      <w:r w:rsidR="009304DF" w:rsidRPr="009304DF">
        <w:rPr>
          <w:rFonts w:cs="Arial"/>
          <w:sz w:val="22"/>
          <w:lang w:eastAsia="x-none"/>
        </w:rPr>
        <w:t>pdf</w:t>
      </w:r>
      <w:proofErr w:type="spellEnd"/>
      <w:r w:rsidR="009304DF" w:rsidRPr="009304DF">
        <w:rPr>
          <w:rFonts w:cs="Arial"/>
          <w:sz w:val="22"/>
          <w:lang w:eastAsia="x-none"/>
        </w:rPr>
        <w:t xml:space="preserve"> datoteki, ki bo dostopen na javnem odpiranju ponudb.</w:t>
      </w:r>
    </w:p>
    <w:p w14:paraId="049D03E2" w14:textId="77777777" w:rsidR="009304DF" w:rsidRPr="009304DF" w:rsidRDefault="009304DF" w:rsidP="009304DF">
      <w:pPr>
        <w:spacing w:line="0" w:lineRule="atLeast"/>
        <w:rPr>
          <w:rFonts w:cs="Arial"/>
          <w:bCs/>
          <w:sz w:val="22"/>
          <w:u w:val="single"/>
          <w:lang w:eastAsia="x-none"/>
        </w:rPr>
      </w:pPr>
    </w:p>
    <w:p w14:paraId="2282635A" w14:textId="5E4B90FD" w:rsidR="005A677B" w:rsidRDefault="009304DF" w:rsidP="009304DF">
      <w:pPr>
        <w:autoSpaceDN w:val="0"/>
        <w:spacing w:line="0" w:lineRule="atLeast"/>
        <w:ind w:right="6"/>
        <w:textAlignment w:val="baseline"/>
        <w:rPr>
          <w:rFonts w:cs="Arial"/>
          <w:bCs/>
          <w:sz w:val="22"/>
        </w:rPr>
      </w:pPr>
      <w:r w:rsidRPr="009304DF">
        <w:rPr>
          <w:rFonts w:cs="Arial"/>
          <w:bCs/>
          <w:sz w:val="22"/>
          <w:lang w:eastAsia="zh-CN"/>
        </w:rPr>
        <w:t>Vnos ponudbenih vrednosti v informacijski sistem e-JN:</w:t>
      </w:r>
      <w:bookmarkStart w:id="168" w:name="_Hlk69367633"/>
      <w:bookmarkStart w:id="169" w:name="_Hlk87955941"/>
      <w:r w:rsidRPr="009304DF">
        <w:rPr>
          <w:rFonts w:cs="Arial"/>
          <w:bCs/>
          <w:sz w:val="22"/>
          <w:lang w:eastAsia="zh-CN"/>
        </w:rPr>
        <w:t xml:space="preserve"> </w:t>
      </w:r>
      <w:r w:rsidR="00FC317B">
        <w:rPr>
          <w:rFonts w:cs="Arial"/>
          <w:bCs/>
          <w:sz w:val="22"/>
        </w:rPr>
        <w:t>Kandidat</w:t>
      </w:r>
      <w:r w:rsidRPr="009304DF">
        <w:rPr>
          <w:rFonts w:cs="Arial"/>
          <w:bCs/>
          <w:sz w:val="22"/>
        </w:rPr>
        <w:t xml:space="preserve"> v sistem e-JN v razdelek »Skupna ponudbena vrednost« za </w:t>
      </w:r>
      <w:r w:rsidR="006A017A">
        <w:rPr>
          <w:rFonts w:cs="Arial"/>
          <w:bCs/>
          <w:sz w:val="22"/>
        </w:rPr>
        <w:t>kategorijo</w:t>
      </w:r>
      <w:r w:rsidR="64B1D38E" w:rsidRPr="0C0A1B38">
        <w:rPr>
          <w:rFonts w:cs="Arial"/>
          <w:sz w:val="22"/>
        </w:rPr>
        <w:t>,</w:t>
      </w:r>
      <w:r w:rsidR="006A017A">
        <w:rPr>
          <w:rFonts w:cs="Arial"/>
          <w:bCs/>
          <w:sz w:val="22"/>
        </w:rPr>
        <w:t xml:space="preserve"> za katero podaja prijavo</w:t>
      </w:r>
      <w:r w:rsidR="7D998A42" w:rsidRPr="0C0A1B38">
        <w:rPr>
          <w:rFonts w:cs="Arial"/>
          <w:sz w:val="22"/>
        </w:rPr>
        <w:t>,</w:t>
      </w:r>
      <w:r w:rsidRPr="009304DF">
        <w:rPr>
          <w:rFonts w:cs="Arial"/>
          <w:bCs/>
          <w:sz w:val="22"/>
        </w:rPr>
        <w:t xml:space="preserve"> v zato namenjen prostor prepiše ocenjeno</w:t>
      </w:r>
      <w:r w:rsidR="46669AED" w:rsidRPr="09127331">
        <w:rPr>
          <w:rFonts w:cs="Arial"/>
          <w:sz w:val="22"/>
        </w:rPr>
        <w:t xml:space="preserve"> </w:t>
      </w:r>
      <w:r w:rsidR="46669AED" w:rsidRPr="365AE511">
        <w:rPr>
          <w:rFonts w:cs="Arial"/>
          <w:sz w:val="22"/>
        </w:rPr>
        <w:t>vrednost</w:t>
      </w:r>
      <w:r w:rsidR="005A677B">
        <w:rPr>
          <w:rFonts w:cs="Arial"/>
          <w:bCs/>
          <w:sz w:val="22"/>
        </w:rPr>
        <w:t>, ki znaša</w:t>
      </w:r>
      <w:r w:rsidRPr="009304DF">
        <w:rPr>
          <w:rFonts w:cs="Arial"/>
          <w:bCs/>
          <w:sz w:val="22"/>
        </w:rPr>
        <w:t>:</w:t>
      </w:r>
    </w:p>
    <w:p w14:paraId="232E2067" w14:textId="6656E28F" w:rsidR="4D75C2D0" w:rsidRDefault="4D75C2D0" w:rsidP="4D75C2D0">
      <w:pPr>
        <w:spacing w:line="0" w:lineRule="atLeast"/>
        <w:ind w:right="6"/>
        <w:rPr>
          <w:rFonts w:cs="Arial"/>
          <w:sz w:val="22"/>
        </w:rPr>
      </w:pPr>
    </w:p>
    <w:p w14:paraId="15D8B073" w14:textId="34F5F56F" w:rsidR="00F422CF" w:rsidRDefault="009F147A" w:rsidP="00F3548F">
      <w:pPr>
        <w:autoSpaceDN w:val="0"/>
        <w:spacing w:line="0" w:lineRule="atLeast"/>
        <w:ind w:right="6"/>
        <w:textAlignment w:val="baseline"/>
        <w:rPr>
          <w:rFonts w:cs="Arial"/>
          <w:bCs/>
          <w:sz w:val="22"/>
        </w:rPr>
      </w:pPr>
      <w:r>
        <w:rPr>
          <w:rFonts w:cs="Arial"/>
          <w:sz w:val="22"/>
        </w:rPr>
        <w:t xml:space="preserve">-  </w:t>
      </w:r>
      <w:r w:rsidR="005A677B" w:rsidRPr="00F3548F">
        <w:rPr>
          <w:rFonts w:cs="Arial"/>
          <w:sz w:val="22"/>
        </w:rPr>
        <w:t xml:space="preserve">145.000.000,00 </w:t>
      </w:r>
      <w:r w:rsidR="005A677B" w:rsidRPr="00F3548F">
        <w:rPr>
          <w:rFonts w:cs="Arial"/>
          <w:bCs/>
          <w:sz w:val="22"/>
        </w:rPr>
        <w:t xml:space="preserve">EUR brez DDV ter znesek DDV </w:t>
      </w:r>
      <w:r w:rsidR="005A677B" w:rsidRPr="00F3548F">
        <w:rPr>
          <w:rFonts w:cs="Arial"/>
          <w:sz w:val="22"/>
        </w:rPr>
        <w:t xml:space="preserve">13.775.000,00 </w:t>
      </w:r>
      <w:r w:rsidR="005A677B" w:rsidRPr="00F3548F">
        <w:rPr>
          <w:rFonts w:cs="Arial"/>
          <w:bCs/>
          <w:sz w:val="22"/>
        </w:rPr>
        <w:t>EUR (izračunan po stopnji 9,5 %) za Kategorijo 1</w:t>
      </w:r>
      <w:r w:rsidR="005A677B" w:rsidRPr="00F3548F">
        <w:rPr>
          <w:rFonts w:cs="Arial"/>
          <w:sz w:val="22"/>
        </w:rPr>
        <w:t>,</w:t>
      </w:r>
    </w:p>
    <w:p w14:paraId="2FD70F5D" w14:textId="5AD56C01" w:rsidR="00D14823" w:rsidRDefault="00F422CF" w:rsidP="00F3548F">
      <w:pPr>
        <w:autoSpaceDN w:val="0"/>
        <w:spacing w:line="0" w:lineRule="atLeast"/>
        <w:ind w:right="6"/>
        <w:textAlignment w:val="baseline"/>
        <w:rPr>
          <w:rFonts w:cs="Arial"/>
          <w:bCs/>
          <w:sz w:val="22"/>
        </w:rPr>
      </w:pPr>
      <w:r>
        <w:rPr>
          <w:rFonts w:cs="Arial"/>
          <w:bCs/>
          <w:sz w:val="22"/>
        </w:rPr>
        <w:t xml:space="preserve"> </w:t>
      </w:r>
      <w:r w:rsidR="002D4C09" w:rsidRPr="00F3548F">
        <w:rPr>
          <w:rFonts w:cs="Arial"/>
          <w:bCs/>
          <w:sz w:val="22"/>
        </w:rPr>
        <w:t>50.000</w:t>
      </w:r>
      <w:r w:rsidR="008B5ADA" w:rsidRPr="00F3548F">
        <w:rPr>
          <w:rFonts w:cs="Arial"/>
          <w:bCs/>
          <w:sz w:val="22"/>
        </w:rPr>
        <w:t xml:space="preserve"> </w:t>
      </w:r>
      <w:r w:rsidR="005A677B" w:rsidRPr="00F3548F">
        <w:rPr>
          <w:rFonts w:cs="Arial"/>
          <w:bCs/>
          <w:sz w:val="22"/>
        </w:rPr>
        <w:t xml:space="preserve">EUR brez DDV ter znesek </w:t>
      </w:r>
      <w:r w:rsidR="002D4C09" w:rsidRPr="00F3548F">
        <w:rPr>
          <w:rFonts w:cs="Arial"/>
          <w:bCs/>
          <w:sz w:val="22"/>
        </w:rPr>
        <w:t>4.750,00</w:t>
      </w:r>
      <w:r w:rsidR="005A677B" w:rsidRPr="00F3548F">
        <w:rPr>
          <w:rFonts w:cs="Arial"/>
          <w:bCs/>
          <w:sz w:val="22"/>
        </w:rPr>
        <w:t xml:space="preserve"> EUR DDV (izračunan po stopnji 9,5 %) </w:t>
      </w:r>
    </w:p>
    <w:p w14:paraId="6FEC4E1C" w14:textId="77777777" w:rsidR="00D14823" w:rsidRDefault="00D14823" w:rsidP="00F3548F">
      <w:pPr>
        <w:autoSpaceDN w:val="0"/>
        <w:spacing w:line="0" w:lineRule="atLeast"/>
        <w:ind w:right="6"/>
        <w:textAlignment w:val="baseline"/>
        <w:rPr>
          <w:rFonts w:cs="Arial"/>
          <w:bCs/>
          <w:sz w:val="22"/>
        </w:rPr>
      </w:pPr>
    </w:p>
    <w:p w14:paraId="64BB6752" w14:textId="515D7950" w:rsidR="005A677B" w:rsidRPr="00D14823" w:rsidRDefault="00D14823" w:rsidP="00F422CF">
      <w:pPr>
        <w:autoSpaceDN w:val="0"/>
        <w:spacing w:line="0" w:lineRule="atLeast"/>
        <w:ind w:right="6"/>
        <w:textAlignment w:val="baseline"/>
        <w:rPr>
          <w:rFonts w:cs="Arial"/>
          <w:bCs/>
          <w:color w:val="FF0000"/>
          <w:sz w:val="22"/>
        </w:rPr>
      </w:pPr>
      <w:r>
        <w:rPr>
          <w:rFonts w:cs="Arial"/>
          <w:sz w:val="22"/>
        </w:rPr>
        <w:t>-  50</w:t>
      </w:r>
      <w:r w:rsidRPr="00F3548F">
        <w:rPr>
          <w:rFonts w:cs="Arial"/>
          <w:sz w:val="22"/>
        </w:rPr>
        <w:t>.000.000</w:t>
      </w:r>
      <w:r>
        <w:rPr>
          <w:rFonts w:cs="Arial"/>
          <w:sz w:val="22"/>
        </w:rPr>
        <w:t xml:space="preserve"> </w:t>
      </w:r>
      <w:r w:rsidRPr="00F3548F">
        <w:rPr>
          <w:rFonts w:cs="Arial"/>
          <w:bCs/>
          <w:sz w:val="22"/>
        </w:rPr>
        <w:t xml:space="preserve">EUR brez DDV </w:t>
      </w:r>
      <w:r w:rsidR="00F422CF" w:rsidRPr="00F3548F">
        <w:rPr>
          <w:rFonts w:cs="Arial"/>
          <w:bCs/>
          <w:sz w:val="22"/>
        </w:rPr>
        <w:t xml:space="preserve">ter znesek 4.750,00 EUR DDV (izračunan po stopnji 9,5 %) </w:t>
      </w:r>
      <w:r w:rsidR="005A677B" w:rsidRPr="00D14823">
        <w:rPr>
          <w:rFonts w:cs="Arial"/>
          <w:bCs/>
          <w:sz w:val="22"/>
        </w:rPr>
        <w:t>za Kategorijo 2</w:t>
      </w:r>
      <w:r w:rsidR="006C5F51" w:rsidRPr="00D14823">
        <w:rPr>
          <w:rFonts w:cs="Arial"/>
          <w:bCs/>
          <w:sz w:val="22"/>
        </w:rPr>
        <w:t xml:space="preserve"> </w:t>
      </w:r>
      <w:r w:rsidR="004B3D90" w:rsidRPr="00D14823">
        <w:rPr>
          <w:rFonts w:cs="Arial"/>
          <w:bCs/>
          <w:sz w:val="22"/>
        </w:rPr>
        <w:t>-</w:t>
      </w:r>
      <w:r w:rsidR="006C5F51" w:rsidRPr="00D14823">
        <w:rPr>
          <w:rFonts w:cs="Arial"/>
          <w:bCs/>
          <w:sz w:val="22"/>
        </w:rPr>
        <w:t xml:space="preserve"> </w:t>
      </w:r>
      <w:r w:rsidR="004B3D90" w:rsidRPr="00D14823">
        <w:rPr>
          <w:rFonts w:cs="Arial"/>
          <w:bCs/>
          <w:sz w:val="22"/>
        </w:rPr>
        <w:t>Pomurska regija</w:t>
      </w:r>
      <w:r w:rsidR="005A677B" w:rsidRPr="00D14823">
        <w:rPr>
          <w:rFonts w:cs="Arial"/>
          <w:bCs/>
          <w:sz w:val="22"/>
        </w:rPr>
        <w:t>,</w:t>
      </w:r>
      <w:r w:rsidR="008B5ADA" w:rsidRPr="00D14823" w:rsidDel="008B5ADA">
        <w:rPr>
          <w:rFonts w:cs="Arial"/>
          <w:bCs/>
          <w:color w:val="FF0000"/>
          <w:sz w:val="22"/>
        </w:rPr>
        <w:t xml:space="preserve"> </w:t>
      </w:r>
    </w:p>
    <w:p w14:paraId="55A3FCA6" w14:textId="304D2AF1" w:rsidR="4D75C2D0" w:rsidRDefault="4D75C2D0" w:rsidP="4D75C2D0">
      <w:pPr>
        <w:spacing w:line="0" w:lineRule="atLeast"/>
        <w:ind w:right="6"/>
        <w:rPr>
          <w:rFonts w:cs="Arial"/>
          <w:color w:val="FF0000"/>
          <w:sz w:val="22"/>
        </w:rPr>
      </w:pPr>
    </w:p>
    <w:p w14:paraId="304BA16A" w14:textId="4C08BF63" w:rsidR="008B5ADA" w:rsidRDefault="00A57D52" w:rsidP="008B5ADA">
      <w:pPr>
        <w:autoSpaceDN w:val="0"/>
        <w:spacing w:line="0" w:lineRule="atLeast"/>
        <w:ind w:right="6"/>
        <w:textAlignment w:val="baseline"/>
        <w:rPr>
          <w:rFonts w:cs="Arial"/>
          <w:bCs/>
          <w:sz w:val="22"/>
        </w:rPr>
      </w:pPr>
      <w:r>
        <w:rPr>
          <w:rFonts w:cs="Arial"/>
          <w:bCs/>
          <w:sz w:val="22"/>
        </w:rPr>
        <w:t xml:space="preserve">- </w:t>
      </w:r>
      <w:r w:rsidR="006C5F51">
        <w:rPr>
          <w:rFonts w:cs="Arial"/>
          <w:bCs/>
          <w:sz w:val="22"/>
        </w:rPr>
        <w:t>100</w:t>
      </w:r>
      <w:r>
        <w:rPr>
          <w:rFonts w:cs="Arial"/>
          <w:bCs/>
          <w:sz w:val="22"/>
        </w:rPr>
        <w:t xml:space="preserve">.000 EUR brez DDV ter znesek </w:t>
      </w:r>
      <w:r w:rsidR="006C5F51">
        <w:rPr>
          <w:rFonts w:cs="Arial"/>
          <w:bCs/>
          <w:sz w:val="22"/>
        </w:rPr>
        <w:t>9</w:t>
      </w:r>
      <w:r>
        <w:rPr>
          <w:rFonts w:cs="Arial"/>
          <w:bCs/>
          <w:sz w:val="22"/>
        </w:rPr>
        <w:t>.5</w:t>
      </w:r>
      <w:r w:rsidR="006C5F51">
        <w:rPr>
          <w:rFonts w:cs="Arial"/>
          <w:bCs/>
          <w:sz w:val="22"/>
        </w:rPr>
        <w:t>0</w:t>
      </w:r>
      <w:r>
        <w:rPr>
          <w:rFonts w:cs="Arial"/>
          <w:bCs/>
          <w:sz w:val="22"/>
        </w:rPr>
        <w:t xml:space="preserve">0,00 EUR DDV </w:t>
      </w:r>
      <w:r w:rsidRPr="005A677B">
        <w:rPr>
          <w:rFonts w:cs="Arial"/>
          <w:bCs/>
          <w:sz w:val="22"/>
        </w:rPr>
        <w:t>(izračunan po stopnji 9,5 %) za Kategorijo</w:t>
      </w:r>
      <w:r>
        <w:rPr>
          <w:rFonts w:cs="Arial"/>
          <w:bCs/>
          <w:sz w:val="22"/>
        </w:rPr>
        <w:t xml:space="preserve"> </w:t>
      </w:r>
      <w:r w:rsidR="006C5F51">
        <w:rPr>
          <w:rFonts w:cs="Arial"/>
          <w:bCs/>
          <w:sz w:val="22"/>
        </w:rPr>
        <w:t xml:space="preserve">3 </w:t>
      </w:r>
      <w:r>
        <w:rPr>
          <w:rFonts w:cs="Arial"/>
          <w:bCs/>
          <w:sz w:val="22"/>
        </w:rPr>
        <w:t>-</w:t>
      </w:r>
      <w:r w:rsidR="006C5F51">
        <w:rPr>
          <w:rFonts w:cs="Arial"/>
          <w:bCs/>
          <w:sz w:val="22"/>
        </w:rPr>
        <w:t xml:space="preserve"> Podravska </w:t>
      </w:r>
      <w:r>
        <w:rPr>
          <w:rFonts w:cs="Arial"/>
          <w:bCs/>
          <w:sz w:val="22"/>
        </w:rPr>
        <w:t>regija</w:t>
      </w:r>
      <w:r w:rsidR="003E6C52">
        <w:rPr>
          <w:rFonts w:cs="Arial"/>
          <w:bCs/>
          <w:sz w:val="22"/>
        </w:rPr>
        <w:t>,</w:t>
      </w:r>
    </w:p>
    <w:p w14:paraId="4B866AB5" w14:textId="518014E4" w:rsidR="53E1EBC8" w:rsidRDefault="53E1EBC8" w:rsidP="53E1EBC8">
      <w:pPr>
        <w:spacing w:line="0" w:lineRule="atLeast"/>
        <w:ind w:right="6"/>
        <w:rPr>
          <w:rFonts w:cs="Arial"/>
          <w:sz w:val="22"/>
        </w:rPr>
      </w:pPr>
    </w:p>
    <w:p w14:paraId="735C07C8" w14:textId="27C24DAC" w:rsidR="001C23D7" w:rsidRDefault="001C23D7" w:rsidP="008B5ADA">
      <w:pPr>
        <w:autoSpaceDN w:val="0"/>
        <w:spacing w:line="0" w:lineRule="atLeast"/>
        <w:ind w:right="6"/>
        <w:textAlignment w:val="baseline"/>
        <w:rPr>
          <w:rFonts w:cs="Arial"/>
          <w:bCs/>
          <w:sz w:val="22"/>
        </w:rPr>
      </w:pPr>
      <w:r>
        <w:rPr>
          <w:rFonts w:cs="Arial"/>
          <w:bCs/>
          <w:sz w:val="22"/>
        </w:rPr>
        <w:t>- 150.000 EUR brez DDV ter znesek 14.</w:t>
      </w:r>
      <w:r w:rsidR="001A4F26">
        <w:rPr>
          <w:rFonts w:cs="Arial"/>
          <w:bCs/>
          <w:sz w:val="22"/>
        </w:rPr>
        <w:t>2</w:t>
      </w:r>
      <w:r>
        <w:rPr>
          <w:rFonts w:cs="Arial"/>
          <w:bCs/>
          <w:sz w:val="22"/>
        </w:rPr>
        <w:t xml:space="preserve">50,00 EUR DDV </w:t>
      </w:r>
      <w:r w:rsidRPr="005A677B">
        <w:rPr>
          <w:rFonts w:cs="Arial"/>
          <w:bCs/>
          <w:sz w:val="22"/>
        </w:rPr>
        <w:t>(izračunan po stopnji 9,5 %) za Kategorijo</w:t>
      </w:r>
      <w:r>
        <w:rPr>
          <w:rFonts w:cs="Arial"/>
          <w:bCs/>
          <w:sz w:val="22"/>
        </w:rPr>
        <w:t xml:space="preserve"> </w:t>
      </w:r>
      <w:r w:rsidR="001A4F26">
        <w:rPr>
          <w:rFonts w:cs="Arial"/>
          <w:bCs/>
          <w:sz w:val="22"/>
        </w:rPr>
        <w:t xml:space="preserve">4 – Koroška </w:t>
      </w:r>
      <w:r>
        <w:rPr>
          <w:rFonts w:cs="Arial"/>
          <w:bCs/>
          <w:sz w:val="22"/>
        </w:rPr>
        <w:t>regija</w:t>
      </w:r>
      <w:r w:rsidR="003E6C52">
        <w:rPr>
          <w:rFonts w:cs="Arial"/>
          <w:bCs/>
          <w:sz w:val="22"/>
        </w:rPr>
        <w:t>,</w:t>
      </w:r>
    </w:p>
    <w:p w14:paraId="7B5B7DE9" w14:textId="149FC5C6" w:rsidR="53E1EBC8" w:rsidRDefault="53E1EBC8" w:rsidP="53E1EBC8">
      <w:pPr>
        <w:spacing w:line="0" w:lineRule="atLeast"/>
        <w:ind w:right="6"/>
        <w:rPr>
          <w:rFonts w:cs="Arial"/>
          <w:sz w:val="22"/>
        </w:rPr>
      </w:pPr>
    </w:p>
    <w:p w14:paraId="123C1E4D" w14:textId="5EE9B64F" w:rsidR="004F4C76" w:rsidRDefault="003440EB" w:rsidP="004F4C76">
      <w:pPr>
        <w:autoSpaceDN w:val="0"/>
        <w:spacing w:line="0" w:lineRule="atLeast"/>
        <w:ind w:right="6"/>
        <w:textAlignment w:val="baseline"/>
        <w:rPr>
          <w:rFonts w:cs="Arial"/>
          <w:bCs/>
          <w:sz w:val="22"/>
        </w:rPr>
      </w:pPr>
      <w:r>
        <w:rPr>
          <w:rFonts w:cs="Arial"/>
          <w:bCs/>
          <w:sz w:val="22"/>
        </w:rPr>
        <w:t xml:space="preserve">- </w:t>
      </w:r>
      <w:r w:rsidR="004F4C76">
        <w:rPr>
          <w:rFonts w:cs="Arial"/>
          <w:bCs/>
          <w:sz w:val="22"/>
        </w:rPr>
        <w:t xml:space="preserve">100.000 EUR brez DDV ter znesek 9.500,00 EUR DDV </w:t>
      </w:r>
      <w:r w:rsidR="004F4C76" w:rsidRPr="005A677B">
        <w:rPr>
          <w:rFonts w:cs="Arial"/>
          <w:bCs/>
          <w:sz w:val="22"/>
        </w:rPr>
        <w:t>(izračunan po stopnji 9,5 %) za Kategorijo</w:t>
      </w:r>
      <w:r w:rsidR="004F4C76">
        <w:rPr>
          <w:rFonts w:cs="Arial"/>
          <w:bCs/>
          <w:sz w:val="22"/>
        </w:rPr>
        <w:t xml:space="preserve"> 5 – Savinjska regija</w:t>
      </w:r>
      <w:r w:rsidR="003E6C52">
        <w:rPr>
          <w:rFonts w:cs="Arial"/>
          <w:bCs/>
          <w:sz w:val="22"/>
        </w:rPr>
        <w:t>,</w:t>
      </w:r>
      <w:r w:rsidR="00303B96">
        <w:rPr>
          <w:rFonts w:cs="Arial"/>
          <w:bCs/>
          <w:sz w:val="22"/>
        </w:rPr>
        <w:t xml:space="preserve"> </w:t>
      </w:r>
    </w:p>
    <w:p w14:paraId="4C365FE8" w14:textId="30CCBC4A" w:rsidR="53E1EBC8" w:rsidRDefault="53E1EBC8" w:rsidP="53E1EBC8">
      <w:pPr>
        <w:spacing w:line="0" w:lineRule="atLeast"/>
        <w:ind w:right="6"/>
        <w:rPr>
          <w:rFonts w:cs="Arial"/>
          <w:sz w:val="22"/>
        </w:rPr>
      </w:pPr>
    </w:p>
    <w:p w14:paraId="60D86FD7" w14:textId="35E22323" w:rsidR="00303B96" w:rsidRDefault="00303B96" w:rsidP="00303B96">
      <w:pPr>
        <w:autoSpaceDN w:val="0"/>
        <w:spacing w:line="0" w:lineRule="atLeast"/>
        <w:ind w:right="6"/>
        <w:textAlignment w:val="baseline"/>
        <w:rPr>
          <w:rFonts w:cs="Arial"/>
          <w:bCs/>
          <w:sz w:val="22"/>
        </w:rPr>
      </w:pPr>
      <w:r>
        <w:rPr>
          <w:rFonts w:cs="Arial"/>
          <w:bCs/>
          <w:sz w:val="22"/>
        </w:rPr>
        <w:lastRenderedPageBreak/>
        <w:t xml:space="preserve">- 50.000 EUR brez DDV ter znesek 4.750,00 EUR DDV </w:t>
      </w:r>
      <w:r w:rsidRPr="005A677B">
        <w:rPr>
          <w:rFonts w:cs="Arial"/>
          <w:bCs/>
          <w:sz w:val="22"/>
        </w:rPr>
        <w:t>(izračunan po stopnji 9,5 %) za Kategorijo</w:t>
      </w:r>
      <w:r>
        <w:rPr>
          <w:rFonts w:cs="Arial"/>
          <w:bCs/>
          <w:sz w:val="22"/>
        </w:rPr>
        <w:t xml:space="preserve"> 6 – Zasavska regija</w:t>
      </w:r>
      <w:r w:rsidRPr="005A677B">
        <w:rPr>
          <w:rFonts w:cs="Arial"/>
          <w:bCs/>
          <w:sz w:val="22"/>
        </w:rPr>
        <w:t>,</w:t>
      </w:r>
    </w:p>
    <w:p w14:paraId="0466C894" w14:textId="72368F6C" w:rsidR="53E1EBC8" w:rsidRDefault="53E1EBC8" w:rsidP="53E1EBC8">
      <w:pPr>
        <w:spacing w:line="0" w:lineRule="atLeast"/>
        <w:ind w:right="6"/>
        <w:rPr>
          <w:rFonts w:cs="Arial"/>
          <w:sz w:val="22"/>
        </w:rPr>
      </w:pPr>
    </w:p>
    <w:p w14:paraId="74F2C1C5" w14:textId="7FD54856" w:rsidR="00303B96" w:rsidRDefault="00303B96" w:rsidP="00303B96">
      <w:pPr>
        <w:autoSpaceDN w:val="0"/>
        <w:spacing w:line="0" w:lineRule="atLeast"/>
        <w:ind w:right="6"/>
        <w:textAlignment w:val="baseline"/>
        <w:rPr>
          <w:rFonts w:cs="Arial"/>
          <w:bCs/>
          <w:sz w:val="22"/>
        </w:rPr>
      </w:pPr>
      <w:r>
        <w:rPr>
          <w:rFonts w:cs="Arial"/>
          <w:bCs/>
          <w:sz w:val="22"/>
        </w:rPr>
        <w:t xml:space="preserve">- </w:t>
      </w:r>
      <w:r w:rsidRPr="005A677B" w:rsidDel="008B5ADA">
        <w:rPr>
          <w:rFonts w:cs="Arial"/>
          <w:bCs/>
          <w:color w:val="FF0000"/>
          <w:sz w:val="22"/>
        </w:rPr>
        <w:t xml:space="preserve"> </w:t>
      </w:r>
      <w:r>
        <w:rPr>
          <w:rFonts w:cs="Arial"/>
          <w:bCs/>
          <w:sz w:val="22"/>
        </w:rPr>
        <w:t xml:space="preserve">50.000 EUR brez DDV ter znesek 4.750,00 EUR DDV </w:t>
      </w:r>
      <w:r w:rsidRPr="005A677B">
        <w:rPr>
          <w:rFonts w:cs="Arial"/>
          <w:bCs/>
          <w:sz w:val="22"/>
        </w:rPr>
        <w:t>(izračunan po stopnji 9,5 %) za Kategorijo</w:t>
      </w:r>
      <w:r>
        <w:rPr>
          <w:rFonts w:cs="Arial"/>
          <w:bCs/>
          <w:sz w:val="22"/>
        </w:rPr>
        <w:t xml:space="preserve"> 7 – Posavska regija</w:t>
      </w:r>
      <w:r w:rsidRPr="005A677B">
        <w:rPr>
          <w:rFonts w:cs="Arial"/>
          <w:bCs/>
          <w:sz w:val="22"/>
        </w:rPr>
        <w:t>,</w:t>
      </w:r>
    </w:p>
    <w:p w14:paraId="4BC07B4A" w14:textId="6CBF8346" w:rsidR="53E1EBC8" w:rsidRDefault="53E1EBC8" w:rsidP="53E1EBC8">
      <w:pPr>
        <w:spacing w:line="0" w:lineRule="atLeast"/>
        <w:ind w:right="6"/>
        <w:rPr>
          <w:rFonts w:cs="Arial"/>
          <w:sz w:val="22"/>
        </w:rPr>
      </w:pPr>
    </w:p>
    <w:p w14:paraId="15D54425" w14:textId="47672CC7" w:rsidR="00303B96" w:rsidRDefault="00303B96" w:rsidP="00303B96">
      <w:pPr>
        <w:autoSpaceDN w:val="0"/>
        <w:spacing w:line="0" w:lineRule="atLeast"/>
        <w:ind w:right="6"/>
        <w:textAlignment w:val="baseline"/>
        <w:rPr>
          <w:rFonts w:cs="Arial"/>
          <w:bCs/>
          <w:color w:val="FF0000"/>
          <w:sz w:val="22"/>
        </w:rPr>
      </w:pPr>
      <w:r>
        <w:rPr>
          <w:rFonts w:cs="Arial"/>
          <w:bCs/>
          <w:sz w:val="22"/>
        </w:rPr>
        <w:t xml:space="preserve">- 50.000 EUR brez DDV ter znesek 4.750,00 EUR DDV </w:t>
      </w:r>
      <w:r w:rsidRPr="005A677B">
        <w:rPr>
          <w:rFonts w:cs="Arial"/>
          <w:bCs/>
          <w:sz w:val="22"/>
        </w:rPr>
        <w:t>(izračunan po stopnji 9,5 %) za Kategorijo</w:t>
      </w:r>
      <w:r>
        <w:rPr>
          <w:rFonts w:cs="Arial"/>
          <w:bCs/>
          <w:sz w:val="22"/>
        </w:rPr>
        <w:t xml:space="preserve"> 8 </w:t>
      </w:r>
      <w:r w:rsidR="003E6C52">
        <w:rPr>
          <w:rFonts w:cs="Arial"/>
          <w:bCs/>
          <w:sz w:val="22"/>
        </w:rPr>
        <w:t>–</w:t>
      </w:r>
      <w:r>
        <w:rPr>
          <w:rFonts w:cs="Arial"/>
          <w:bCs/>
          <w:sz w:val="22"/>
        </w:rPr>
        <w:t xml:space="preserve"> </w:t>
      </w:r>
      <w:r w:rsidR="003E6C52">
        <w:rPr>
          <w:rFonts w:cs="Arial"/>
          <w:bCs/>
          <w:sz w:val="22"/>
        </w:rPr>
        <w:t>Jugovzhodna Slovenija</w:t>
      </w:r>
      <w:r w:rsidRPr="005A677B">
        <w:rPr>
          <w:rFonts w:cs="Arial"/>
          <w:bCs/>
          <w:sz w:val="22"/>
        </w:rPr>
        <w:t>,</w:t>
      </w:r>
      <w:r w:rsidRPr="005A677B" w:rsidDel="008B5ADA">
        <w:rPr>
          <w:rFonts w:cs="Arial"/>
          <w:bCs/>
          <w:color w:val="FF0000"/>
          <w:sz w:val="22"/>
        </w:rPr>
        <w:t xml:space="preserve"> </w:t>
      </w:r>
    </w:p>
    <w:p w14:paraId="19679BE8" w14:textId="571A53C9" w:rsidR="53E1EBC8" w:rsidRDefault="53E1EBC8" w:rsidP="53E1EBC8">
      <w:pPr>
        <w:spacing w:line="0" w:lineRule="atLeast"/>
        <w:ind w:right="6"/>
        <w:rPr>
          <w:rFonts w:cs="Arial"/>
          <w:color w:val="FF0000"/>
          <w:sz w:val="22"/>
        </w:rPr>
      </w:pPr>
    </w:p>
    <w:p w14:paraId="62097442" w14:textId="7AFB9E2D" w:rsidR="003E6C52" w:rsidRPr="003F03C1" w:rsidRDefault="003F03C1" w:rsidP="003F03C1">
      <w:pPr>
        <w:autoSpaceDN w:val="0"/>
        <w:spacing w:line="0" w:lineRule="atLeast"/>
        <w:ind w:right="6"/>
        <w:textAlignment w:val="baseline"/>
        <w:rPr>
          <w:rFonts w:cs="Arial"/>
          <w:bCs/>
          <w:color w:val="FF0000"/>
          <w:sz w:val="22"/>
        </w:rPr>
      </w:pPr>
      <w:r>
        <w:rPr>
          <w:rFonts w:cs="Arial"/>
          <w:bCs/>
          <w:sz w:val="22"/>
        </w:rPr>
        <w:t xml:space="preserve">- </w:t>
      </w:r>
      <w:r w:rsidR="003E6C52" w:rsidRPr="003F03C1">
        <w:rPr>
          <w:rFonts w:cs="Arial"/>
          <w:bCs/>
          <w:sz w:val="22"/>
        </w:rPr>
        <w:t>100.000 EUR brez DDV ter znesek 9.500,00 EUR DDV (izračunan po stopnji 9,5 %) za Kategorijo 9 – Osrednjeslovenska regija,</w:t>
      </w:r>
    </w:p>
    <w:p w14:paraId="60256DA9" w14:textId="07B0F83C" w:rsidR="53E1EBC8" w:rsidRDefault="53E1EBC8" w:rsidP="53E1EBC8">
      <w:pPr>
        <w:spacing w:line="0" w:lineRule="atLeast"/>
        <w:ind w:right="6"/>
        <w:rPr>
          <w:rFonts w:cs="Arial"/>
          <w:sz w:val="22"/>
        </w:rPr>
      </w:pPr>
    </w:p>
    <w:p w14:paraId="463C6F39" w14:textId="40534E24" w:rsidR="003E6C52" w:rsidRDefault="003E6C52" w:rsidP="00303B96">
      <w:pPr>
        <w:autoSpaceDN w:val="0"/>
        <w:spacing w:line="0" w:lineRule="atLeast"/>
        <w:ind w:right="6"/>
        <w:textAlignment w:val="baseline"/>
        <w:rPr>
          <w:rFonts w:cs="Arial"/>
          <w:bCs/>
          <w:sz w:val="22"/>
        </w:rPr>
      </w:pPr>
      <w:r>
        <w:rPr>
          <w:rFonts w:cs="Arial"/>
          <w:bCs/>
          <w:sz w:val="22"/>
        </w:rPr>
        <w:t xml:space="preserve">- 150.000 EUR brez DDV ter znesek 14.250,00 EUR DDV </w:t>
      </w:r>
      <w:r w:rsidRPr="005A677B">
        <w:rPr>
          <w:rFonts w:cs="Arial"/>
          <w:bCs/>
          <w:sz w:val="22"/>
        </w:rPr>
        <w:t>(izračunan po stopnji 9,5 %) za Kategorijo</w:t>
      </w:r>
      <w:r>
        <w:rPr>
          <w:rFonts w:cs="Arial"/>
          <w:bCs/>
          <w:sz w:val="22"/>
        </w:rPr>
        <w:t xml:space="preserve"> 10– Gorenjska regija, </w:t>
      </w:r>
    </w:p>
    <w:p w14:paraId="1786F68A" w14:textId="5B818F6E" w:rsidR="53E1EBC8" w:rsidRDefault="53E1EBC8" w:rsidP="53E1EBC8">
      <w:pPr>
        <w:spacing w:line="0" w:lineRule="atLeast"/>
        <w:ind w:right="6"/>
        <w:rPr>
          <w:rFonts w:cs="Arial"/>
          <w:sz w:val="22"/>
        </w:rPr>
      </w:pPr>
    </w:p>
    <w:p w14:paraId="19461535" w14:textId="2A38BDBD" w:rsidR="003E6C52" w:rsidRDefault="003E6C52" w:rsidP="00303B96">
      <w:pPr>
        <w:autoSpaceDN w:val="0"/>
        <w:spacing w:line="0" w:lineRule="atLeast"/>
        <w:ind w:right="6"/>
        <w:textAlignment w:val="baseline"/>
        <w:rPr>
          <w:rFonts w:cs="Arial"/>
          <w:bCs/>
          <w:sz w:val="22"/>
        </w:rPr>
      </w:pPr>
      <w:r>
        <w:rPr>
          <w:rFonts w:cs="Arial"/>
          <w:bCs/>
          <w:sz w:val="22"/>
        </w:rPr>
        <w:t xml:space="preserve">- 100.000 EUR brez DDV ter znesek 9.500,00 EUR DDV </w:t>
      </w:r>
      <w:r w:rsidRPr="005A677B">
        <w:rPr>
          <w:rFonts w:cs="Arial"/>
          <w:bCs/>
          <w:sz w:val="22"/>
        </w:rPr>
        <w:t>(izračunan po stopnji 9,5 %) za Kategorijo</w:t>
      </w:r>
      <w:r>
        <w:rPr>
          <w:rFonts w:cs="Arial"/>
          <w:bCs/>
          <w:sz w:val="22"/>
        </w:rPr>
        <w:t xml:space="preserve"> 11 – Primorsko-notranjska regija,</w:t>
      </w:r>
    </w:p>
    <w:p w14:paraId="19D8BD32" w14:textId="0C411614" w:rsidR="53E1EBC8" w:rsidRDefault="53E1EBC8" w:rsidP="53E1EBC8">
      <w:pPr>
        <w:spacing w:line="0" w:lineRule="atLeast"/>
        <w:ind w:right="6"/>
        <w:rPr>
          <w:rFonts w:cs="Arial"/>
          <w:sz w:val="22"/>
        </w:rPr>
      </w:pPr>
    </w:p>
    <w:p w14:paraId="761A9B9D" w14:textId="4827FDD0" w:rsidR="003E6C52" w:rsidRDefault="003E6C52" w:rsidP="00303B96">
      <w:pPr>
        <w:autoSpaceDN w:val="0"/>
        <w:spacing w:line="0" w:lineRule="atLeast"/>
        <w:ind w:right="6"/>
        <w:textAlignment w:val="baseline"/>
        <w:rPr>
          <w:rFonts w:cs="Arial"/>
          <w:bCs/>
          <w:sz w:val="22"/>
        </w:rPr>
      </w:pPr>
      <w:r>
        <w:rPr>
          <w:rFonts w:cs="Arial"/>
          <w:bCs/>
          <w:sz w:val="22"/>
        </w:rPr>
        <w:t xml:space="preserve">- </w:t>
      </w:r>
      <w:r w:rsidR="00DB00F7">
        <w:rPr>
          <w:rFonts w:cs="Arial"/>
          <w:bCs/>
          <w:sz w:val="22"/>
        </w:rPr>
        <w:t xml:space="preserve">50.000 EUR brez DDV ter znesek 4.750,00 EUR DDV </w:t>
      </w:r>
      <w:r w:rsidR="00DB00F7" w:rsidRPr="005A677B">
        <w:rPr>
          <w:rFonts w:cs="Arial"/>
          <w:bCs/>
          <w:sz w:val="22"/>
        </w:rPr>
        <w:t>(izračunan po stopnji 9,5 %) za Kategorijo</w:t>
      </w:r>
      <w:r w:rsidR="00DB00F7">
        <w:rPr>
          <w:rFonts w:cs="Arial"/>
          <w:bCs/>
          <w:sz w:val="22"/>
        </w:rPr>
        <w:t xml:space="preserve"> 12 – Goriška regija in </w:t>
      </w:r>
    </w:p>
    <w:p w14:paraId="05771308" w14:textId="440A4D6B" w:rsidR="53E1EBC8" w:rsidRDefault="53E1EBC8" w:rsidP="53E1EBC8">
      <w:pPr>
        <w:spacing w:line="0" w:lineRule="atLeast"/>
        <w:ind w:right="6"/>
        <w:rPr>
          <w:rFonts w:cs="Arial"/>
          <w:sz w:val="22"/>
        </w:rPr>
      </w:pPr>
    </w:p>
    <w:p w14:paraId="1158CB58" w14:textId="751EC6D4" w:rsidR="00DB00F7" w:rsidRDefault="00DB00F7" w:rsidP="00303B96">
      <w:pPr>
        <w:autoSpaceDN w:val="0"/>
        <w:spacing w:line="0" w:lineRule="atLeast"/>
        <w:ind w:right="6"/>
        <w:textAlignment w:val="baseline"/>
        <w:rPr>
          <w:rFonts w:cs="Arial"/>
          <w:bCs/>
          <w:color w:val="FF0000"/>
          <w:sz w:val="22"/>
        </w:rPr>
      </w:pPr>
      <w:r>
        <w:rPr>
          <w:rFonts w:cs="Arial"/>
          <w:bCs/>
          <w:sz w:val="22"/>
        </w:rPr>
        <w:t xml:space="preserve">- 50.000 EUR brez DDV ter znesek 4.750,00 EUR DDV </w:t>
      </w:r>
      <w:r w:rsidRPr="005A677B">
        <w:rPr>
          <w:rFonts w:cs="Arial"/>
          <w:bCs/>
          <w:sz w:val="22"/>
        </w:rPr>
        <w:t>(izračunan po stopnji 9,5 %) za Kategorijo</w:t>
      </w:r>
      <w:r>
        <w:rPr>
          <w:rFonts w:cs="Arial"/>
          <w:bCs/>
          <w:sz w:val="22"/>
        </w:rPr>
        <w:t xml:space="preserve"> 13 – Obalno-kraška regija</w:t>
      </w:r>
      <w:r w:rsidR="00CE67EB">
        <w:rPr>
          <w:rFonts w:cs="Arial"/>
          <w:bCs/>
          <w:sz w:val="22"/>
        </w:rPr>
        <w:t xml:space="preserve">. </w:t>
      </w:r>
    </w:p>
    <w:p w14:paraId="3B7F97EB" w14:textId="684F8A16" w:rsidR="005A677B" w:rsidRDefault="00303B96" w:rsidP="009304DF">
      <w:pPr>
        <w:autoSpaceDN w:val="0"/>
        <w:spacing w:line="0" w:lineRule="atLeast"/>
        <w:ind w:right="6"/>
        <w:textAlignment w:val="baseline"/>
        <w:rPr>
          <w:rFonts w:cs="Arial"/>
          <w:bCs/>
          <w:color w:val="FF0000"/>
          <w:sz w:val="22"/>
        </w:rPr>
      </w:pPr>
      <w:r w:rsidRPr="005A677B" w:rsidDel="008B5ADA">
        <w:rPr>
          <w:rFonts w:cs="Arial"/>
          <w:bCs/>
          <w:color w:val="FF0000"/>
          <w:sz w:val="22"/>
        </w:rPr>
        <w:t xml:space="preserve"> </w:t>
      </w:r>
    </w:p>
    <w:p w14:paraId="16AAB5FE" w14:textId="303A4E9B" w:rsidR="009304DF" w:rsidRPr="009304DF" w:rsidRDefault="009304DF" w:rsidP="009304DF">
      <w:pPr>
        <w:autoSpaceDN w:val="0"/>
        <w:spacing w:line="0" w:lineRule="atLeast"/>
        <w:ind w:right="6"/>
        <w:textAlignment w:val="baseline"/>
        <w:rPr>
          <w:rFonts w:cs="Arial"/>
          <w:bCs/>
          <w:sz w:val="22"/>
        </w:rPr>
      </w:pPr>
      <w:r w:rsidRPr="009304DF">
        <w:rPr>
          <w:rFonts w:cs="Arial"/>
          <w:bCs/>
          <w:sz w:val="22"/>
        </w:rPr>
        <w:t xml:space="preserve">Znesek skupaj z davkom v EUR se izračuna samodejno. </w:t>
      </w:r>
    </w:p>
    <w:bookmarkEnd w:id="166"/>
    <w:bookmarkEnd w:id="168"/>
    <w:bookmarkEnd w:id="169"/>
    <w:p w14:paraId="76940618" w14:textId="77777777" w:rsidR="009304DF" w:rsidRDefault="009304DF" w:rsidP="009304DF"/>
    <w:p w14:paraId="2D8BB8FD" w14:textId="2C11A8BC" w:rsidR="00974AB6" w:rsidRPr="00083B88" w:rsidRDefault="00494ADA" w:rsidP="00AF1F2F">
      <w:pPr>
        <w:pStyle w:val="Naslov2"/>
        <w:rPr>
          <w:sz w:val="22"/>
          <w:szCs w:val="22"/>
        </w:rPr>
      </w:pPr>
      <w:bookmarkStart w:id="170" w:name="_Toc199957211"/>
      <w:r w:rsidRPr="00083B88">
        <w:rPr>
          <w:sz w:val="22"/>
          <w:szCs w:val="22"/>
        </w:rPr>
        <w:t>S</w:t>
      </w:r>
      <w:r w:rsidR="00974AB6" w:rsidRPr="00083B88">
        <w:rPr>
          <w:sz w:val="22"/>
          <w:szCs w:val="22"/>
        </w:rPr>
        <w:t>estavljanje p</w:t>
      </w:r>
      <w:r w:rsidR="007A79D9" w:rsidRPr="00083B88">
        <w:rPr>
          <w:sz w:val="22"/>
          <w:szCs w:val="22"/>
        </w:rPr>
        <w:t>rijave</w:t>
      </w:r>
      <w:bookmarkEnd w:id="170"/>
    </w:p>
    <w:p w14:paraId="08CADC1F" w14:textId="77777777" w:rsidR="006E4F24" w:rsidRPr="00083B88" w:rsidRDefault="006324A3" w:rsidP="006E4F24">
      <w:pPr>
        <w:pStyle w:val="Naslov3"/>
        <w:rPr>
          <w:sz w:val="22"/>
          <w:szCs w:val="22"/>
        </w:rPr>
      </w:pPr>
      <w:bookmarkStart w:id="171" w:name="_Toc464638554"/>
      <w:bookmarkStart w:id="172" w:name="_Toc464638557"/>
      <w:bookmarkStart w:id="173" w:name="_Toc464638559"/>
      <w:bookmarkStart w:id="174" w:name="_Toc336851749"/>
      <w:bookmarkStart w:id="175" w:name="_Toc336851797"/>
      <w:bookmarkStart w:id="176" w:name="_Toc199957212"/>
      <w:bookmarkStart w:id="177" w:name="_Toc336851748"/>
      <w:bookmarkStart w:id="178" w:name="_Toc336851796"/>
      <w:bookmarkEnd w:id="171"/>
      <w:bookmarkEnd w:id="172"/>
      <w:bookmarkEnd w:id="173"/>
      <w:r w:rsidRPr="00083B88">
        <w:rPr>
          <w:sz w:val="22"/>
          <w:szCs w:val="22"/>
        </w:rPr>
        <w:t>Obrazec »</w:t>
      </w:r>
      <w:bookmarkEnd w:id="174"/>
      <w:bookmarkEnd w:id="175"/>
      <w:r w:rsidR="00974AB6" w:rsidRPr="00083B88">
        <w:rPr>
          <w:sz w:val="22"/>
          <w:szCs w:val="22"/>
        </w:rPr>
        <w:t>ESPD</w:t>
      </w:r>
      <w:r w:rsidRPr="00083B88">
        <w:rPr>
          <w:sz w:val="22"/>
          <w:szCs w:val="22"/>
        </w:rPr>
        <w:t>«</w:t>
      </w:r>
      <w:r w:rsidR="00974AB6" w:rsidRPr="00083B88">
        <w:rPr>
          <w:sz w:val="22"/>
          <w:szCs w:val="22"/>
        </w:rPr>
        <w:t xml:space="preserve"> za vse gospodarske subjekte</w:t>
      </w:r>
      <w:bookmarkEnd w:id="176"/>
    </w:p>
    <w:p w14:paraId="696B5751" w14:textId="7ABC7B88" w:rsidR="00974AB6" w:rsidRPr="00083B88" w:rsidRDefault="00974AB6" w:rsidP="00AF1F2F">
      <w:pPr>
        <w:rPr>
          <w:sz w:val="22"/>
        </w:rPr>
      </w:pPr>
      <w:r w:rsidRPr="00083B88">
        <w:rPr>
          <w:sz w:val="22"/>
        </w:rPr>
        <w:t xml:space="preserve">Obrazec ESPD predstavlja uradno izjavo gospodarskega subjekta, da </w:t>
      </w:r>
      <w:r w:rsidR="00643603" w:rsidRPr="00083B88">
        <w:rPr>
          <w:sz w:val="22"/>
        </w:rPr>
        <w:t xml:space="preserve">zanj </w:t>
      </w:r>
      <w:r w:rsidRPr="00083B88">
        <w:rPr>
          <w:sz w:val="22"/>
        </w:rPr>
        <w:t xml:space="preserve">ne obstajajo razlogi za izključitev in da izpolnjuje pogoje za sodelovanje, hkrati pa zagotavlja ustrezne informacije, ki jih zahteva naročnik. </w:t>
      </w:r>
      <w:r w:rsidR="00442953" w:rsidRPr="00083B88">
        <w:rPr>
          <w:sz w:val="22"/>
        </w:rPr>
        <w:t xml:space="preserve">Obrazec ESPD </w:t>
      </w:r>
      <w:r w:rsidRPr="00083B88">
        <w:rPr>
          <w:sz w:val="22"/>
        </w:rPr>
        <w:t>vključuje tudi uradno izjavo o tem, da bo gospodarski subjekt na zahtevo in brez odlašanja sposoben predložiti dokazila</w:t>
      </w:r>
      <w:r w:rsidR="00442953" w:rsidRPr="00083B88">
        <w:rPr>
          <w:sz w:val="22"/>
        </w:rPr>
        <w:t>, ki dokazujejo neobstoj razlogov za izključitev oziroma izpolnjevanje pogojev za sodelovanje</w:t>
      </w:r>
      <w:r w:rsidRPr="00083B88">
        <w:rPr>
          <w:sz w:val="22"/>
        </w:rPr>
        <w:t>.</w:t>
      </w:r>
    </w:p>
    <w:p w14:paraId="2BDC1C86" w14:textId="07FA12AC" w:rsidR="00B867D6" w:rsidRPr="00083B88" w:rsidRDefault="00B867D6" w:rsidP="00AF1F2F">
      <w:pPr>
        <w:rPr>
          <w:sz w:val="22"/>
        </w:rPr>
      </w:pPr>
    </w:p>
    <w:p w14:paraId="1FAB0623" w14:textId="743AFAB8" w:rsidR="00B867D6" w:rsidRPr="00083B88" w:rsidRDefault="00B867D6" w:rsidP="00FC3C76">
      <w:pPr>
        <w:suppressAutoHyphens/>
        <w:autoSpaceDN w:val="0"/>
        <w:textAlignment w:val="baseline"/>
        <w:rPr>
          <w:rFonts w:cs="Arial"/>
          <w:sz w:val="22"/>
          <w:lang w:eastAsia="sl-SI"/>
        </w:rPr>
      </w:pPr>
      <w:r w:rsidRPr="00083B88">
        <w:rPr>
          <w:rFonts w:cs="Arial"/>
          <w:sz w:val="22"/>
          <w:lang w:eastAsia="sl-SI"/>
        </w:rPr>
        <w:t xml:space="preserve">S predložitvijo obrazca ESPD se šteje, da je </w:t>
      </w:r>
      <w:r w:rsidR="002E75A9">
        <w:rPr>
          <w:rFonts w:cs="Arial"/>
          <w:sz w:val="22"/>
          <w:lang w:eastAsia="sl-SI"/>
        </w:rPr>
        <w:t>kandidat</w:t>
      </w:r>
      <w:r w:rsidRPr="00083B88">
        <w:rPr>
          <w:rFonts w:cs="Arial"/>
          <w:sz w:val="22"/>
          <w:lang w:eastAsia="sl-SI"/>
        </w:rPr>
        <w:t xml:space="preserve"> podal tudi izjavo, da potrjuje, da ni povezan s funkcionarjem in po njegovem vedenju ni povezan z družinskim članom funkcionarja na način, določen v prvem odstavku 35. člena Zakona o integriteti in preprečevanju korupcije </w:t>
      </w:r>
      <w:r w:rsidR="006B4EAC" w:rsidRPr="00083B88">
        <w:rPr>
          <w:rFonts w:cs="Arial"/>
          <w:sz w:val="22"/>
          <w:lang w:eastAsia="sl-SI"/>
        </w:rPr>
        <w:t>(Uradni list RS, št. </w:t>
      </w:r>
      <w:hyperlink r:id="rId17" w:tgtFrame="_blank" w:tooltip="Zakon o integriteti in preprečevanju korupcije (uradno prečiščeno besedilo)" w:history="1">
        <w:r w:rsidR="006B4EAC" w:rsidRPr="00083B88">
          <w:rPr>
            <w:sz w:val="22"/>
            <w:lang w:eastAsia="sl-SI"/>
          </w:rPr>
          <w:t>69/11</w:t>
        </w:r>
      </w:hyperlink>
      <w:r w:rsidR="006B4EAC" w:rsidRPr="00083B88">
        <w:rPr>
          <w:rFonts w:cs="Arial"/>
          <w:sz w:val="22"/>
          <w:lang w:eastAsia="sl-SI"/>
        </w:rPr>
        <w:t> – uradno prečiščeno besedilo, </w:t>
      </w:r>
      <w:hyperlink r:id="rId18" w:tgtFrame="_blank" w:tooltip="Zakon o spremembah in dopolnitvah Zakona o integriteti in preprečevanju korupcije" w:history="1">
        <w:r w:rsidR="006B4EAC" w:rsidRPr="00083B88">
          <w:rPr>
            <w:sz w:val="22"/>
            <w:lang w:eastAsia="sl-SI"/>
          </w:rPr>
          <w:t>158/20</w:t>
        </w:r>
      </w:hyperlink>
      <w:r w:rsidR="006B4EAC" w:rsidRPr="00083B88">
        <w:rPr>
          <w:rFonts w:cs="Arial"/>
          <w:sz w:val="22"/>
          <w:lang w:eastAsia="sl-SI"/>
        </w:rPr>
        <w:t> in </w:t>
      </w:r>
      <w:hyperlink r:id="rId19" w:tgtFrame="_blank" w:tooltip="Zakon o debirokratizaciji" w:history="1">
        <w:r w:rsidR="006B4EAC" w:rsidRPr="00083B88">
          <w:rPr>
            <w:sz w:val="22"/>
            <w:lang w:eastAsia="sl-SI"/>
          </w:rPr>
          <w:t>3/22</w:t>
        </w:r>
      </w:hyperlink>
      <w:r w:rsidR="006B4EAC" w:rsidRPr="00083B88">
        <w:rPr>
          <w:rFonts w:cs="Arial"/>
          <w:sz w:val="22"/>
          <w:lang w:eastAsia="sl-SI"/>
        </w:rPr>
        <w:t xml:space="preserve"> – </w:t>
      </w:r>
      <w:proofErr w:type="spellStart"/>
      <w:r w:rsidR="006B4EAC" w:rsidRPr="00083B88">
        <w:rPr>
          <w:rFonts w:cs="Arial"/>
          <w:sz w:val="22"/>
          <w:lang w:eastAsia="sl-SI"/>
        </w:rPr>
        <w:t>ZDeb</w:t>
      </w:r>
      <w:proofErr w:type="spellEnd"/>
      <w:r w:rsidR="006B4EAC" w:rsidRPr="00083B88">
        <w:rPr>
          <w:rFonts w:cs="Arial"/>
          <w:sz w:val="22"/>
          <w:lang w:eastAsia="sl-SI"/>
        </w:rPr>
        <w:t xml:space="preserve">; v nadaljnjem besedilu: </w:t>
      </w:r>
      <w:proofErr w:type="spellStart"/>
      <w:r w:rsidR="006B4EAC" w:rsidRPr="00083B88">
        <w:rPr>
          <w:rFonts w:cs="Arial"/>
          <w:sz w:val="22"/>
          <w:lang w:eastAsia="sl-SI"/>
        </w:rPr>
        <w:t>ZIntPK</w:t>
      </w:r>
      <w:proofErr w:type="spellEnd"/>
      <w:r w:rsidR="006B4EAC" w:rsidRPr="00083B88">
        <w:rPr>
          <w:rFonts w:cs="Arial"/>
          <w:sz w:val="22"/>
          <w:lang w:eastAsia="sl-SI"/>
        </w:rPr>
        <w:t>)</w:t>
      </w:r>
      <w:r w:rsidRPr="00083B88">
        <w:rPr>
          <w:rFonts w:cs="Arial"/>
          <w:sz w:val="22"/>
          <w:lang w:eastAsia="sl-SI"/>
        </w:rPr>
        <w:t>.</w:t>
      </w:r>
    </w:p>
    <w:p w14:paraId="5601B842" w14:textId="77777777" w:rsidR="00974AB6" w:rsidRPr="00083B88" w:rsidRDefault="00974AB6" w:rsidP="00AF1F2F">
      <w:pPr>
        <w:rPr>
          <w:sz w:val="22"/>
        </w:rPr>
      </w:pPr>
    </w:p>
    <w:p w14:paraId="1B06A328" w14:textId="50E0624C" w:rsidR="00974AB6" w:rsidRPr="00083B88" w:rsidRDefault="00974AB6" w:rsidP="00AF1F2F">
      <w:pPr>
        <w:rPr>
          <w:rFonts w:cs="Arial"/>
          <w:sz w:val="22"/>
          <w:lang w:eastAsia="sl-SI"/>
        </w:rPr>
      </w:pPr>
      <w:r w:rsidRPr="00083B88">
        <w:rPr>
          <w:rFonts w:cs="Arial"/>
          <w:sz w:val="22"/>
          <w:lang w:eastAsia="sl-SI"/>
        </w:rPr>
        <w:t>Navedbe v ESPD in/ali dokazila, ki ji predloži gospodarski subjekt, morajo biti veljavni.</w:t>
      </w:r>
      <w:r w:rsidR="0043002D" w:rsidRPr="00083B88">
        <w:rPr>
          <w:rFonts w:cs="Arial"/>
          <w:sz w:val="22"/>
          <w:lang w:eastAsia="sl-SI"/>
        </w:rPr>
        <w:t xml:space="preserve"> </w:t>
      </w:r>
      <w:r w:rsidR="0043002D" w:rsidRPr="00083B88">
        <w:rPr>
          <w:rFonts w:eastAsiaTheme="minorHAnsi" w:cs="Arial"/>
          <w:sz w:val="22"/>
        </w:rPr>
        <w:t>S predložitvijo obrazca ESPD gospodarski subjekt potrdi, da izpolnjuje vse zahteve in pogoje naročnika in sprejema zahteve iz razpisne dokumentacije.</w:t>
      </w:r>
    </w:p>
    <w:p w14:paraId="68ADED93" w14:textId="77777777" w:rsidR="00974AB6" w:rsidRPr="00083B88" w:rsidRDefault="00974AB6" w:rsidP="00AF1F2F">
      <w:pPr>
        <w:rPr>
          <w:rFonts w:cs="Arial"/>
          <w:sz w:val="22"/>
          <w:lang w:eastAsia="sl-SI"/>
        </w:rPr>
      </w:pPr>
    </w:p>
    <w:p w14:paraId="73801B82" w14:textId="335E5EE6" w:rsidR="00974AB6" w:rsidRPr="00083B88" w:rsidRDefault="00974AB6" w:rsidP="00AF1F2F">
      <w:pPr>
        <w:rPr>
          <w:sz w:val="22"/>
        </w:rPr>
      </w:pPr>
      <w:r w:rsidRPr="00083B88">
        <w:rPr>
          <w:sz w:val="22"/>
        </w:rPr>
        <w:t xml:space="preserve">Gospodarski subjekt naročnikov obrazec ESPD (datoteka XML) uvozi na spletni </w:t>
      </w:r>
      <w:r w:rsidR="00FC3C76" w:rsidRPr="00083B88">
        <w:rPr>
          <w:sz w:val="22"/>
        </w:rPr>
        <w:t>povezavi</w:t>
      </w:r>
      <w:r w:rsidRPr="00083B88">
        <w:rPr>
          <w:sz w:val="22"/>
        </w:rPr>
        <w:t xml:space="preserve">: </w:t>
      </w:r>
      <w:hyperlink r:id="rId20" w:history="1">
        <w:r w:rsidR="00FC3C76" w:rsidRPr="00083B88">
          <w:rPr>
            <w:rStyle w:val="Hiperpovezava"/>
            <w:rFonts w:cs="Arial"/>
            <w:sz w:val="22"/>
          </w:rPr>
          <w:t>https://ejn.gov.si/espd</w:t>
        </w:r>
      </w:hyperlink>
      <w:r w:rsidR="00B76E89" w:rsidRPr="00083B88">
        <w:rPr>
          <w:sz w:val="22"/>
        </w:rPr>
        <w:t xml:space="preserve"> in</w:t>
      </w:r>
      <w:r w:rsidRPr="00083B88">
        <w:rPr>
          <w:sz w:val="22"/>
        </w:rPr>
        <w:t xml:space="preserve"> v njega neposredno vnese zahtevane podatke.</w:t>
      </w:r>
    </w:p>
    <w:p w14:paraId="14AC34C7" w14:textId="77777777" w:rsidR="00B76E89" w:rsidRPr="00083B88" w:rsidRDefault="00B76E89" w:rsidP="00AF1F2F">
      <w:pPr>
        <w:rPr>
          <w:sz w:val="22"/>
        </w:rPr>
      </w:pPr>
    </w:p>
    <w:p w14:paraId="2D717529" w14:textId="6B2D8B1F" w:rsidR="00B76E89" w:rsidRPr="00083B88" w:rsidRDefault="00B76E89" w:rsidP="00B76E89">
      <w:pPr>
        <w:rPr>
          <w:sz w:val="22"/>
        </w:rPr>
      </w:pPr>
      <w:r w:rsidRPr="00083B88">
        <w:rPr>
          <w:sz w:val="22"/>
        </w:rPr>
        <w:t xml:space="preserve">Izpolnjen </w:t>
      </w:r>
      <w:r w:rsidR="00B53D2E" w:rsidRPr="00083B88">
        <w:rPr>
          <w:sz w:val="22"/>
        </w:rPr>
        <w:t>(</w:t>
      </w:r>
      <w:r w:rsidRPr="00083B88">
        <w:rPr>
          <w:sz w:val="22"/>
        </w:rPr>
        <w:t>in podpisan ESPD</w:t>
      </w:r>
      <w:r w:rsidR="00B53D2E" w:rsidRPr="00083B88">
        <w:rPr>
          <w:sz w:val="22"/>
        </w:rPr>
        <w:t>)</w:t>
      </w:r>
      <w:r w:rsidRPr="00083B88">
        <w:rPr>
          <w:sz w:val="22"/>
        </w:rPr>
        <w:t xml:space="preserve"> mora biti v </w:t>
      </w:r>
      <w:r w:rsidR="00EE1833" w:rsidRPr="00083B88">
        <w:rPr>
          <w:sz w:val="22"/>
        </w:rPr>
        <w:t xml:space="preserve">prijavi </w:t>
      </w:r>
      <w:r w:rsidRPr="00083B88">
        <w:rPr>
          <w:sz w:val="22"/>
        </w:rPr>
        <w:t>priložen za vse gospodarske subjekte, ki v kakršni koli vlogi sodelujejo v p</w:t>
      </w:r>
      <w:r w:rsidR="0043002D" w:rsidRPr="00083B88">
        <w:rPr>
          <w:sz w:val="22"/>
        </w:rPr>
        <w:t>rijavi</w:t>
      </w:r>
      <w:r w:rsidRPr="00083B88">
        <w:rPr>
          <w:sz w:val="22"/>
        </w:rPr>
        <w:t xml:space="preserve"> (</w:t>
      </w:r>
      <w:r w:rsidR="0043002D" w:rsidRPr="00083B88">
        <w:rPr>
          <w:sz w:val="22"/>
        </w:rPr>
        <w:t>kandidat</w:t>
      </w:r>
      <w:r w:rsidRPr="00083B88">
        <w:rPr>
          <w:sz w:val="22"/>
        </w:rPr>
        <w:t xml:space="preserve">, sodelujoči </w:t>
      </w:r>
      <w:r w:rsidR="0043002D" w:rsidRPr="00083B88">
        <w:rPr>
          <w:sz w:val="22"/>
        </w:rPr>
        <w:t>gospodarski subjekt</w:t>
      </w:r>
      <w:r w:rsidRPr="00083B88">
        <w:rPr>
          <w:sz w:val="22"/>
        </w:rPr>
        <w:t xml:space="preserve"> v primeru skupne p</w:t>
      </w:r>
      <w:r w:rsidR="0043002D" w:rsidRPr="00083B88">
        <w:rPr>
          <w:sz w:val="22"/>
        </w:rPr>
        <w:t>rijave</w:t>
      </w:r>
      <w:r w:rsidRPr="00083B88">
        <w:rPr>
          <w:sz w:val="22"/>
        </w:rPr>
        <w:t xml:space="preserve">, gospodarski subjekti, na katerih kapacitete se sklicuje </w:t>
      </w:r>
      <w:r w:rsidR="0043002D" w:rsidRPr="00083B88">
        <w:rPr>
          <w:sz w:val="22"/>
        </w:rPr>
        <w:t>kandidat</w:t>
      </w:r>
      <w:r w:rsidRPr="00083B88">
        <w:rPr>
          <w:sz w:val="22"/>
        </w:rPr>
        <w:t xml:space="preserve"> in podizvajalci).  </w:t>
      </w:r>
    </w:p>
    <w:p w14:paraId="74A86894" w14:textId="77777777" w:rsidR="00B76E89" w:rsidRPr="00083B88" w:rsidRDefault="00B76E89" w:rsidP="00B76E89">
      <w:pPr>
        <w:rPr>
          <w:sz w:val="22"/>
        </w:rPr>
      </w:pPr>
    </w:p>
    <w:p w14:paraId="7BC0E8ED" w14:textId="16C0311D" w:rsidR="00C04C50" w:rsidRPr="00083B88" w:rsidRDefault="00A43301" w:rsidP="00C04C50">
      <w:pPr>
        <w:rPr>
          <w:sz w:val="22"/>
        </w:rPr>
      </w:pPr>
      <w:bookmarkStart w:id="179" w:name="_Hlk511905322"/>
      <w:r w:rsidRPr="00083B88">
        <w:rPr>
          <w:sz w:val="22"/>
        </w:rPr>
        <w:t>K</w:t>
      </w:r>
      <w:r w:rsidR="0043002D" w:rsidRPr="00083B88">
        <w:rPr>
          <w:sz w:val="22"/>
        </w:rPr>
        <w:t>andidat</w:t>
      </w:r>
      <w:r w:rsidR="00C04C50" w:rsidRPr="00083B88">
        <w:rPr>
          <w:sz w:val="22"/>
        </w:rPr>
        <w:t xml:space="preserve">, ki v sistemu e-JN oddaja </w:t>
      </w:r>
      <w:r w:rsidR="0043002D" w:rsidRPr="00083B88">
        <w:rPr>
          <w:sz w:val="22"/>
        </w:rPr>
        <w:t>prijavo</w:t>
      </w:r>
      <w:r w:rsidR="00C04C50" w:rsidRPr="00083B88">
        <w:rPr>
          <w:sz w:val="22"/>
        </w:rPr>
        <w:t xml:space="preserve">, naloži svoj ESPD v razdelek </w:t>
      </w:r>
      <w:r w:rsidR="009B6CA3" w:rsidRPr="00083B88">
        <w:rPr>
          <w:sz w:val="22"/>
        </w:rPr>
        <w:t xml:space="preserve">»Dokumenti«, del </w:t>
      </w:r>
      <w:r w:rsidR="00C04C50" w:rsidRPr="00083B88">
        <w:rPr>
          <w:sz w:val="22"/>
        </w:rPr>
        <w:t xml:space="preserve">»ESPD – ponudnik«, ESPD ostalih sodelujočih pa naloži v razdelek </w:t>
      </w:r>
      <w:r w:rsidR="009B6CA3" w:rsidRPr="00083B88">
        <w:rPr>
          <w:sz w:val="22"/>
        </w:rPr>
        <w:t xml:space="preserve">»Sodelujoči«, del </w:t>
      </w:r>
      <w:r w:rsidR="00C04C50" w:rsidRPr="00083B88">
        <w:rPr>
          <w:sz w:val="22"/>
        </w:rPr>
        <w:t xml:space="preserve">»ESPD </w:t>
      </w:r>
      <w:r w:rsidR="00C04C50" w:rsidRPr="00083B88">
        <w:rPr>
          <w:sz w:val="22"/>
        </w:rPr>
        <w:lastRenderedPageBreak/>
        <w:t xml:space="preserve">– ostali sodelujoči«. </w:t>
      </w:r>
      <w:r w:rsidRPr="00083B88">
        <w:rPr>
          <w:sz w:val="22"/>
        </w:rPr>
        <w:t>Kandidat</w:t>
      </w:r>
      <w:r w:rsidR="00C04C50" w:rsidRPr="00083B88">
        <w:rPr>
          <w:sz w:val="22"/>
        </w:rPr>
        <w:t xml:space="preserve">, ki v sistemu e-JN oddaja </w:t>
      </w:r>
      <w:r w:rsidRPr="00083B88">
        <w:rPr>
          <w:sz w:val="22"/>
        </w:rPr>
        <w:t>prijavo</w:t>
      </w:r>
      <w:r w:rsidR="00C04C50" w:rsidRPr="00083B88">
        <w:rPr>
          <w:sz w:val="22"/>
        </w:rPr>
        <w:t xml:space="preserve">, naloži elektronsko podpisan ESPD v </w:t>
      </w:r>
      <w:proofErr w:type="spellStart"/>
      <w:r w:rsidR="00C04C50" w:rsidRPr="00083B88">
        <w:rPr>
          <w:sz w:val="22"/>
        </w:rPr>
        <w:t>xml</w:t>
      </w:r>
      <w:proofErr w:type="spellEnd"/>
      <w:r w:rsidR="00C04C50" w:rsidRPr="00083B88">
        <w:rPr>
          <w:sz w:val="22"/>
        </w:rPr>
        <w:t xml:space="preserve">. obliki ali nepodpisan ESPD v </w:t>
      </w:r>
      <w:proofErr w:type="spellStart"/>
      <w:r w:rsidR="00C04C50" w:rsidRPr="00083B88">
        <w:rPr>
          <w:sz w:val="22"/>
        </w:rPr>
        <w:t>xml</w:t>
      </w:r>
      <w:proofErr w:type="spellEnd"/>
      <w:r w:rsidR="00C04C50" w:rsidRPr="00083B88">
        <w:rPr>
          <w:sz w:val="22"/>
        </w:rPr>
        <w:t xml:space="preserve">. obliki, </w:t>
      </w:r>
      <w:bookmarkStart w:id="180" w:name="_Hlk531606225"/>
      <w:r w:rsidR="00C04C50" w:rsidRPr="00083B88">
        <w:rPr>
          <w:sz w:val="22"/>
        </w:rPr>
        <w:t>pri čemer se v slednjem primeru v skladu Splošnimi pogoji uporabe sistema e-JN šteje, da je oddan pravno zavezujoč dokument, ki ima enako veljavnost kot podpisan</w:t>
      </w:r>
      <w:bookmarkEnd w:id="180"/>
      <w:r w:rsidR="00C04C50" w:rsidRPr="00083B88">
        <w:rPr>
          <w:sz w:val="22"/>
        </w:rPr>
        <w:t xml:space="preserve">. </w:t>
      </w:r>
    </w:p>
    <w:bookmarkEnd w:id="179"/>
    <w:p w14:paraId="32B4D358" w14:textId="77777777" w:rsidR="00B76E89" w:rsidRPr="00083B88" w:rsidRDefault="00B76E89" w:rsidP="00B76E89">
      <w:pPr>
        <w:rPr>
          <w:sz w:val="22"/>
        </w:rPr>
      </w:pPr>
    </w:p>
    <w:p w14:paraId="5E1CAB90" w14:textId="4D3F2570" w:rsidR="00B76E89" w:rsidRPr="00083B88" w:rsidRDefault="00B76E89" w:rsidP="00B76E89">
      <w:pPr>
        <w:rPr>
          <w:sz w:val="22"/>
        </w:rPr>
      </w:pPr>
      <w:r w:rsidRPr="00083B88">
        <w:rPr>
          <w:sz w:val="22"/>
        </w:rPr>
        <w:t xml:space="preserve">Za ostale sodelujoče </w:t>
      </w:r>
      <w:r w:rsidR="00EE1833" w:rsidRPr="00083B88">
        <w:rPr>
          <w:sz w:val="22"/>
        </w:rPr>
        <w:t xml:space="preserve">kandidat </w:t>
      </w:r>
      <w:r w:rsidRPr="00083B88">
        <w:rPr>
          <w:sz w:val="22"/>
        </w:rPr>
        <w:t xml:space="preserve">v razdelek </w:t>
      </w:r>
      <w:r w:rsidR="009B6CA3" w:rsidRPr="00083B88">
        <w:rPr>
          <w:sz w:val="22"/>
        </w:rPr>
        <w:t xml:space="preserve">»Sodelujoči«, del </w:t>
      </w:r>
      <w:r w:rsidRPr="00083B88">
        <w:rPr>
          <w:sz w:val="22"/>
        </w:rPr>
        <w:t xml:space="preserve">»ESPD – ostali sodelujoči« priloži </w:t>
      </w:r>
      <w:r w:rsidR="00B53D2E" w:rsidRPr="00083B88">
        <w:rPr>
          <w:sz w:val="22"/>
        </w:rPr>
        <w:t xml:space="preserve">lastnoročno </w:t>
      </w:r>
      <w:r w:rsidRPr="00083B88">
        <w:rPr>
          <w:sz w:val="22"/>
        </w:rPr>
        <w:t xml:space="preserve">podpisane ESPD v </w:t>
      </w:r>
      <w:proofErr w:type="spellStart"/>
      <w:r w:rsidRPr="00083B88">
        <w:rPr>
          <w:sz w:val="22"/>
        </w:rPr>
        <w:t>pdf</w:t>
      </w:r>
      <w:proofErr w:type="spellEnd"/>
      <w:r w:rsidRPr="00083B88">
        <w:rPr>
          <w:sz w:val="22"/>
        </w:rPr>
        <w:t xml:space="preserve">. obliki, ali v elektronski obliki podpisan </w:t>
      </w:r>
      <w:proofErr w:type="spellStart"/>
      <w:r w:rsidRPr="00083B88">
        <w:rPr>
          <w:sz w:val="22"/>
        </w:rPr>
        <w:t>xml</w:t>
      </w:r>
      <w:proofErr w:type="spellEnd"/>
      <w:r w:rsidRPr="00083B88">
        <w:rPr>
          <w:sz w:val="22"/>
        </w:rPr>
        <w:t xml:space="preserve">. </w:t>
      </w:r>
    </w:p>
    <w:p w14:paraId="0CEE8FED" w14:textId="77777777" w:rsidR="00B76E89" w:rsidRPr="00083B88" w:rsidRDefault="00B76E89" w:rsidP="00AF1F2F">
      <w:pPr>
        <w:rPr>
          <w:sz w:val="22"/>
        </w:rPr>
      </w:pPr>
    </w:p>
    <w:p w14:paraId="5188CFF5" w14:textId="77777777" w:rsidR="007A79D9" w:rsidRPr="00083B88" w:rsidRDefault="007A79D9" w:rsidP="00F422CF">
      <w:pPr>
        <w:pStyle w:val="Naslov3"/>
        <w:numPr>
          <w:ilvl w:val="2"/>
          <w:numId w:val="9"/>
        </w:numPr>
        <w:rPr>
          <w:rFonts w:cs="Arial"/>
          <w:sz w:val="22"/>
          <w:szCs w:val="22"/>
        </w:rPr>
      </w:pPr>
      <w:bookmarkStart w:id="181" w:name="_Toc466382905"/>
      <w:bookmarkStart w:id="182" w:name="_Toc466382906"/>
      <w:bookmarkStart w:id="183" w:name="_Toc529185760"/>
      <w:bookmarkStart w:id="184" w:name="_Toc199957213"/>
      <w:bookmarkEnd w:id="181"/>
      <w:bookmarkEnd w:id="182"/>
      <w:r w:rsidRPr="00083B88">
        <w:rPr>
          <w:rFonts w:cs="Arial"/>
          <w:sz w:val="22"/>
          <w:szCs w:val="22"/>
        </w:rPr>
        <w:t>Drugi dokumenti prijave</w:t>
      </w:r>
      <w:bookmarkEnd w:id="183"/>
      <w:bookmarkEnd w:id="184"/>
    </w:p>
    <w:p w14:paraId="089EC785" w14:textId="77777777" w:rsidR="007A79D9" w:rsidRPr="00083B88" w:rsidRDefault="007A79D9" w:rsidP="007A79D9">
      <w:pPr>
        <w:rPr>
          <w:rFonts w:cs="Arial"/>
          <w:sz w:val="22"/>
        </w:rPr>
      </w:pPr>
    </w:p>
    <w:p w14:paraId="4E58E0CE" w14:textId="0BC66E37" w:rsidR="007A79D9" w:rsidRPr="00083B88" w:rsidRDefault="007A79D9" w:rsidP="007A79D9">
      <w:pPr>
        <w:rPr>
          <w:rFonts w:cs="Arial"/>
          <w:sz w:val="22"/>
        </w:rPr>
      </w:pPr>
      <w:bookmarkStart w:id="185" w:name="_Hlk529183381"/>
      <w:r w:rsidRPr="00083B88">
        <w:rPr>
          <w:rFonts w:cs="Arial"/>
          <w:sz w:val="22"/>
        </w:rPr>
        <w:t xml:space="preserve">Gospodarski subjekt mora ostale dokumente prijavne dokumentacije naložiti v informacijski sistem e-JN v razdelek </w:t>
      </w:r>
      <w:r w:rsidR="0047368C" w:rsidRPr="00083B88">
        <w:rPr>
          <w:rFonts w:cs="Arial"/>
          <w:sz w:val="22"/>
        </w:rPr>
        <w:t xml:space="preserve">»Dokumenti, del </w:t>
      </w:r>
      <w:r w:rsidRPr="00083B88">
        <w:rPr>
          <w:rFonts w:cs="Arial"/>
          <w:sz w:val="22"/>
        </w:rPr>
        <w:t>»</w:t>
      </w:r>
      <w:r w:rsidR="00E100DD" w:rsidRPr="00083B88">
        <w:rPr>
          <w:rFonts w:cs="Arial"/>
          <w:sz w:val="22"/>
        </w:rPr>
        <w:t>Ostale priloge</w:t>
      </w:r>
      <w:r w:rsidRPr="00083B88">
        <w:rPr>
          <w:rFonts w:cs="Arial"/>
          <w:sz w:val="22"/>
        </w:rPr>
        <w:t>«.</w:t>
      </w:r>
    </w:p>
    <w:bookmarkEnd w:id="185"/>
    <w:p w14:paraId="42B50E1C" w14:textId="77777777" w:rsidR="007A79D9" w:rsidRPr="00083B88" w:rsidRDefault="007A79D9" w:rsidP="007A79D9">
      <w:pPr>
        <w:rPr>
          <w:rFonts w:cs="Arial"/>
          <w:sz w:val="22"/>
        </w:rPr>
      </w:pPr>
    </w:p>
    <w:p w14:paraId="57972BA6" w14:textId="0A160845" w:rsidR="002C427C" w:rsidRPr="00083B88" w:rsidRDefault="0047368C" w:rsidP="002C427C">
      <w:pPr>
        <w:pStyle w:val="Naslov2"/>
        <w:rPr>
          <w:sz w:val="22"/>
          <w:szCs w:val="22"/>
        </w:rPr>
      </w:pPr>
      <w:bookmarkStart w:id="186" w:name="_Toc509686755"/>
      <w:bookmarkStart w:id="187" w:name="_Toc509690863"/>
      <w:bookmarkStart w:id="188" w:name="_Toc509692020"/>
      <w:bookmarkStart w:id="189" w:name="_Toc467501200"/>
      <w:bookmarkStart w:id="190" w:name="_Toc467501201"/>
      <w:bookmarkStart w:id="191" w:name="_Toc509686761"/>
      <w:bookmarkStart w:id="192" w:name="_Toc509690869"/>
      <w:bookmarkStart w:id="193" w:name="_Toc509692026"/>
      <w:bookmarkStart w:id="194" w:name="_Toc199957214"/>
      <w:bookmarkEnd w:id="177"/>
      <w:bookmarkEnd w:id="178"/>
      <w:bookmarkEnd w:id="186"/>
      <w:bookmarkEnd w:id="187"/>
      <w:bookmarkEnd w:id="188"/>
      <w:bookmarkEnd w:id="189"/>
      <w:bookmarkEnd w:id="190"/>
      <w:bookmarkEnd w:id="191"/>
      <w:bookmarkEnd w:id="192"/>
      <w:bookmarkEnd w:id="193"/>
      <w:r w:rsidRPr="00083B88">
        <w:rPr>
          <w:sz w:val="22"/>
          <w:szCs w:val="22"/>
        </w:rPr>
        <w:t>D</w:t>
      </w:r>
      <w:r w:rsidR="0017436F" w:rsidRPr="00083B88">
        <w:rPr>
          <w:sz w:val="22"/>
          <w:szCs w:val="22"/>
        </w:rPr>
        <w:t xml:space="preserve">ruga določila za pripravo </w:t>
      </w:r>
      <w:r w:rsidR="00E100DD" w:rsidRPr="00083B88">
        <w:rPr>
          <w:sz w:val="22"/>
          <w:szCs w:val="22"/>
        </w:rPr>
        <w:t>prijave</w:t>
      </w:r>
      <w:bookmarkEnd w:id="194"/>
    </w:p>
    <w:p w14:paraId="5D72619C" w14:textId="3A17B7C9" w:rsidR="002C427C" w:rsidRPr="00083B88" w:rsidRDefault="002C427C" w:rsidP="002C427C">
      <w:pPr>
        <w:pStyle w:val="Naslov3"/>
        <w:rPr>
          <w:sz w:val="22"/>
          <w:szCs w:val="22"/>
        </w:rPr>
      </w:pPr>
      <w:bookmarkStart w:id="195" w:name="_Toc336851754"/>
      <w:bookmarkStart w:id="196" w:name="_Toc336851802"/>
      <w:bookmarkStart w:id="197" w:name="_Toc199957215"/>
      <w:r w:rsidRPr="00083B88">
        <w:rPr>
          <w:sz w:val="22"/>
          <w:szCs w:val="22"/>
        </w:rPr>
        <w:t>Skupna p</w:t>
      </w:r>
      <w:bookmarkEnd w:id="195"/>
      <w:bookmarkEnd w:id="196"/>
      <w:r w:rsidR="00E100DD" w:rsidRPr="00083B88">
        <w:rPr>
          <w:sz w:val="22"/>
          <w:szCs w:val="22"/>
        </w:rPr>
        <w:t>rijava</w:t>
      </w:r>
      <w:bookmarkEnd w:id="197"/>
    </w:p>
    <w:p w14:paraId="293C483D" w14:textId="49E1279E" w:rsidR="002C427C" w:rsidRPr="00083B88" w:rsidRDefault="002C427C" w:rsidP="002C427C">
      <w:pPr>
        <w:rPr>
          <w:sz w:val="22"/>
        </w:rPr>
      </w:pPr>
      <w:r w:rsidRPr="00083B88">
        <w:rPr>
          <w:sz w:val="22"/>
        </w:rPr>
        <w:t xml:space="preserve">V primeru, da skupina </w:t>
      </w:r>
      <w:r w:rsidR="00A43301" w:rsidRPr="00083B88">
        <w:rPr>
          <w:sz w:val="22"/>
        </w:rPr>
        <w:t>gospodarskih subjektov</w:t>
      </w:r>
      <w:r w:rsidR="00097A70" w:rsidRPr="00083B88">
        <w:rPr>
          <w:sz w:val="22"/>
        </w:rPr>
        <w:t xml:space="preserve"> </w:t>
      </w:r>
      <w:r w:rsidRPr="00083B88">
        <w:rPr>
          <w:sz w:val="22"/>
        </w:rPr>
        <w:t xml:space="preserve">predloži skupno </w:t>
      </w:r>
      <w:r w:rsidR="00A43301" w:rsidRPr="00083B88">
        <w:rPr>
          <w:sz w:val="22"/>
        </w:rPr>
        <w:t>prijavo</w:t>
      </w:r>
      <w:r w:rsidRPr="00083B88">
        <w:rPr>
          <w:sz w:val="22"/>
        </w:rPr>
        <w:t xml:space="preserve">, mora vsak </w:t>
      </w:r>
      <w:r w:rsidR="00A43301" w:rsidRPr="00083B88">
        <w:rPr>
          <w:sz w:val="22"/>
        </w:rPr>
        <w:t xml:space="preserve">gospodarski subjekt </w:t>
      </w:r>
      <w:r w:rsidRPr="00083B88">
        <w:rPr>
          <w:sz w:val="22"/>
        </w:rPr>
        <w:t>izpolnjevati vse pogoje</w:t>
      </w:r>
      <w:r w:rsidR="001C6056" w:rsidRPr="00083B88">
        <w:rPr>
          <w:sz w:val="22"/>
        </w:rPr>
        <w:t xml:space="preserve">, </w:t>
      </w:r>
      <w:r w:rsidR="001C6056" w:rsidRPr="00DE32CE">
        <w:rPr>
          <w:sz w:val="22"/>
        </w:rPr>
        <w:t>določene v točkah</w:t>
      </w:r>
      <w:r w:rsidR="00FE70EE" w:rsidRPr="00DE32CE">
        <w:rPr>
          <w:sz w:val="22"/>
        </w:rPr>
        <w:t xml:space="preserve"> </w:t>
      </w:r>
      <w:r w:rsidR="00DE32CE" w:rsidRPr="00DE32CE">
        <w:rPr>
          <w:sz w:val="22"/>
        </w:rPr>
        <w:t>9.1</w:t>
      </w:r>
      <w:r w:rsidR="00DE32CE">
        <w:rPr>
          <w:sz w:val="22"/>
        </w:rPr>
        <w:t>. do 9.1.6.</w:t>
      </w:r>
      <w:r w:rsidR="00A0456C" w:rsidRPr="00083B88">
        <w:rPr>
          <w:sz w:val="22"/>
        </w:rPr>
        <w:t xml:space="preserve"> Vsi </w:t>
      </w:r>
      <w:r w:rsidR="00A43301" w:rsidRPr="00083B88">
        <w:rPr>
          <w:sz w:val="22"/>
        </w:rPr>
        <w:t>gospodarski subjekti</w:t>
      </w:r>
      <w:r w:rsidR="00A0456C" w:rsidRPr="00083B88">
        <w:rPr>
          <w:sz w:val="22"/>
        </w:rPr>
        <w:t xml:space="preserve"> v skupni </w:t>
      </w:r>
      <w:r w:rsidR="00CD59FB" w:rsidRPr="00083B88">
        <w:rPr>
          <w:sz w:val="22"/>
        </w:rPr>
        <w:t>prijavi</w:t>
      </w:r>
      <w:r w:rsidR="00A0456C" w:rsidRPr="00083B88">
        <w:rPr>
          <w:sz w:val="22"/>
        </w:rPr>
        <w:t xml:space="preserve"> morajo podati dokumente, ki se nanašajo na dokazovanje navedenih pogojev, posamično.</w:t>
      </w:r>
    </w:p>
    <w:p w14:paraId="08AC099B" w14:textId="77777777" w:rsidR="00A0456C" w:rsidRPr="00083B88" w:rsidRDefault="00A0456C" w:rsidP="002C427C">
      <w:pPr>
        <w:rPr>
          <w:sz w:val="22"/>
        </w:rPr>
      </w:pPr>
    </w:p>
    <w:p w14:paraId="6F3F3CC0" w14:textId="6CCBB15D" w:rsidR="00D432DE" w:rsidRPr="00083B88" w:rsidRDefault="00D432DE" w:rsidP="00D432DE">
      <w:pPr>
        <w:rPr>
          <w:sz w:val="22"/>
        </w:rPr>
      </w:pPr>
      <w:r w:rsidRPr="00083B88">
        <w:rPr>
          <w:sz w:val="22"/>
        </w:rPr>
        <w:t xml:space="preserve">Vsi </w:t>
      </w:r>
      <w:r w:rsidR="00CD59FB" w:rsidRPr="00083B88">
        <w:rPr>
          <w:sz w:val="22"/>
        </w:rPr>
        <w:t>gospodarski subjekti</w:t>
      </w:r>
      <w:r w:rsidRPr="00083B88">
        <w:rPr>
          <w:sz w:val="22"/>
        </w:rPr>
        <w:t xml:space="preserve"> v skupni </w:t>
      </w:r>
      <w:r w:rsidR="00CD59FB" w:rsidRPr="00083B88">
        <w:rPr>
          <w:sz w:val="22"/>
        </w:rPr>
        <w:t>prijavi</w:t>
      </w:r>
      <w:r w:rsidRPr="00083B88">
        <w:rPr>
          <w:sz w:val="22"/>
        </w:rPr>
        <w:t xml:space="preserve"> morajo izpolniti ESPD posamično in v njem navesti vse zahtevane podatke.</w:t>
      </w:r>
    </w:p>
    <w:p w14:paraId="680A7BD9" w14:textId="77777777" w:rsidR="00D432DE" w:rsidRPr="00083B88" w:rsidRDefault="00D432DE" w:rsidP="002C427C">
      <w:pPr>
        <w:rPr>
          <w:sz w:val="22"/>
        </w:rPr>
      </w:pPr>
    </w:p>
    <w:p w14:paraId="60E4BBEA" w14:textId="21479CAE" w:rsidR="00A0456C" w:rsidRPr="00083B88" w:rsidRDefault="00A0456C" w:rsidP="002C427C">
      <w:pPr>
        <w:rPr>
          <w:sz w:val="22"/>
        </w:rPr>
      </w:pPr>
      <w:r w:rsidRPr="00083B88">
        <w:rPr>
          <w:sz w:val="22"/>
        </w:rPr>
        <w:t xml:space="preserve">V primeru skupne </w:t>
      </w:r>
      <w:r w:rsidR="00CD59FB" w:rsidRPr="00083B88">
        <w:rPr>
          <w:sz w:val="22"/>
        </w:rPr>
        <w:t>prijave</w:t>
      </w:r>
      <w:r w:rsidRPr="00083B88">
        <w:rPr>
          <w:sz w:val="22"/>
        </w:rPr>
        <w:t xml:space="preserve"> naj pravne osebe v obrazcu »</w:t>
      </w:r>
      <w:r w:rsidR="007149CA" w:rsidRPr="00083B88">
        <w:rPr>
          <w:sz w:val="22"/>
        </w:rPr>
        <w:t>ESPD</w:t>
      </w:r>
      <w:r w:rsidRPr="00083B88">
        <w:rPr>
          <w:sz w:val="22"/>
        </w:rPr>
        <w:t xml:space="preserve">« navedejo vse, ki bodo sodelovali v tej skupni </w:t>
      </w:r>
      <w:r w:rsidR="00CD59FB" w:rsidRPr="00083B88">
        <w:rPr>
          <w:sz w:val="22"/>
        </w:rPr>
        <w:t>prijavi</w:t>
      </w:r>
      <w:r w:rsidR="00B53D2E" w:rsidRPr="00083B88">
        <w:rPr>
          <w:sz w:val="22"/>
        </w:rPr>
        <w:t xml:space="preserve"> (v oddelku A Dela II ESPD)</w:t>
      </w:r>
      <w:r w:rsidRPr="00083B88">
        <w:rPr>
          <w:sz w:val="22"/>
        </w:rPr>
        <w:t xml:space="preserve">. </w:t>
      </w:r>
      <w:r w:rsidR="00CD59FB" w:rsidRPr="00083B88">
        <w:rPr>
          <w:sz w:val="22"/>
        </w:rPr>
        <w:t>Gospodarski subjekti</w:t>
      </w:r>
      <w:r w:rsidRPr="00083B88">
        <w:rPr>
          <w:sz w:val="22"/>
        </w:rPr>
        <w:t xml:space="preserve">, ki nastopajo v skupni </w:t>
      </w:r>
      <w:r w:rsidR="00CD59FB" w:rsidRPr="00083B88">
        <w:rPr>
          <w:sz w:val="22"/>
        </w:rPr>
        <w:t>prijavi</w:t>
      </w:r>
      <w:r w:rsidRPr="00083B88">
        <w:rPr>
          <w:sz w:val="22"/>
        </w:rPr>
        <w:t>, lahko navedejo tudi eno izmed pravnih oseb</w:t>
      </w:r>
      <w:r w:rsidR="00E30CD0" w:rsidRPr="00083B88">
        <w:rPr>
          <w:sz w:val="22"/>
        </w:rPr>
        <w:t>,</w:t>
      </w:r>
      <w:r w:rsidRPr="00083B88">
        <w:rPr>
          <w:sz w:val="22"/>
        </w:rPr>
        <w:t xml:space="preserve"> s katero bo naročnik komuniciral</w:t>
      </w:r>
      <w:r w:rsidR="00EC4178" w:rsidRPr="00083B88">
        <w:rPr>
          <w:sz w:val="22"/>
        </w:rPr>
        <w:t xml:space="preserve"> do sprejema odločitve o </w:t>
      </w:r>
      <w:r w:rsidR="00CD59FB" w:rsidRPr="00083B88">
        <w:rPr>
          <w:sz w:val="22"/>
        </w:rPr>
        <w:t>priznanju sposobnosti</w:t>
      </w:r>
      <w:r w:rsidRPr="00083B88">
        <w:rPr>
          <w:sz w:val="22"/>
        </w:rPr>
        <w:t xml:space="preserve">, v nasprotnem primeru bo naročnik vse dokumente </w:t>
      </w:r>
      <w:r w:rsidR="00EC5C94" w:rsidRPr="00083B88">
        <w:rPr>
          <w:sz w:val="22"/>
        </w:rPr>
        <w:t>naslavljal</w:t>
      </w:r>
      <w:r w:rsidRPr="00083B88">
        <w:rPr>
          <w:sz w:val="22"/>
        </w:rPr>
        <w:t xml:space="preserve"> na vse </w:t>
      </w:r>
      <w:r w:rsidR="00CD59FB" w:rsidRPr="00083B88">
        <w:rPr>
          <w:sz w:val="22"/>
        </w:rPr>
        <w:t>gospodarske subjekte</w:t>
      </w:r>
      <w:r w:rsidRPr="00083B88">
        <w:rPr>
          <w:sz w:val="22"/>
        </w:rPr>
        <w:t xml:space="preserve">, ki bodo sodelovali v skupni </w:t>
      </w:r>
      <w:r w:rsidR="00CD59FB" w:rsidRPr="00083B88">
        <w:rPr>
          <w:sz w:val="22"/>
        </w:rPr>
        <w:t>prijavi</w:t>
      </w:r>
      <w:r w:rsidRPr="00083B88">
        <w:rPr>
          <w:sz w:val="22"/>
        </w:rPr>
        <w:t>.</w:t>
      </w:r>
    </w:p>
    <w:p w14:paraId="4209DCD8" w14:textId="77777777" w:rsidR="003D588D" w:rsidRPr="00083B88" w:rsidRDefault="003D588D" w:rsidP="002C427C">
      <w:pPr>
        <w:rPr>
          <w:sz w:val="22"/>
        </w:rPr>
      </w:pPr>
    </w:p>
    <w:p w14:paraId="764D58E0" w14:textId="7AD43D48" w:rsidR="003D588D" w:rsidRPr="00083B88" w:rsidRDefault="003D588D" w:rsidP="002C427C">
      <w:pPr>
        <w:rPr>
          <w:sz w:val="22"/>
        </w:rPr>
      </w:pPr>
      <w:r w:rsidRPr="00083B88">
        <w:rPr>
          <w:sz w:val="22"/>
        </w:rPr>
        <w:t xml:space="preserve">V kolikor skupna </w:t>
      </w:r>
      <w:r w:rsidR="00E100DD" w:rsidRPr="00083B88">
        <w:rPr>
          <w:sz w:val="22"/>
        </w:rPr>
        <w:t>prijava</w:t>
      </w:r>
      <w:r w:rsidRPr="00083B88">
        <w:rPr>
          <w:sz w:val="22"/>
        </w:rPr>
        <w:t xml:space="preserve"> ni podana za vse </w:t>
      </w:r>
      <w:r w:rsidR="00CD59FB" w:rsidRPr="00083B88">
        <w:rPr>
          <w:sz w:val="22"/>
        </w:rPr>
        <w:t>kategorije</w:t>
      </w:r>
      <w:r w:rsidRPr="00083B88">
        <w:rPr>
          <w:sz w:val="22"/>
        </w:rPr>
        <w:t xml:space="preserve">, naj bo iz navedbe razvidno, za katere </w:t>
      </w:r>
      <w:r w:rsidR="00CD59FB" w:rsidRPr="00083B88">
        <w:rPr>
          <w:sz w:val="22"/>
        </w:rPr>
        <w:t xml:space="preserve">kategorije </w:t>
      </w:r>
      <w:r w:rsidRPr="00083B88">
        <w:rPr>
          <w:sz w:val="22"/>
        </w:rPr>
        <w:t xml:space="preserve">je podana skupna </w:t>
      </w:r>
      <w:r w:rsidR="00CD59FB" w:rsidRPr="00083B88">
        <w:rPr>
          <w:sz w:val="22"/>
        </w:rPr>
        <w:t>prijava</w:t>
      </w:r>
      <w:r w:rsidRPr="00083B88">
        <w:rPr>
          <w:sz w:val="22"/>
        </w:rPr>
        <w:t xml:space="preserve">, in kateri skupni </w:t>
      </w:r>
      <w:r w:rsidR="00CD59FB" w:rsidRPr="00083B88">
        <w:rPr>
          <w:sz w:val="22"/>
        </w:rPr>
        <w:t>gospodarski subjekti</w:t>
      </w:r>
      <w:r w:rsidRPr="00083B88">
        <w:rPr>
          <w:sz w:val="22"/>
        </w:rPr>
        <w:t xml:space="preserve"> oddajajo </w:t>
      </w:r>
      <w:r w:rsidR="00CD59FB" w:rsidRPr="00083B88">
        <w:rPr>
          <w:sz w:val="22"/>
        </w:rPr>
        <w:t xml:space="preserve">prijavo </w:t>
      </w:r>
      <w:r w:rsidRPr="00083B88">
        <w:rPr>
          <w:sz w:val="22"/>
        </w:rPr>
        <w:t>za posamezn</w:t>
      </w:r>
      <w:r w:rsidR="00CD59FB" w:rsidRPr="00083B88">
        <w:rPr>
          <w:sz w:val="22"/>
        </w:rPr>
        <w:t>o</w:t>
      </w:r>
      <w:r w:rsidRPr="00083B88">
        <w:rPr>
          <w:sz w:val="22"/>
        </w:rPr>
        <w:t xml:space="preserve"> </w:t>
      </w:r>
      <w:r w:rsidR="00CD59FB" w:rsidRPr="00083B88">
        <w:rPr>
          <w:sz w:val="22"/>
        </w:rPr>
        <w:t>kategorijo</w:t>
      </w:r>
      <w:r w:rsidRPr="00083B88">
        <w:rPr>
          <w:sz w:val="22"/>
        </w:rPr>
        <w:t>.</w:t>
      </w:r>
    </w:p>
    <w:p w14:paraId="10578CF4" w14:textId="77777777" w:rsidR="003D588D" w:rsidRPr="00083B88" w:rsidRDefault="003D588D" w:rsidP="002C427C">
      <w:pPr>
        <w:rPr>
          <w:sz w:val="22"/>
        </w:rPr>
      </w:pPr>
    </w:p>
    <w:p w14:paraId="69826C3F" w14:textId="2315DF21" w:rsidR="00DE32CE" w:rsidRPr="00A521D8" w:rsidRDefault="00A0456C" w:rsidP="00DE32CE">
      <w:pPr>
        <w:rPr>
          <w:b/>
          <w:bCs/>
          <w:sz w:val="22"/>
        </w:rPr>
      </w:pPr>
      <w:r w:rsidRPr="00DE32CE">
        <w:rPr>
          <w:sz w:val="22"/>
        </w:rPr>
        <w:t>V primeru, da bo takšn</w:t>
      </w:r>
      <w:r w:rsidR="00CD59FB" w:rsidRPr="00DE32CE">
        <w:rPr>
          <w:sz w:val="22"/>
        </w:rPr>
        <w:t>i</w:t>
      </w:r>
      <w:r w:rsidRPr="00DE32CE">
        <w:rPr>
          <w:sz w:val="22"/>
        </w:rPr>
        <w:t xml:space="preserve"> skupin</w:t>
      </w:r>
      <w:r w:rsidR="00CD59FB" w:rsidRPr="00DE32CE">
        <w:rPr>
          <w:sz w:val="22"/>
        </w:rPr>
        <w:t>i</w:t>
      </w:r>
      <w:r w:rsidRPr="00DE32CE">
        <w:rPr>
          <w:sz w:val="22"/>
        </w:rPr>
        <w:t xml:space="preserve"> </w:t>
      </w:r>
      <w:r w:rsidR="00CD59FB" w:rsidRPr="00DE32CE">
        <w:rPr>
          <w:sz w:val="22"/>
        </w:rPr>
        <w:t>gospodarskih subjektov</w:t>
      </w:r>
      <w:r w:rsidRPr="00DE32CE">
        <w:rPr>
          <w:sz w:val="22"/>
        </w:rPr>
        <w:t xml:space="preserve"> </w:t>
      </w:r>
      <w:r w:rsidR="00CD59FB" w:rsidRPr="00DE32CE">
        <w:rPr>
          <w:sz w:val="22"/>
        </w:rPr>
        <w:t>priznana sposobnost</w:t>
      </w:r>
      <w:r w:rsidR="00DE32CE" w:rsidRPr="00DE32CE">
        <w:rPr>
          <w:sz w:val="22"/>
        </w:rPr>
        <w:t xml:space="preserve">, mora glavni kandidat, že ob oddaji prijave, naročniku </w:t>
      </w:r>
      <w:r w:rsidR="00DE32CE" w:rsidRPr="00A521D8">
        <w:rPr>
          <w:b/>
          <w:bCs/>
          <w:sz w:val="22"/>
        </w:rPr>
        <w:t>izročiti pravni akt o skupni izvedbi naročila (pogodbo ali dogovor o poslovnem sodelovanju).</w:t>
      </w:r>
    </w:p>
    <w:p w14:paraId="4B7F9317" w14:textId="77777777" w:rsidR="00DE32CE" w:rsidRPr="00DE32CE" w:rsidRDefault="00DE32CE" w:rsidP="00DE32CE">
      <w:pPr>
        <w:spacing w:line="0" w:lineRule="atLeast"/>
        <w:rPr>
          <w:sz w:val="22"/>
        </w:rPr>
      </w:pPr>
    </w:p>
    <w:p w14:paraId="783AA9E6" w14:textId="3887EE70" w:rsidR="00DE32CE" w:rsidRPr="00DE32CE" w:rsidRDefault="00DE32CE" w:rsidP="00DE32CE">
      <w:pPr>
        <w:spacing w:line="0" w:lineRule="atLeast"/>
        <w:rPr>
          <w:sz w:val="22"/>
        </w:rPr>
      </w:pPr>
      <w:r w:rsidRPr="00DE32CE">
        <w:rPr>
          <w:sz w:val="22"/>
        </w:rPr>
        <w:t xml:space="preserve">Pravni akt o skupni izvedbi naročila </w:t>
      </w:r>
      <w:r>
        <w:rPr>
          <w:sz w:val="22"/>
        </w:rPr>
        <w:t>SEC</w:t>
      </w:r>
      <w:r w:rsidRPr="00DE32CE">
        <w:rPr>
          <w:sz w:val="22"/>
        </w:rPr>
        <w:t xml:space="preserve"> 202</w:t>
      </w:r>
      <w:r>
        <w:rPr>
          <w:sz w:val="22"/>
        </w:rPr>
        <w:t>6 za posamezno kategorijo</w:t>
      </w:r>
      <w:r w:rsidRPr="00DE32CE">
        <w:rPr>
          <w:sz w:val="22"/>
        </w:rPr>
        <w:t xml:space="preserve"> mora vsebovati: </w:t>
      </w:r>
    </w:p>
    <w:p w14:paraId="7D94E6DE" w14:textId="77777777" w:rsidR="00DE32CE" w:rsidRPr="00DE32CE" w:rsidRDefault="00DE32CE" w:rsidP="00DE32CE">
      <w:pPr>
        <w:spacing w:line="0" w:lineRule="atLeast"/>
        <w:rPr>
          <w:sz w:val="22"/>
        </w:rPr>
      </w:pPr>
    </w:p>
    <w:p w14:paraId="5469DED7" w14:textId="77777777" w:rsidR="00DE32CE" w:rsidRPr="00DE32CE" w:rsidRDefault="00DE32CE" w:rsidP="00DE32CE">
      <w:pPr>
        <w:spacing w:line="0" w:lineRule="atLeast"/>
        <w:rPr>
          <w:sz w:val="22"/>
        </w:rPr>
      </w:pPr>
      <w:r w:rsidRPr="00DE32CE">
        <w:rPr>
          <w:sz w:val="22"/>
        </w:rPr>
        <w:t xml:space="preserve">- navedbo vseh partnerjev v skupini (naziv in naslov partnerja, zakonitega zastopnika),    </w:t>
      </w:r>
    </w:p>
    <w:p w14:paraId="7C96B23F" w14:textId="77777777" w:rsidR="00DE32CE" w:rsidRPr="00DE32CE" w:rsidRDefault="00DE32CE" w:rsidP="00DE32CE">
      <w:pPr>
        <w:spacing w:line="0" w:lineRule="atLeast"/>
        <w:rPr>
          <w:sz w:val="22"/>
        </w:rPr>
      </w:pPr>
      <w:r w:rsidRPr="00DE32CE">
        <w:rPr>
          <w:sz w:val="22"/>
        </w:rPr>
        <w:t xml:space="preserve">- matična številka, davčna številka, številka transakcijskega računa, </w:t>
      </w:r>
    </w:p>
    <w:p w14:paraId="3C411A6A" w14:textId="77777777" w:rsidR="00DE32CE" w:rsidRPr="00DE32CE" w:rsidRDefault="00DE32CE" w:rsidP="00DE32CE">
      <w:pPr>
        <w:spacing w:line="0" w:lineRule="atLeast"/>
        <w:rPr>
          <w:sz w:val="22"/>
        </w:rPr>
      </w:pPr>
      <w:r w:rsidRPr="00DE32CE">
        <w:rPr>
          <w:sz w:val="22"/>
        </w:rPr>
        <w:t xml:space="preserve">- pooblastilo vodilnemu partnerju v skupini, </w:t>
      </w:r>
    </w:p>
    <w:p w14:paraId="289F3458" w14:textId="77777777" w:rsidR="00DE32CE" w:rsidRPr="00DE32CE" w:rsidRDefault="00DE32CE" w:rsidP="00DE32CE">
      <w:pPr>
        <w:spacing w:line="0" w:lineRule="atLeast"/>
        <w:rPr>
          <w:sz w:val="22"/>
        </w:rPr>
      </w:pPr>
      <w:r w:rsidRPr="00DE32CE">
        <w:rPr>
          <w:sz w:val="22"/>
        </w:rPr>
        <w:t xml:space="preserve">- določilo o neomejeni solidarni odgovornosti vseh partnerjev v skupini do naročnika, </w:t>
      </w:r>
    </w:p>
    <w:p w14:paraId="7EA7D3A8" w14:textId="77777777" w:rsidR="00DE32CE" w:rsidRPr="00DE32CE" w:rsidRDefault="00DE32CE" w:rsidP="00DE32CE">
      <w:pPr>
        <w:spacing w:line="0" w:lineRule="atLeast"/>
        <w:rPr>
          <w:sz w:val="22"/>
        </w:rPr>
      </w:pPr>
      <w:r w:rsidRPr="00DE32CE">
        <w:rPr>
          <w:sz w:val="22"/>
        </w:rPr>
        <w:t xml:space="preserve">- področje dela, ki ga bo prevzel in izvedel vsak partner v skupini, </w:t>
      </w:r>
    </w:p>
    <w:p w14:paraId="076FBD02" w14:textId="77777777" w:rsidR="00DE32CE" w:rsidRPr="00DE32CE" w:rsidRDefault="00DE32CE" w:rsidP="00DE32CE">
      <w:pPr>
        <w:spacing w:line="0" w:lineRule="atLeast"/>
        <w:rPr>
          <w:sz w:val="22"/>
        </w:rPr>
      </w:pPr>
      <w:r w:rsidRPr="00DE32CE">
        <w:rPr>
          <w:sz w:val="22"/>
        </w:rPr>
        <w:t xml:space="preserve">- način plačila preko vodilnega partnerja v skupini, </w:t>
      </w:r>
    </w:p>
    <w:p w14:paraId="64B2BBA2" w14:textId="77777777" w:rsidR="00DE32CE" w:rsidRPr="00DE32CE" w:rsidRDefault="00DE32CE" w:rsidP="00DE32CE">
      <w:pPr>
        <w:spacing w:line="0" w:lineRule="atLeast"/>
        <w:rPr>
          <w:sz w:val="22"/>
        </w:rPr>
      </w:pPr>
      <w:r w:rsidRPr="00DE32CE">
        <w:rPr>
          <w:sz w:val="22"/>
        </w:rPr>
        <w:t xml:space="preserve">- določbe v primeru izstopa kateregakoli od partnerjev v skupini, </w:t>
      </w:r>
    </w:p>
    <w:p w14:paraId="37D521C0" w14:textId="77777777" w:rsidR="00DE32CE" w:rsidRPr="00DE32CE" w:rsidRDefault="00DE32CE" w:rsidP="00DE32CE">
      <w:pPr>
        <w:spacing w:line="0" w:lineRule="atLeast"/>
        <w:rPr>
          <w:sz w:val="22"/>
        </w:rPr>
      </w:pPr>
      <w:r w:rsidRPr="00DE32CE">
        <w:rPr>
          <w:sz w:val="22"/>
        </w:rPr>
        <w:t xml:space="preserve">- reševanje sporov med partnerji v skupini, </w:t>
      </w:r>
    </w:p>
    <w:p w14:paraId="067C8BCF" w14:textId="77777777" w:rsidR="00DE32CE" w:rsidRPr="00DE32CE" w:rsidRDefault="00DE32CE" w:rsidP="00DE32CE">
      <w:pPr>
        <w:spacing w:line="0" w:lineRule="atLeast"/>
        <w:rPr>
          <w:sz w:val="22"/>
        </w:rPr>
      </w:pPr>
      <w:r w:rsidRPr="00DE32CE">
        <w:rPr>
          <w:sz w:val="22"/>
        </w:rPr>
        <w:t xml:space="preserve">- druge morebitne pravice in obveznosti med partnerji v skupini, </w:t>
      </w:r>
    </w:p>
    <w:p w14:paraId="730C3B7E" w14:textId="77777777" w:rsidR="00DE32CE" w:rsidRPr="00DE32CE" w:rsidRDefault="00DE32CE" w:rsidP="00DE32CE">
      <w:pPr>
        <w:spacing w:line="0" w:lineRule="atLeast"/>
        <w:rPr>
          <w:sz w:val="22"/>
        </w:rPr>
      </w:pPr>
      <w:r w:rsidRPr="00DE32CE">
        <w:rPr>
          <w:sz w:val="22"/>
        </w:rPr>
        <w:t xml:space="preserve">- rok veljavnosti pravnega akta. </w:t>
      </w:r>
    </w:p>
    <w:p w14:paraId="375352ED" w14:textId="77777777" w:rsidR="00DE32CE" w:rsidRPr="00DE32CE" w:rsidRDefault="00DE32CE" w:rsidP="00DE32CE">
      <w:pPr>
        <w:spacing w:line="0" w:lineRule="atLeast"/>
        <w:rPr>
          <w:sz w:val="22"/>
        </w:rPr>
      </w:pPr>
    </w:p>
    <w:p w14:paraId="12A11535" w14:textId="77777777" w:rsidR="00DE32CE" w:rsidRPr="00DE32CE" w:rsidRDefault="00DE32CE" w:rsidP="00DE32CE">
      <w:pPr>
        <w:spacing w:line="0" w:lineRule="atLeast"/>
        <w:rPr>
          <w:sz w:val="22"/>
        </w:rPr>
      </w:pPr>
      <w:r w:rsidRPr="00DE32CE">
        <w:rPr>
          <w:sz w:val="22"/>
        </w:rPr>
        <w:t>Pravni akt o skupni izvedbi naročila mora biti datiran, žigosan in podpisan s strani vseh partnerjev v skupini.</w:t>
      </w:r>
    </w:p>
    <w:p w14:paraId="36EE7328" w14:textId="70028F18" w:rsidR="00A0456C" w:rsidRPr="00083B88" w:rsidRDefault="00A24CCB" w:rsidP="00A0456C">
      <w:pPr>
        <w:pStyle w:val="Naslov3"/>
        <w:rPr>
          <w:sz w:val="22"/>
          <w:szCs w:val="22"/>
        </w:rPr>
      </w:pPr>
      <w:bookmarkStart w:id="198" w:name="_Toc336851755"/>
      <w:bookmarkStart w:id="199" w:name="_Toc336851803"/>
      <w:bookmarkStart w:id="200" w:name="_Toc199957216"/>
      <w:r>
        <w:rPr>
          <w:sz w:val="22"/>
          <w:szCs w:val="22"/>
        </w:rPr>
        <w:lastRenderedPageBreak/>
        <w:t xml:space="preserve"> </w:t>
      </w:r>
      <w:r w:rsidR="00A0456C" w:rsidRPr="00083B88">
        <w:rPr>
          <w:sz w:val="22"/>
          <w:szCs w:val="22"/>
        </w:rPr>
        <w:t>P</w:t>
      </w:r>
      <w:r w:rsidR="00E100DD" w:rsidRPr="00083B88">
        <w:rPr>
          <w:sz w:val="22"/>
          <w:szCs w:val="22"/>
        </w:rPr>
        <w:t>rijava</w:t>
      </w:r>
      <w:r w:rsidR="00A0456C" w:rsidRPr="00083B88">
        <w:rPr>
          <w:sz w:val="22"/>
          <w:szCs w:val="22"/>
        </w:rPr>
        <w:t xml:space="preserve"> s podizvajalci</w:t>
      </w:r>
      <w:bookmarkEnd w:id="198"/>
      <w:bookmarkEnd w:id="199"/>
      <w:bookmarkEnd w:id="200"/>
    </w:p>
    <w:p w14:paraId="0E475259" w14:textId="77777777" w:rsidR="00F578D4" w:rsidRDefault="00F578D4" w:rsidP="00AF1F2F">
      <w:pPr>
        <w:rPr>
          <w:sz w:val="22"/>
        </w:rPr>
      </w:pPr>
    </w:p>
    <w:p w14:paraId="0C05AC98" w14:textId="5A792A58" w:rsidR="00F578D4" w:rsidRDefault="00F578D4" w:rsidP="00F578D4">
      <w:pPr>
        <w:rPr>
          <w:sz w:val="22"/>
        </w:rPr>
      </w:pPr>
      <w:r w:rsidRPr="00F578D4">
        <w:rPr>
          <w:sz w:val="22"/>
        </w:rPr>
        <w:t xml:space="preserve">Skladno z določili ZJN-3 je podizvajalec gospodarski subjekt, ki je pravna ali fizična oseba in za ponudnika, s katerim naročnik po ZJN-3 sklene pogodbo, dobavlja blago ali izvaja storitev oz. gradnjo, ki je neposredno povezana s predmetom javnega naročila. </w:t>
      </w:r>
      <w:r w:rsidR="00182D81">
        <w:rPr>
          <w:sz w:val="22"/>
        </w:rPr>
        <w:t>Ker je predmet naročila izvedba storitev je nominacija podizvajalcev obvezna.</w:t>
      </w:r>
    </w:p>
    <w:p w14:paraId="00E13C66" w14:textId="77777777" w:rsidR="00F578D4" w:rsidRPr="00F578D4" w:rsidRDefault="00F578D4" w:rsidP="00F578D4">
      <w:pPr>
        <w:rPr>
          <w:sz w:val="22"/>
        </w:rPr>
      </w:pPr>
    </w:p>
    <w:p w14:paraId="36EC0822" w14:textId="77777777" w:rsidR="002A367F" w:rsidRPr="00083B88" w:rsidRDefault="002A367F" w:rsidP="00A0456C">
      <w:pPr>
        <w:rPr>
          <w:sz w:val="22"/>
        </w:rPr>
      </w:pPr>
    </w:p>
    <w:p w14:paraId="70B17EA6" w14:textId="09F08D23" w:rsidR="00A0456C" w:rsidRPr="00083B88" w:rsidRDefault="002A367F" w:rsidP="00A0456C">
      <w:pPr>
        <w:rPr>
          <w:sz w:val="22"/>
        </w:rPr>
      </w:pPr>
      <w:r w:rsidRPr="00083B88">
        <w:rPr>
          <w:sz w:val="22"/>
        </w:rPr>
        <w:t xml:space="preserve">V kolikor </w:t>
      </w:r>
      <w:r w:rsidR="00C17B5F" w:rsidRPr="00083B88">
        <w:rPr>
          <w:sz w:val="22"/>
        </w:rPr>
        <w:t>kandidat</w:t>
      </w:r>
      <w:r w:rsidRPr="00083B88">
        <w:rPr>
          <w:sz w:val="22"/>
        </w:rPr>
        <w:t xml:space="preserve"> podizvajalca ne prijavlja na vse </w:t>
      </w:r>
      <w:r w:rsidR="00C17B5F" w:rsidRPr="00083B88">
        <w:rPr>
          <w:sz w:val="22"/>
        </w:rPr>
        <w:t>kategorije</w:t>
      </w:r>
      <w:r w:rsidRPr="00083B88">
        <w:rPr>
          <w:sz w:val="22"/>
        </w:rPr>
        <w:t xml:space="preserve">, naj bo iz navedbe v </w:t>
      </w:r>
      <w:r w:rsidR="00EF75B8" w:rsidRPr="00083B88">
        <w:rPr>
          <w:sz w:val="22"/>
        </w:rPr>
        <w:t>ESPD za posameznega podizvajalca</w:t>
      </w:r>
      <w:r w:rsidRPr="00083B88">
        <w:rPr>
          <w:sz w:val="22"/>
        </w:rPr>
        <w:t xml:space="preserve"> razvidno, za katere </w:t>
      </w:r>
      <w:r w:rsidR="00C17B5F" w:rsidRPr="00083B88">
        <w:rPr>
          <w:sz w:val="22"/>
        </w:rPr>
        <w:t>kategorije</w:t>
      </w:r>
      <w:r w:rsidRPr="00083B88">
        <w:rPr>
          <w:sz w:val="22"/>
        </w:rPr>
        <w:t xml:space="preserve"> je prijavljen posamezen podizvajalec.</w:t>
      </w:r>
    </w:p>
    <w:p w14:paraId="64548816" w14:textId="77777777" w:rsidR="002A367F" w:rsidRPr="00083B88" w:rsidRDefault="002A367F" w:rsidP="00A0456C">
      <w:pPr>
        <w:rPr>
          <w:sz w:val="22"/>
        </w:rPr>
      </w:pPr>
    </w:p>
    <w:p w14:paraId="19F58F7B" w14:textId="570EB6BC" w:rsidR="00EF75B8" w:rsidRPr="00083B88" w:rsidRDefault="00EF75B8" w:rsidP="00A0456C">
      <w:pPr>
        <w:rPr>
          <w:sz w:val="22"/>
        </w:rPr>
      </w:pPr>
      <w:r w:rsidRPr="00083B88">
        <w:rPr>
          <w:sz w:val="22"/>
        </w:rPr>
        <w:t>V kolikor bodo pri podizvajalc</w:t>
      </w:r>
      <w:r w:rsidR="0077559D" w:rsidRPr="00083B88">
        <w:rPr>
          <w:sz w:val="22"/>
        </w:rPr>
        <w:t>u</w:t>
      </w:r>
      <w:r w:rsidRPr="00083B88">
        <w:rPr>
          <w:sz w:val="22"/>
        </w:rPr>
        <w:t xml:space="preserve"> obstajali razlogi za izključitev </w:t>
      </w:r>
      <w:r w:rsidR="006F7F52" w:rsidRPr="00083B88">
        <w:rPr>
          <w:sz w:val="22"/>
        </w:rPr>
        <w:t xml:space="preserve">oziroma ne bo izpolnjeval ustreznih pogojev za sodelovanje </w:t>
      </w:r>
      <w:r w:rsidRPr="00083B88">
        <w:rPr>
          <w:sz w:val="22"/>
        </w:rPr>
        <w:t xml:space="preserve">iz </w:t>
      </w:r>
      <w:r w:rsidRPr="000E7F9E">
        <w:rPr>
          <w:sz w:val="22"/>
        </w:rPr>
        <w:t xml:space="preserve">točk </w:t>
      </w:r>
      <w:r w:rsidR="003154A8" w:rsidRPr="000E7F9E">
        <w:rPr>
          <w:sz w:val="22"/>
        </w:rPr>
        <w:t>9</w:t>
      </w:r>
      <w:r w:rsidRPr="000E7F9E">
        <w:rPr>
          <w:sz w:val="22"/>
        </w:rPr>
        <w:t>.1</w:t>
      </w:r>
      <w:r w:rsidR="000E7F9E" w:rsidRPr="000E7F9E">
        <w:rPr>
          <w:sz w:val="22"/>
        </w:rPr>
        <w:t xml:space="preserve">.1 do </w:t>
      </w:r>
      <w:r w:rsidRPr="000E7F9E">
        <w:rPr>
          <w:sz w:val="22"/>
        </w:rPr>
        <w:t xml:space="preserve"> </w:t>
      </w:r>
      <w:r w:rsidR="000E7F9E" w:rsidRPr="000E7F9E">
        <w:rPr>
          <w:sz w:val="22"/>
        </w:rPr>
        <w:t>9.1</w:t>
      </w:r>
      <w:r w:rsidR="00DE32CE">
        <w:rPr>
          <w:sz w:val="22"/>
        </w:rPr>
        <w:t>.</w:t>
      </w:r>
      <w:r w:rsidR="000E7F9E" w:rsidRPr="000E7F9E">
        <w:rPr>
          <w:sz w:val="22"/>
        </w:rPr>
        <w:t xml:space="preserve">6 (kjer je izrecno naveden razlog za izključitev oz. izpolnjevanje pogoja za podizvajalca) </w:t>
      </w:r>
      <w:r w:rsidRPr="000E7F9E">
        <w:rPr>
          <w:sz w:val="22"/>
        </w:rPr>
        <w:t>teh navodil,</w:t>
      </w:r>
      <w:r w:rsidRPr="00083B88">
        <w:rPr>
          <w:sz w:val="22"/>
        </w:rPr>
        <w:t xml:space="preserve"> bo naročnik podizvajalca zavrnil</w:t>
      </w:r>
      <w:r w:rsidR="0077559D" w:rsidRPr="00083B88">
        <w:rPr>
          <w:sz w:val="22"/>
        </w:rPr>
        <w:t xml:space="preserve"> in zahteval njegovo zamenjavo</w:t>
      </w:r>
      <w:r w:rsidRPr="00083B88">
        <w:rPr>
          <w:sz w:val="22"/>
        </w:rPr>
        <w:t>.</w:t>
      </w:r>
    </w:p>
    <w:p w14:paraId="7C8E3334" w14:textId="77777777" w:rsidR="00EF75B8" w:rsidRPr="00083B88" w:rsidRDefault="00EF75B8" w:rsidP="00A0456C">
      <w:pPr>
        <w:rPr>
          <w:sz w:val="22"/>
        </w:rPr>
      </w:pPr>
    </w:p>
    <w:p w14:paraId="4CD32EA8" w14:textId="1A18091D" w:rsidR="00AD1AA2" w:rsidRPr="00083B88" w:rsidRDefault="00C17B5F" w:rsidP="00AD1AA2">
      <w:pPr>
        <w:rPr>
          <w:sz w:val="22"/>
        </w:rPr>
      </w:pPr>
      <w:r w:rsidRPr="00083B88">
        <w:rPr>
          <w:sz w:val="22"/>
        </w:rPr>
        <w:t>Kandidat</w:t>
      </w:r>
      <w:r w:rsidR="00AD1AA2" w:rsidRPr="00083B88">
        <w:rPr>
          <w:sz w:val="22"/>
        </w:rPr>
        <w:t xml:space="preserve">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083B88" w:rsidRDefault="00EF75B8" w:rsidP="00AD1AA2">
      <w:pPr>
        <w:rPr>
          <w:sz w:val="22"/>
        </w:rPr>
      </w:pPr>
    </w:p>
    <w:p w14:paraId="290F2F8A" w14:textId="09CAB972"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Če bo </w:t>
      </w:r>
      <w:r w:rsidR="00C17B5F" w:rsidRPr="00083B88">
        <w:rPr>
          <w:rFonts w:eastAsia="Times New Roman" w:cs="Arial"/>
          <w:sz w:val="22"/>
          <w:lang w:eastAsia="sl-SI"/>
        </w:rPr>
        <w:t>kandidat</w:t>
      </w:r>
      <w:r w:rsidRPr="00083B88">
        <w:rPr>
          <w:rFonts w:eastAsia="Times New Roman" w:cs="Arial"/>
          <w:sz w:val="22"/>
          <w:lang w:eastAsia="sl-SI"/>
        </w:rPr>
        <w:t xml:space="preserve"> izvajal javno naročilo s podizvajalci, mora v p</w:t>
      </w:r>
      <w:r w:rsidR="00C17B5F" w:rsidRPr="00083B88">
        <w:rPr>
          <w:rFonts w:eastAsia="Times New Roman" w:cs="Arial"/>
          <w:sz w:val="22"/>
          <w:lang w:eastAsia="sl-SI"/>
        </w:rPr>
        <w:t>rijavi</w:t>
      </w:r>
      <w:r w:rsidRPr="00083B88">
        <w:rPr>
          <w:rFonts w:eastAsia="Times New Roman" w:cs="Arial"/>
          <w:sz w:val="22"/>
          <w:lang w:eastAsia="sl-SI"/>
        </w:rPr>
        <w:t>:</w:t>
      </w:r>
    </w:p>
    <w:p w14:paraId="469F8EC2"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 xml:space="preserve">navesti vse podizvajalce ter vsak del javnega naročila, ki ga namerava oddati v </w:t>
      </w:r>
      <w:proofErr w:type="spellStart"/>
      <w:r w:rsidRPr="00083B88">
        <w:rPr>
          <w:rFonts w:eastAsia="Times New Roman" w:cs="Arial"/>
          <w:sz w:val="22"/>
          <w:lang w:eastAsia="sl-SI"/>
        </w:rPr>
        <w:t>podizvajanje</w:t>
      </w:r>
      <w:proofErr w:type="spellEnd"/>
      <w:r w:rsidRPr="00083B88">
        <w:rPr>
          <w:rFonts w:eastAsia="Times New Roman" w:cs="Arial"/>
          <w:sz w:val="22"/>
          <w:lang w:eastAsia="sl-SI"/>
        </w:rPr>
        <w:t>,</w:t>
      </w:r>
      <w:r w:rsidRPr="00083B88">
        <w:rPr>
          <w:rFonts w:ascii="Times New Roman" w:eastAsia="Times New Roman" w:hAnsi="Times New Roman"/>
          <w:sz w:val="22"/>
          <w:lang w:eastAsia="sl-SI"/>
        </w:rPr>
        <w:t xml:space="preserve"> </w:t>
      </w:r>
    </w:p>
    <w:p w14:paraId="72348935"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kontaktne podatke in zakonite zastopnike predlaganih podizvajalcev,</w:t>
      </w:r>
      <w:r w:rsidRPr="00083B88">
        <w:rPr>
          <w:rFonts w:ascii="Times New Roman" w:eastAsia="Times New Roman" w:hAnsi="Times New Roman"/>
          <w:sz w:val="22"/>
          <w:lang w:eastAsia="sl-SI"/>
        </w:rPr>
        <w:t xml:space="preserve"> </w:t>
      </w:r>
    </w:p>
    <w:p w14:paraId="6480A333"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izpolnjene ESPD teh podizvajalcev v skladu z 79. členom ZJN-3 ter</w:t>
      </w:r>
      <w:r w:rsidRPr="00083B88">
        <w:rPr>
          <w:rFonts w:ascii="Times New Roman" w:eastAsia="Times New Roman" w:hAnsi="Times New Roman"/>
          <w:sz w:val="22"/>
          <w:lang w:eastAsia="sl-SI"/>
        </w:rPr>
        <w:t xml:space="preserve"> </w:t>
      </w:r>
    </w:p>
    <w:p w14:paraId="3601B990"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 xml:space="preserve">priložiti zahtevo podizvajalca za neposredno plačilo, </w:t>
      </w:r>
      <w:r w:rsidRPr="00083B88">
        <w:rPr>
          <w:rFonts w:eastAsia="Times New Roman" w:cs="Arial"/>
          <w:b/>
          <w:bCs/>
          <w:sz w:val="22"/>
          <w:lang w:eastAsia="sl-SI"/>
        </w:rPr>
        <w:t>če podizvajalec to zahteva.</w:t>
      </w:r>
    </w:p>
    <w:p w14:paraId="7B38A193" w14:textId="77777777" w:rsidR="0077559D" w:rsidRPr="00083B88" w:rsidRDefault="0077559D" w:rsidP="0077559D">
      <w:pPr>
        <w:rPr>
          <w:rFonts w:eastAsia="Times New Roman" w:cs="Arial"/>
          <w:sz w:val="22"/>
          <w:lang w:eastAsia="sl-SI"/>
        </w:rPr>
      </w:pPr>
    </w:p>
    <w:p w14:paraId="469B838E" w14:textId="4D40CA2A"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Izbrani izvajalec bo moral med izvajanjem </w:t>
      </w:r>
      <w:r w:rsidR="00C17B5F" w:rsidRPr="00083B88">
        <w:rPr>
          <w:rFonts w:eastAsia="Times New Roman" w:cs="Arial"/>
          <w:sz w:val="22"/>
          <w:lang w:eastAsia="sl-SI"/>
        </w:rPr>
        <w:t xml:space="preserve">posameznega </w:t>
      </w:r>
      <w:r w:rsidRPr="00083B88">
        <w:rPr>
          <w:rFonts w:eastAsia="Times New Roman" w:cs="Arial"/>
          <w:sz w:val="22"/>
          <w:lang w:eastAsia="sl-SI"/>
        </w:rPr>
        <w:t xml:space="preserve">javnega naročila naročnika obvestiti o morebitnih spremembah informacij iz prejšnjega odstavka in poslati informacije o novih podizvajalcih, ki jih namerava naknadno vključiti v izvajanje </w:t>
      </w:r>
      <w:r w:rsidR="005D134B" w:rsidRPr="23B835C0">
        <w:rPr>
          <w:rFonts w:eastAsia="Times New Roman" w:cs="Arial"/>
          <w:sz w:val="22"/>
          <w:lang w:eastAsia="sl-SI"/>
        </w:rPr>
        <w:t>del</w:t>
      </w:r>
      <w:r w:rsidRPr="00083B88">
        <w:rPr>
          <w:rFonts w:eastAsia="Times New Roman"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r w:rsidR="005D134B">
        <w:rPr>
          <w:rFonts w:eastAsia="Times New Roman" w:cs="Arial"/>
          <w:sz w:val="22"/>
          <w:lang w:eastAsia="sl-SI"/>
        </w:rPr>
        <w:t xml:space="preserve"> Nominirani podizvajalci lahko izvajajo dela le v kolikor je njihovo vključitev v izvajanje javnega naročila </w:t>
      </w:r>
      <w:r w:rsidR="57357650" w:rsidRPr="23B835C0">
        <w:rPr>
          <w:rFonts w:eastAsia="Times New Roman" w:cs="Arial"/>
          <w:sz w:val="22"/>
          <w:lang w:eastAsia="sl-SI"/>
        </w:rPr>
        <w:t xml:space="preserve">predhodno </w:t>
      </w:r>
      <w:r w:rsidR="005D134B">
        <w:rPr>
          <w:rFonts w:eastAsia="Times New Roman" w:cs="Arial"/>
          <w:sz w:val="22"/>
          <w:lang w:eastAsia="sl-SI"/>
        </w:rPr>
        <w:t xml:space="preserve">odobril naročnik. </w:t>
      </w:r>
    </w:p>
    <w:p w14:paraId="5712C1DD" w14:textId="77777777" w:rsidR="0077559D" w:rsidRPr="00083B88" w:rsidRDefault="0077559D" w:rsidP="0077559D">
      <w:pPr>
        <w:ind w:left="357"/>
        <w:rPr>
          <w:rFonts w:eastAsia="Times New Roman" w:cs="Arial"/>
          <w:sz w:val="22"/>
          <w:lang w:eastAsia="sl-SI"/>
        </w:rPr>
      </w:pPr>
    </w:p>
    <w:p w14:paraId="05A42EFA" w14:textId="77777777" w:rsidR="0077559D" w:rsidRPr="00083B88" w:rsidRDefault="0077559D" w:rsidP="0077559D">
      <w:pPr>
        <w:rPr>
          <w:rFonts w:eastAsia="Times New Roman" w:cs="Arial"/>
          <w:sz w:val="22"/>
          <w:lang w:eastAsia="sl-SI"/>
        </w:rPr>
      </w:pPr>
      <w:r w:rsidRPr="00083B88">
        <w:rPr>
          <w:rFonts w:eastAsia="Times New Roman" w:cs="Arial"/>
          <w:sz w:val="22"/>
          <w:lang w:eastAsia="sl-SI"/>
        </w:rPr>
        <w:t>Naročnik bo zavrnil vsakega</w:t>
      </w:r>
      <w:r w:rsidR="005571B4" w:rsidRPr="00083B88">
        <w:rPr>
          <w:rFonts w:eastAsia="Times New Roman" w:cs="Arial"/>
          <w:sz w:val="22"/>
          <w:lang w:eastAsia="sl-SI"/>
        </w:rPr>
        <w:t xml:space="preserve"> naknadno nominiranega</w:t>
      </w:r>
      <w:r w:rsidRPr="00083B88">
        <w:rPr>
          <w:rFonts w:eastAsia="Times New Roman" w:cs="Arial"/>
          <w:sz w:val="22"/>
          <w:lang w:eastAsia="sl-SI"/>
        </w:rPr>
        <w:t xml:space="preserve"> podizvajalca: </w:t>
      </w:r>
    </w:p>
    <w:p w14:paraId="06AAF1AF" w14:textId="116EDCE4"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 xml:space="preserve">če zanj obstajajo razlogi za izključitev, kot so navedeni v poglavju </w:t>
      </w:r>
      <w:r w:rsidR="00B53D2E" w:rsidRPr="00083B88">
        <w:rPr>
          <w:rFonts w:eastAsia="Times New Roman" w:cs="Arial"/>
          <w:sz w:val="22"/>
          <w:lang w:eastAsia="sl-SI"/>
        </w:rPr>
        <w:t>9</w:t>
      </w:r>
      <w:r w:rsidRPr="00083B88">
        <w:rPr>
          <w:rFonts w:eastAsia="Times New Roman" w:cs="Arial"/>
          <w:sz w:val="22"/>
          <w:lang w:eastAsia="sl-SI"/>
        </w:rPr>
        <w:t>.1</w:t>
      </w:r>
      <w:r w:rsidR="00DE32CE">
        <w:rPr>
          <w:rFonts w:eastAsia="Times New Roman" w:cs="Arial"/>
          <w:sz w:val="22"/>
          <w:lang w:eastAsia="sl-SI"/>
        </w:rPr>
        <w:t>.1</w:t>
      </w:r>
      <w:r w:rsidRPr="00083B88">
        <w:rPr>
          <w:rFonts w:eastAsia="Times New Roman" w:cs="Arial"/>
          <w:sz w:val="22"/>
          <w:lang w:eastAsia="sl-SI"/>
        </w:rPr>
        <w:t xml:space="preserve"> te razpisne dokumentacije ter zahteval zamenjavo, </w:t>
      </w:r>
    </w:p>
    <w:p w14:paraId="67067747"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če bi to lahko vplivalo na nemoteno izvajanje ali dokončanje del,</w:t>
      </w:r>
    </w:p>
    <w:p w14:paraId="7E1ABB2D"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 xml:space="preserve">če novi podizvajalec ne izpolnjuje pogojev v zvezi z oddajo javnega naročila. </w:t>
      </w:r>
    </w:p>
    <w:p w14:paraId="628BAC20" w14:textId="77777777" w:rsidR="0077559D" w:rsidRPr="00083B88" w:rsidRDefault="0077559D" w:rsidP="00B22C17">
      <w:pPr>
        <w:rPr>
          <w:rFonts w:eastAsia="Times New Roman" w:cs="Arial"/>
          <w:sz w:val="22"/>
        </w:rPr>
      </w:pPr>
    </w:p>
    <w:p w14:paraId="23572E5B" w14:textId="55D516FC"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Le če podizvajalec zahteva neposredno plačilo, se šteje, da je neposredno plačilo podizvajalcu obvezno in obveznost zavezuje tako naročnika kot tudi glavnega izvajalca. Kadar namerava </w:t>
      </w:r>
      <w:r w:rsidR="002E75A9">
        <w:rPr>
          <w:rFonts w:eastAsia="Times New Roman" w:cs="Arial"/>
          <w:sz w:val="22"/>
          <w:lang w:eastAsia="sl-SI"/>
        </w:rPr>
        <w:t>kandidat</w:t>
      </w:r>
      <w:r w:rsidRPr="00083B88">
        <w:rPr>
          <w:rFonts w:eastAsia="Times New Roman" w:cs="Arial"/>
          <w:sz w:val="22"/>
          <w:lang w:eastAsia="sl-SI"/>
        </w:rPr>
        <w:t xml:space="preserve"> izvesti javno naročilo s podizvajalcem, ki zahteva neposredno plačilo v skladu s tem členom, mora:</w:t>
      </w:r>
    </w:p>
    <w:p w14:paraId="629A0DA8"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glavni izvajalec v pogodbi pooblastiti naročnika, da na podlagi potrjenega računa oziroma situacije s strani glavnega izvajalca neposredno plačuje podizvajalcu,</w:t>
      </w:r>
    </w:p>
    <w:p w14:paraId="4B0AD380" w14:textId="2ABDA76F"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 xml:space="preserve">podizvajalec predložiti soglasje, na podlagi katerega naročnik namesto </w:t>
      </w:r>
      <w:r w:rsidR="002E75A9">
        <w:rPr>
          <w:rFonts w:eastAsia="Times New Roman" w:cs="Arial"/>
          <w:sz w:val="22"/>
          <w:lang w:eastAsia="sl-SI"/>
        </w:rPr>
        <w:t>kandidata</w:t>
      </w:r>
      <w:r w:rsidRPr="00083B88">
        <w:rPr>
          <w:rFonts w:eastAsia="Times New Roman" w:cs="Arial"/>
          <w:sz w:val="22"/>
          <w:lang w:eastAsia="sl-SI"/>
        </w:rPr>
        <w:t xml:space="preserve"> poravna podizvajalčevo terjatev do </w:t>
      </w:r>
      <w:r w:rsidR="002E75A9">
        <w:rPr>
          <w:rFonts w:eastAsia="Times New Roman" w:cs="Arial"/>
          <w:sz w:val="22"/>
          <w:lang w:eastAsia="sl-SI"/>
        </w:rPr>
        <w:t>kandidata</w:t>
      </w:r>
      <w:r w:rsidRPr="00083B88">
        <w:rPr>
          <w:rFonts w:eastAsia="Times New Roman" w:cs="Arial"/>
          <w:sz w:val="22"/>
          <w:lang w:eastAsia="sl-SI"/>
        </w:rPr>
        <w:t>,</w:t>
      </w:r>
    </w:p>
    <w:p w14:paraId="7960BDCC"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glavni izvajalec svojemu računu ali situaciji priložiti račun ali situacijo podizvajalca, ki ga je predhodno potrdil.</w:t>
      </w:r>
    </w:p>
    <w:p w14:paraId="0F5E3552" w14:textId="77777777" w:rsidR="0077559D" w:rsidRPr="00083B88" w:rsidRDefault="0077559D" w:rsidP="00B22C17">
      <w:pPr>
        <w:rPr>
          <w:rFonts w:eastAsia="Times New Roman" w:cs="Arial"/>
          <w:sz w:val="22"/>
        </w:rPr>
      </w:pPr>
    </w:p>
    <w:p w14:paraId="2C304828" w14:textId="77777777"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w:t>
      </w:r>
      <w:r w:rsidRPr="00083B88">
        <w:rPr>
          <w:rFonts w:eastAsia="Times New Roman" w:cs="Arial"/>
          <w:sz w:val="22"/>
          <w:lang w:eastAsia="sl-SI"/>
        </w:rPr>
        <w:lastRenderedPageBreak/>
        <w:t xml:space="preserve">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083B88" w:rsidRDefault="003529CF" w:rsidP="003F7D4F">
      <w:pPr>
        <w:rPr>
          <w:sz w:val="22"/>
        </w:rPr>
      </w:pPr>
    </w:p>
    <w:p w14:paraId="4AB83DD5" w14:textId="7F0E62D3" w:rsidR="00EF75B8" w:rsidRPr="00083B88" w:rsidRDefault="00EF75B8" w:rsidP="003F7D4F">
      <w:pPr>
        <w:rPr>
          <w:sz w:val="22"/>
        </w:rPr>
      </w:pPr>
      <w:r w:rsidRPr="00083B88">
        <w:rPr>
          <w:sz w:val="22"/>
        </w:rPr>
        <w:t xml:space="preserve">Izbrani </w:t>
      </w:r>
      <w:r w:rsidR="002E75A9">
        <w:rPr>
          <w:rFonts w:eastAsia="Times New Roman" w:cs="Arial"/>
          <w:sz w:val="22"/>
          <w:lang w:eastAsia="sl-SI"/>
        </w:rPr>
        <w:t>kandidat</w:t>
      </w:r>
      <w:r w:rsidRPr="00083B88">
        <w:rPr>
          <w:sz w:val="22"/>
        </w:rPr>
        <w:t xml:space="preserve"> v razmerju do naročnika v celoti odgovarja za izvedbo naročila. </w:t>
      </w:r>
    </w:p>
    <w:p w14:paraId="63ADD5CB" w14:textId="1EEFAA2F" w:rsidR="00E100DD" w:rsidRPr="00083B88" w:rsidRDefault="00E100DD" w:rsidP="003F7D4F">
      <w:pPr>
        <w:rPr>
          <w:sz w:val="22"/>
        </w:rPr>
      </w:pPr>
    </w:p>
    <w:p w14:paraId="1EB2099C" w14:textId="619F3858" w:rsidR="003F7D4F" w:rsidRPr="00083B88" w:rsidRDefault="003F7D4F" w:rsidP="003F7D4F">
      <w:pPr>
        <w:pStyle w:val="Naslov3"/>
        <w:rPr>
          <w:sz w:val="22"/>
          <w:szCs w:val="22"/>
        </w:rPr>
      </w:pPr>
      <w:bookmarkStart w:id="201" w:name="_Toc336851757"/>
      <w:bookmarkStart w:id="202" w:name="_Toc336851805"/>
      <w:bookmarkStart w:id="203" w:name="_Toc199957217"/>
      <w:r w:rsidRPr="00083B88">
        <w:rPr>
          <w:sz w:val="22"/>
          <w:szCs w:val="22"/>
        </w:rPr>
        <w:t>Jezik p</w:t>
      </w:r>
      <w:bookmarkEnd w:id="201"/>
      <w:bookmarkEnd w:id="202"/>
      <w:r w:rsidR="00E100DD" w:rsidRPr="00083B88">
        <w:rPr>
          <w:sz w:val="22"/>
          <w:szCs w:val="22"/>
        </w:rPr>
        <w:t>rijave</w:t>
      </w:r>
      <w:bookmarkEnd w:id="203"/>
    </w:p>
    <w:p w14:paraId="2F277147" w14:textId="187B0E5E" w:rsidR="002C035F" w:rsidRPr="00083B88" w:rsidRDefault="002C035F" w:rsidP="003F7D4F">
      <w:pPr>
        <w:rPr>
          <w:sz w:val="22"/>
        </w:rPr>
      </w:pPr>
      <w:r w:rsidRPr="00083B88">
        <w:rPr>
          <w:sz w:val="22"/>
        </w:rPr>
        <w:t xml:space="preserve">Postopek javnega naročanja poteka v slovenskem jeziku. </w:t>
      </w:r>
      <w:r w:rsidR="003F7D4F" w:rsidRPr="00083B88">
        <w:rPr>
          <w:sz w:val="22"/>
        </w:rPr>
        <w:t>Vsi dokumenti v zvezi s p</w:t>
      </w:r>
      <w:r w:rsidR="00E100DD" w:rsidRPr="00083B88">
        <w:rPr>
          <w:sz w:val="22"/>
        </w:rPr>
        <w:t>rijavo</w:t>
      </w:r>
      <w:r w:rsidR="003F7D4F" w:rsidRPr="00083B88">
        <w:rPr>
          <w:sz w:val="22"/>
        </w:rPr>
        <w:t xml:space="preserve"> </w:t>
      </w:r>
      <w:r w:rsidR="002A367F" w:rsidRPr="00083B88">
        <w:rPr>
          <w:sz w:val="22"/>
        </w:rPr>
        <w:t>morajo biti v slovenskem jeziku</w:t>
      </w:r>
      <w:r w:rsidRPr="00083B88">
        <w:rPr>
          <w:sz w:val="22"/>
        </w:rPr>
        <w:t xml:space="preserve">. </w:t>
      </w:r>
    </w:p>
    <w:p w14:paraId="17316ED6" w14:textId="77777777" w:rsidR="002C035F" w:rsidRPr="00083B88" w:rsidRDefault="002C035F" w:rsidP="003F7D4F">
      <w:pPr>
        <w:rPr>
          <w:sz w:val="22"/>
        </w:rPr>
      </w:pPr>
    </w:p>
    <w:p w14:paraId="2B20FA92" w14:textId="77777777" w:rsidR="00227C54" w:rsidRDefault="00227C54" w:rsidP="009139AC">
      <w:pPr>
        <w:rPr>
          <w:sz w:val="22"/>
        </w:rPr>
      </w:pPr>
    </w:p>
    <w:p w14:paraId="73C1AF46" w14:textId="77777777" w:rsidR="00227C54" w:rsidRPr="00227C54" w:rsidRDefault="00227C54" w:rsidP="00227C54">
      <w:pPr>
        <w:pStyle w:val="Naslov1"/>
        <w:tabs>
          <w:tab w:val="num" w:pos="360"/>
        </w:tabs>
        <w:rPr>
          <w:caps w:val="0"/>
          <w:sz w:val="22"/>
          <w:szCs w:val="22"/>
        </w:rPr>
      </w:pPr>
      <w:bookmarkStart w:id="204" w:name="_Toc177459621"/>
      <w:bookmarkStart w:id="205" w:name="_Toc199957218"/>
      <w:r w:rsidRPr="00227C54">
        <w:rPr>
          <w:caps w:val="0"/>
          <w:sz w:val="22"/>
          <w:szCs w:val="22"/>
        </w:rPr>
        <w:t>SKLENITEV KROVNE POGODBE IN POGODBE</w:t>
      </w:r>
      <w:bookmarkEnd w:id="204"/>
      <w:bookmarkEnd w:id="205"/>
      <w:r w:rsidRPr="00227C54">
        <w:rPr>
          <w:caps w:val="0"/>
          <w:sz w:val="22"/>
          <w:szCs w:val="22"/>
        </w:rPr>
        <w:t xml:space="preserve"> </w:t>
      </w:r>
    </w:p>
    <w:p w14:paraId="516D69A4" w14:textId="44541EDE" w:rsidR="007D05F5" w:rsidRPr="007D05F5" w:rsidRDefault="04F1466E" w:rsidP="6A702C4A">
      <w:pPr>
        <w:spacing w:line="0" w:lineRule="atLeast"/>
        <w:rPr>
          <w:rFonts w:cs="Arial"/>
          <w:b/>
          <w:bCs/>
          <w:sz w:val="22"/>
        </w:rPr>
      </w:pPr>
      <w:r w:rsidRPr="6A702C4A">
        <w:rPr>
          <w:sz w:val="22"/>
        </w:rPr>
        <w:t xml:space="preserve">Del dokumentacije je tudi </w:t>
      </w:r>
      <w:r w:rsidRPr="6A702C4A">
        <w:rPr>
          <w:b/>
          <w:bCs/>
          <w:sz w:val="22"/>
        </w:rPr>
        <w:t xml:space="preserve">Krovna pogodba SEC 2026: </w:t>
      </w:r>
      <w:r w:rsidRPr="6A702C4A">
        <w:rPr>
          <w:sz w:val="22"/>
        </w:rPr>
        <w:t>Storitve sečnje in spravila lesa v državnih gozdovih. Pogodb</w:t>
      </w:r>
      <w:r w:rsidR="3C08F8BA" w:rsidRPr="6A702C4A">
        <w:rPr>
          <w:sz w:val="22"/>
        </w:rPr>
        <w:t>a</w:t>
      </w:r>
      <w:r w:rsidR="01CFDA6A" w:rsidRPr="6A702C4A">
        <w:rPr>
          <w:sz w:val="22"/>
        </w:rPr>
        <w:t xml:space="preserve"> </w:t>
      </w:r>
      <w:r w:rsidRPr="6A702C4A">
        <w:rPr>
          <w:sz w:val="22"/>
        </w:rPr>
        <w:t xml:space="preserve">določa splošne pravice in dolžnosti naročnika in </w:t>
      </w:r>
      <w:r w:rsidR="03672934" w:rsidRPr="6A702C4A">
        <w:rPr>
          <w:rFonts w:eastAsia="Times New Roman" w:cs="Arial"/>
          <w:sz w:val="22"/>
          <w:lang w:eastAsia="sl-SI"/>
        </w:rPr>
        <w:t>kandidata</w:t>
      </w:r>
      <w:r w:rsidRPr="6A702C4A">
        <w:rPr>
          <w:sz w:val="22"/>
        </w:rPr>
        <w:t xml:space="preserve"> kot pogodbenih strank. Splošne pravice in dolžnosti iz te pogodbe med pogodbenima strankama veljajo oz. ostajajo enake več čas veljavnosti DNS ter nadalje ves čas do popolne izpolnitve zadnje izmed obveznosti po pogodbi o izvedbi posameznega naročila. </w:t>
      </w:r>
      <w:r w:rsidRPr="6A702C4A">
        <w:rPr>
          <w:b/>
          <w:bCs/>
          <w:sz w:val="22"/>
        </w:rPr>
        <w:t>Kandidat  oz. glavni kandidat (slednje v primeru skupne prijave s partnerji) se</w:t>
      </w:r>
      <w:r w:rsidR="018AEC79" w:rsidRPr="6A702C4A">
        <w:rPr>
          <w:b/>
          <w:bCs/>
          <w:sz w:val="22"/>
        </w:rPr>
        <w:t xml:space="preserve"> s predložitvijo prijave strinja </w:t>
      </w:r>
      <w:r w:rsidR="23C17BD9" w:rsidRPr="6A702C4A">
        <w:rPr>
          <w:b/>
          <w:bCs/>
          <w:sz w:val="22"/>
        </w:rPr>
        <w:t>s</w:t>
      </w:r>
      <w:r w:rsidR="018AEC79" w:rsidRPr="6A702C4A">
        <w:rPr>
          <w:b/>
          <w:bCs/>
          <w:sz w:val="22"/>
        </w:rPr>
        <w:t xml:space="preserve"> celotno vsebino Krovne pogodbe SEC 2026 za posamezno kategorijo za katero podaja prijavo</w:t>
      </w:r>
      <w:r w:rsidR="7DD0C354" w:rsidRPr="6A702C4A">
        <w:rPr>
          <w:b/>
          <w:bCs/>
          <w:sz w:val="22"/>
        </w:rPr>
        <w:t>.</w:t>
      </w:r>
    </w:p>
    <w:p w14:paraId="01EAF1B8" w14:textId="77777777" w:rsidR="00227C54" w:rsidRPr="00227C54" w:rsidRDefault="00227C54" w:rsidP="00227C54">
      <w:pPr>
        <w:spacing w:line="0" w:lineRule="atLeast"/>
        <w:rPr>
          <w:sz w:val="22"/>
        </w:rPr>
      </w:pPr>
    </w:p>
    <w:p w14:paraId="2D47C921" w14:textId="1E608689" w:rsidR="00227C54" w:rsidRDefault="3C08F8BA" w:rsidP="6A702C4A">
      <w:pPr>
        <w:spacing w:line="0" w:lineRule="atLeast"/>
        <w:rPr>
          <w:sz w:val="22"/>
        </w:rPr>
      </w:pPr>
      <w:r w:rsidRPr="6A702C4A">
        <w:rPr>
          <w:sz w:val="22"/>
        </w:rPr>
        <w:t xml:space="preserve">Naročnik bo </w:t>
      </w:r>
      <w:r w:rsidR="363C6ED4" w:rsidRPr="6A702C4A">
        <w:rPr>
          <w:sz w:val="22"/>
        </w:rPr>
        <w:t>obseg</w:t>
      </w:r>
      <w:r w:rsidR="0017345D">
        <w:rPr>
          <w:sz w:val="22"/>
        </w:rPr>
        <w:t xml:space="preserve"> </w:t>
      </w:r>
      <w:r w:rsidR="00A24CCB">
        <w:rPr>
          <w:sz w:val="22"/>
        </w:rPr>
        <w:t>javnega</w:t>
      </w:r>
      <w:r w:rsidR="363C6ED4" w:rsidRPr="6A702C4A">
        <w:rPr>
          <w:sz w:val="22"/>
        </w:rPr>
        <w:t xml:space="preserve"> naročila</w:t>
      </w:r>
      <w:r w:rsidR="00A24CCB">
        <w:rPr>
          <w:sz w:val="22"/>
        </w:rPr>
        <w:t>, ki se izvede v drugi fazi</w:t>
      </w:r>
      <w:r w:rsidR="2A529FB4" w:rsidRPr="6A702C4A">
        <w:rPr>
          <w:sz w:val="22"/>
        </w:rPr>
        <w:t xml:space="preserve"> določil v</w:t>
      </w:r>
      <w:r w:rsidRPr="6A702C4A">
        <w:rPr>
          <w:sz w:val="22"/>
        </w:rPr>
        <w:t xml:space="preserve"> vsakokratnem povabilu k oddaji ponudbe</w:t>
      </w:r>
      <w:r w:rsidR="04F1466E" w:rsidRPr="6A702C4A">
        <w:rPr>
          <w:sz w:val="22"/>
        </w:rPr>
        <w:t xml:space="preserve"> </w:t>
      </w:r>
      <w:r w:rsidRPr="6A702C4A">
        <w:rPr>
          <w:sz w:val="22"/>
        </w:rPr>
        <w:t>(</w:t>
      </w:r>
      <w:r w:rsidR="3C25FECC" w:rsidRPr="6A702C4A">
        <w:rPr>
          <w:sz w:val="22"/>
        </w:rPr>
        <w:t xml:space="preserve">II. </w:t>
      </w:r>
      <w:r w:rsidR="04F1466E" w:rsidRPr="6A702C4A">
        <w:rPr>
          <w:sz w:val="22"/>
        </w:rPr>
        <w:t>faz</w:t>
      </w:r>
      <w:r w:rsidRPr="6A702C4A">
        <w:rPr>
          <w:sz w:val="22"/>
        </w:rPr>
        <w:t>a</w:t>
      </w:r>
      <w:r w:rsidR="04F1466E" w:rsidRPr="6A702C4A">
        <w:rPr>
          <w:sz w:val="22"/>
        </w:rPr>
        <w:t xml:space="preserve"> oddaje javnega naročila</w:t>
      </w:r>
      <w:r w:rsidRPr="6A702C4A">
        <w:rPr>
          <w:sz w:val="22"/>
        </w:rPr>
        <w:t>)</w:t>
      </w:r>
      <w:r w:rsidR="04F1466E" w:rsidRPr="6A702C4A">
        <w:rPr>
          <w:sz w:val="22"/>
        </w:rPr>
        <w:t xml:space="preserve">, </w:t>
      </w:r>
      <w:r w:rsidR="4FED2CF5" w:rsidRPr="6A702C4A">
        <w:rPr>
          <w:sz w:val="22"/>
        </w:rPr>
        <w:t>in sicer se s povabilom k oddaji ponudbe določijo vsebine navedene v nadaljevanju</w:t>
      </w:r>
      <w:r w:rsidR="2A529FB4" w:rsidRPr="6A702C4A">
        <w:rPr>
          <w:sz w:val="22"/>
        </w:rPr>
        <w:t xml:space="preserve">: </w:t>
      </w:r>
    </w:p>
    <w:p w14:paraId="608F5AF9" w14:textId="77777777" w:rsidR="005E5D1B" w:rsidRDefault="005E5D1B" w:rsidP="00227C54">
      <w:pPr>
        <w:spacing w:line="0" w:lineRule="atLeast"/>
        <w:rPr>
          <w:sz w:val="22"/>
        </w:rPr>
      </w:pPr>
    </w:p>
    <w:p w14:paraId="14BCDBEA" w14:textId="47EAD093" w:rsidR="005E5D1B" w:rsidRPr="00B95ABE" w:rsidRDefault="005E5D1B" w:rsidP="00F422CF">
      <w:pPr>
        <w:pStyle w:val="Odstavekseznama"/>
        <w:numPr>
          <w:ilvl w:val="0"/>
          <w:numId w:val="17"/>
        </w:numPr>
        <w:spacing w:line="0" w:lineRule="atLeast"/>
        <w:rPr>
          <w:rFonts w:cs="Arial"/>
          <w:sz w:val="22"/>
        </w:rPr>
      </w:pPr>
      <w:r w:rsidRPr="00B95ABE">
        <w:rPr>
          <w:rFonts w:cs="Arial"/>
          <w:sz w:val="22"/>
        </w:rPr>
        <w:t>količina storitev javnega naročila</w:t>
      </w:r>
      <w:r w:rsidR="00B95ABE">
        <w:rPr>
          <w:rFonts w:cs="Arial"/>
          <w:sz w:val="22"/>
        </w:rPr>
        <w:t>;</w:t>
      </w:r>
    </w:p>
    <w:p w14:paraId="2C4D641F" w14:textId="01BA95FB" w:rsidR="005E5D1B" w:rsidRPr="00B95ABE" w:rsidRDefault="005E5D1B" w:rsidP="00F422CF">
      <w:pPr>
        <w:pStyle w:val="Odstavekseznama"/>
        <w:numPr>
          <w:ilvl w:val="0"/>
          <w:numId w:val="17"/>
        </w:numPr>
        <w:spacing w:line="0" w:lineRule="atLeast"/>
        <w:rPr>
          <w:rFonts w:cs="Arial"/>
          <w:sz w:val="22"/>
        </w:rPr>
      </w:pPr>
      <w:r w:rsidRPr="00B95ABE">
        <w:rPr>
          <w:rFonts w:cs="Arial"/>
          <w:sz w:val="22"/>
        </w:rPr>
        <w:t>odločbe Zavoda za gozdove Slovenije (dalje: ZGS), delovni nalogi ali drugi akti, na podlagi katerih se izvajajo storitve javnega naročila</w:t>
      </w:r>
      <w:r w:rsidR="00B95ABE">
        <w:rPr>
          <w:rFonts w:cs="Arial"/>
          <w:sz w:val="22"/>
        </w:rPr>
        <w:t>;</w:t>
      </w:r>
    </w:p>
    <w:p w14:paraId="3006B102" w14:textId="17424C22" w:rsidR="005E5D1B" w:rsidRPr="00B95ABE" w:rsidRDefault="005E5D1B" w:rsidP="00F422CF">
      <w:pPr>
        <w:pStyle w:val="Odstavekseznama"/>
        <w:numPr>
          <w:ilvl w:val="0"/>
          <w:numId w:val="17"/>
        </w:numPr>
        <w:spacing w:line="0" w:lineRule="atLeast"/>
        <w:rPr>
          <w:rFonts w:cs="Arial"/>
          <w:sz w:val="22"/>
        </w:rPr>
      </w:pPr>
      <w:r w:rsidRPr="00B95ABE">
        <w:rPr>
          <w:rFonts w:cs="Arial"/>
          <w:sz w:val="22"/>
        </w:rPr>
        <w:t>pogodbeni rok za dokončanje vseh pogodbenih obveznosti</w:t>
      </w:r>
      <w:r w:rsidR="00B95ABE">
        <w:rPr>
          <w:rFonts w:cs="Arial"/>
          <w:sz w:val="22"/>
        </w:rPr>
        <w:t>;</w:t>
      </w:r>
    </w:p>
    <w:p w14:paraId="0BC178F7" w14:textId="7702EF14" w:rsidR="005E5D1B" w:rsidRPr="00B95ABE" w:rsidRDefault="005E5D1B" w:rsidP="00F422CF">
      <w:pPr>
        <w:pStyle w:val="Odstavekseznama"/>
        <w:numPr>
          <w:ilvl w:val="0"/>
          <w:numId w:val="17"/>
        </w:numPr>
        <w:spacing w:line="0" w:lineRule="atLeast"/>
        <w:rPr>
          <w:rFonts w:cs="Arial"/>
          <w:sz w:val="22"/>
        </w:rPr>
      </w:pPr>
      <w:r w:rsidRPr="00B95ABE">
        <w:rPr>
          <w:rFonts w:cs="Arial"/>
          <w:sz w:val="22"/>
        </w:rPr>
        <w:t xml:space="preserve">podatke o podizvajalcih, v kolikor jih je </w:t>
      </w:r>
      <w:r w:rsidR="002E75A9">
        <w:rPr>
          <w:rFonts w:eastAsia="Times New Roman" w:cs="Arial"/>
          <w:sz w:val="22"/>
          <w:lang w:eastAsia="sl-SI"/>
        </w:rPr>
        <w:t>kandidat</w:t>
      </w:r>
      <w:r w:rsidR="002E75A9" w:rsidRPr="00B95ABE">
        <w:rPr>
          <w:rFonts w:cs="Arial"/>
          <w:sz w:val="22"/>
        </w:rPr>
        <w:t xml:space="preserve"> </w:t>
      </w:r>
      <w:r w:rsidRPr="00B95ABE">
        <w:rPr>
          <w:rFonts w:cs="Arial"/>
          <w:sz w:val="22"/>
        </w:rPr>
        <w:t>priglasil pred izdajo odločitve o oddaji javnega naročila</w:t>
      </w:r>
      <w:r w:rsidR="00B95ABE">
        <w:rPr>
          <w:rFonts w:cs="Arial"/>
          <w:sz w:val="22"/>
        </w:rPr>
        <w:t>;</w:t>
      </w:r>
    </w:p>
    <w:p w14:paraId="184A4A0A" w14:textId="0B897BD4" w:rsidR="005E5D1B" w:rsidRPr="00B95ABE" w:rsidRDefault="005E5D1B" w:rsidP="00F422CF">
      <w:pPr>
        <w:pStyle w:val="Odstavekseznama"/>
        <w:numPr>
          <w:ilvl w:val="0"/>
          <w:numId w:val="17"/>
        </w:numPr>
        <w:spacing w:line="0" w:lineRule="atLeast"/>
        <w:rPr>
          <w:rFonts w:cs="Arial"/>
          <w:sz w:val="22"/>
        </w:rPr>
      </w:pPr>
      <w:r w:rsidRPr="00B95ABE">
        <w:rPr>
          <w:rFonts w:cs="Arial"/>
          <w:sz w:val="22"/>
        </w:rPr>
        <w:t>% del, ki jih bo izvedel priglašeni podizvajalec v posameznem naročilu;</w:t>
      </w:r>
    </w:p>
    <w:p w14:paraId="75071ED9" w14:textId="730FBA97" w:rsidR="005E5D1B" w:rsidRPr="00B95ABE" w:rsidRDefault="005E5D1B" w:rsidP="00F422CF">
      <w:pPr>
        <w:pStyle w:val="Odstavekseznama"/>
        <w:numPr>
          <w:ilvl w:val="0"/>
          <w:numId w:val="17"/>
        </w:numPr>
        <w:spacing w:line="0" w:lineRule="atLeast"/>
        <w:rPr>
          <w:rFonts w:cs="Arial"/>
          <w:sz w:val="22"/>
        </w:rPr>
      </w:pPr>
      <w:r w:rsidRPr="00B95ABE">
        <w:rPr>
          <w:rFonts w:cs="Arial"/>
          <w:sz w:val="22"/>
        </w:rPr>
        <w:t>morebiti zahtevano strokovno sposobnost (dinamiko del/dan) ter</w:t>
      </w:r>
    </w:p>
    <w:p w14:paraId="4A4998C8" w14:textId="77777777" w:rsidR="004A0CA9" w:rsidRDefault="005E5D1B" w:rsidP="00F422CF">
      <w:pPr>
        <w:pStyle w:val="Odstavekseznama"/>
        <w:numPr>
          <w:ilvl w:val="0"/>
          <w:numId w:val="17"/>
        </w:numPr>
        <w:spacing w:line="0" w:lineRule="atLeast"/>
        <w:rPr>
          <w:rFonts w:cs="Arial"/>
          <w:sz w:val="22"/>
        </w:rPr>
      </w:pPr>
      <w:r w:rsidRPr="00B95ABE">
        <w:rPr>
          <w:rFonts w:cs="Arial"/>
          <w:sz w:val="22"/>
        </w:rPr>
        <w:t>ponudbeno ceno na m</w:t>
      </w:r>
      <w:r w:rsidRPr="00B95ABE">
        <w:rPr>
          <w:rFonts w:cs="Arial"/>
          <w:sz w:val="22"/>
          <w:vertAlign w:val="superscript"/>
        </w:rPr>
        <w:t>3</w:t>
      </w:r>
      <w:r w:rsidRPr="00B95ABE">
        <w:rPr>
          <w:rFonts w:cs="Arial"/>
          <w:sz w:val="22"/>
        </w:rPr>
        <w:t xml:space="preserve"> brez DDV/odpeljanega lesa poda sam </w:t>
      </w:r>
      <w:r w:rsidR="002E75A9">
        <w:rPr>
          <w:rFonts w:eastAsia="Times New Roman" w:cs="Arial"/>
          <w:sz w:val="22"/>
          <w:lang w:eastAsia="sl-SI"/>
        </w:rPr>
        <w:t>kandidat</w:t>
      </w:r>
      <w:r w:rsidRPr="00B95ABE">
        <w:rPr>
          <w:rFonts w:cs="Arial"/>
          <w:sz w:val="22"/>
        </w:rPr>
        <w:t xml:space="preserve"> v svoji ponudbi</w:t>
      </w:r>
      <w:r w:rsidR="004A0CA9">
        <w:rPr>
          <w:rFonts w:cs="Arial"/>
          <w:sz w:val="22"/>
        </w:rPr>
        <w:t>,</w:t>
      </w:r>
    </w:p>
    <w:p w14:paraId="2D375408" w14:textId="5273E3EC" w:rsidR="005E5D1B" w:rsidRPr="00B95ABE" w:rsidRDefault="004A0CA9" w:rsidP="00F422CF">
      <w:pPr>
        <w:pStyle w:val="Odstavekseznama"/>
        <w:numPr>
          <w:ilvl w:val="0"/>
          <w:numId w:val="17"/>
        </w:numPr>
        <w:spacing w:line="0" w:lineRule="atLeast"/>
        <w:rPr>
          <w:rFonts w:cs="Arial"/>
          <w:sz w:val="22"/>
        </w:rPr>
      </w:pPr>
      <w:r>
        <w:rPr>
          <w:rFonts w:cs="Arial"/>
          <w:sz w:val="22"/>
        </w:rPr>
        <w:t xml:space="preserve">finančna zavarovanja za dobro izvedbo pogodbenih obveznosti če so ta </w:t>
      </w:r>
      <w:r w:rsidR="009F1AE5">
        <w:rPr>
          <w:rFonts w:cs="Arial"/>
          <w:sz w:val="22"/>
        </w:rPr>
        <w:t>zahtevana</w:t>
      </w:r>
      <w:r w:rsidR="005E5D1B" w:rsidRPr="00B95ABE">
        <w:rPr>
          <w:rFonts w:cs="Arial"/>
          <w:sz w:val="22"/>
        </w:rPr>
        <w:t>.</w:t>
      </w:r>
    </w:p>
    <w:p w14:paraId="7B3AF213" w14:textId="77777777" w:rsidR="004A0CA9" w:rsidRDefault="004A0CA9" w:rsidP="004A0CA9">
      <w:pPr>
        <w:spacing w:line="0" w:lineRule="atLeast"/>
        <w:rPr>
          <w:sz w:val="22"/>
        </w:rPr>
      </w:pPr>
    </w:p>
    <w:p w14:paraId="7A17EB53" w14:textId="5EC8C738" w:rsidR="004A0CA9" w:rsidRPr="004A0CA9" w:rsidRDefault="004A0CA9" w:rsidP="004A0CA9">
      <w:pPr>
        <w:spacing w:line="0" w:lineRule="atLeast"/>
        <w:rPr>
          <w:sz w:val="22"/>
        </w:rPr>
      </w:pPr>
      <w:r w:rsidRPr="004A0CA9">
        <w:rPr>
          <w:sz w:val="22"/>
        </w:rPr>
        <w:t>Naročnik bo v drugi fazi za vsako posamezno javno naročilo sprejel odločitev, ki jo bo objavil na Portalu javnih naročil</w:t>
      </w:r>
      <w:r w:rsidR="13CEF14F" w:rsidRPr="23B835C0">
        <w:rPr>
          <w:sz w:val="22"/>
        </w:rPr>
        <w:t xml:space="preserve"> in v svojem informacijskem sistemu</w:t>
      </w:r>
      <w:r w:rsidRPr="004A0CA9">
        <w:rPr>
          <w:sz w:val="22"/>
        </w:rPr>
        <w:t>.</w:t>
      </w:r>
    </w:p>
    <w:p w14:paraId="3E9F91A5" w14:textId="77777777" w:rsidR="005E5D1B" w:rsidRPr="005E5D1B" w:rsidRDefault="005E5D1B" w:rsidP="005E5D1B">
      <w:pPr>
        <w:spacing w:line="0" w:lineRule="atLeast"/>
        <w:rPr>
          <w:rFonts w:cs="Arial"/>
          <w:sz w:val="22"/>
        </w:rPr>
      </w:pPr>
    </w:p>
    <w:p w14:paraId="6ED75BD8" w14:textId="23EA2DA6" w:rsidR="00227C54" w:rsidRPr="00C0208D" w:rsidRDefault="00227C54" w:rsidP="276C6BB0">
      <w:pPr>
        <w:spacing w:line="0" w:lineRule="atLeast"/>
        <w:rPr>
          <w:rFonts w:cs="Arial"/>
          <w:b/>
          <w:sz w:val="22"/>
        </w:rPr>
      </w:pPr>
      <w:r w:rsidRPr="276C6BB0">
        <w:rPr>
          <w:b/>
          <w:bCs/>
          <w:sz w:val="22"/>
        </w:rPr>
        <w:t>Pogodbeni stranki v zvezi z oddajo posameznega javnega naročila ne bosta vsakokrat podpisovali</w:t>
      </w:r>
      <w:r w:rsidR="004A0CA9" w:rsidRPr="276C6BB0">
        <w:rPr>
          <w:b/>
          <w:bCs/>
          <w:sz w:val="22"/>
        </w:rPr>
        <w:t xml:space="preserve"> </w:t>
      </w:r>
      <w:r w:rsidRPr="276C6BB0">
        <w:rPr>
          <w:b/>
          <w:bCs/>
          <w:sz w:val="22"/>
        </w:rPr>
        <w:t>pogodb</w:t>
      </w:r>
      <w:r w:rsidR="004A0CA9" w:rsidRPr="276C6BB0">
        <w:rPr>
          <w:b/>
          <w:bCs/>
          <w:sz w:val="22"/>
        </w:rPr>
        <w:t xml:space="preserve">e za </w:t>
      </w:r>
      <w:r w:rsidR="00C0208D" w:rsidRPr="276C6BB0">
        <w:rPr>
          <w:rFonts w:cs="Arial"/>
          <w:b/>
          <w:bCs/>
          <w:sz w:val="22"/>
        </w:rPr>
        <w:t>iz</w:t>
      </w:r>
      <w:r w:rsidR="004A0CA9" w:rsidRPr="276C6BB0">
        <w:rPr>
          <w:rFonts w:cs="Arial"/>
          <w:b/>
          <w:bCs/>
          <w:sz w:val="22"/>
        </w:rPr>
        <w:t>vedbo posamičnega naročila, temveč se šteje, da je</w:t>
      </w:r>
      <w:r w:rsidR="00ED50BE">
        <w:rPr>
          <w:rFonts w:cs="Arial"/>
          <w:b/>
          <w:bCs/>
          <w:sz w:val="22"/>
        </w:rPr>
        <w:t xml:space="preserve"> izbrani kandidat </w:t>
      </w:r>
      <w:r w:rsidR="004A0CA9" w:rsidRPr="276C6BB0">
        <w:rPr>
          <w:rFonts w:cs="Arial"/>
          <w:b/>
          <w:bCs/>
          <w:sz w:val="22"/>
        </w:rPr>
        <w:t xml:space="preserve">za izvedbo posamičnega naročila </w:t>
      </w:r>
      <w:r w:rsidR="00ED50BE">
        <w:rPr>
          <w:rFonts w:cs="Arial"/>
          <w:b/>
          <w:bCs/>
          <w:sz w:val="22"/>
        </w:rPr>
        <w:t>z oddajo ponudbe sprejel pogoje naročila določene v posamičnem povabilu k oddaji naročila. Izbrani ponudnik bo storitve opravil upoštevajoč določila krovne pogodbe in zahtev iz vsakokratnega povabila k oddaji ponudbe.</w:t>
      </w:r>
      <w:r w:rsidR="00ED50BE" w:rsidRPr="276C6BB0" w:rsidDel="00ED50BE">
        <w:rPr>
          <w:rFonts w:cs="Arial"/>
          <w:b/>
          <w:bCs/>
          <w:sz w:val="22"/>
        </w:rPr>
        <w:t xml:space="preserve"> </w:t>
      </w:r>
    </w:p>
    <w:p w14:paraId="726DA78D" w14:textId="77777777" w:rsidR="00227C54" w:rsidRPr="00083B88" w:rsidRDefault="00227C54" w:rsidP="009139AC">
      <w:pPr>
        <w:rPr>
          <w:rFonts w:cs="Arial"/>
          <w:i/>
          <w:color w:val="FF0000"/>
          <w:sz w:val="22"/>
        </w:rPr>
      </w:pPr>
    </w:p>
    <w:p w14:paraId="1EE213A5" w14:textId="32CE48FC" w:rsidR="008B6487" w:rsidRPr="00083B88" w:rsidRDefault="00C0208D" w:rsidP="008B6487">
      <w:pPr>
        <w:pStyle w:val="Naslov1"/>
        <w:rPr>
          <w:sz w:val="22"/>
          <w:szCs w:val="22"/>
        </w:rPr>
      </w:pPr>
      <w:bookmarkStart w:id="206" w:name="_Toc467133897"/>
      <w:bookmarkStart w:id="207" w:name="_Toc467501214"/>
      <w:bookmarkStart w:id="208" w:name="_Toc336851764"/>
      <w:bookmarkStart w:id="209" w:name="_Toc336851812"/>
      <w:bookmarkStart w:id="210" w:name="_Toc199957219"/>
      <w:bookmarkEnd w:id="206"/>
      <w:bookmarkEnd w:id="207"/>
      <w:r>
        <w:rPr>
          <w:caps w:val="0"/>
          <w:sz w:val="22"/>
          <w:szCs w:val="22"/>
        </w:rPr>
        <w:t>P</w:t>
      </w:r>
      <w:r w:rsidR="003154A8" w:rsidRPr="00083B88">
        <w:rPr>
          <w:caps w:val="0"/>
          <w:sz w:val="22"/>
          <w:szCs w:val="22"/>
        </w:rPr>
        <w:t>RAVNO VARSTVO</w:t>
      </w:r>
      <w:bookmarkEnd w:id="208"/>
      <w:bookmarkEnd w:id="209"/>
      <w:bookmarkEnd w:id="210"/>
    </w:p>
    <w:p w14:paraId="72E4FEFA" w14:textId="5C340BA8" w:rsidR="0014274B" w:rsidRPr="0014274B" w:rsidRDefault="0014274B" w:rsidP="77FEA0F6">
      <w:pPr>
        <w:spacing w:line="0" w:lineRule="atLeast"/>
        <w:rPr>
          <w:rFonts w:cs="Arial"/>
          <w:sz w:val="22"/>
        </w:rPr>
      </w:pPr>
      <w:r w:rsidRPr="77FEA0F6">
        <w:rPr>
          <w:rFonts w:cs="Arial"/>
          <w:sz w:val="22"/>
        </w:rPr>
        <w:t xml:space="preserve">Zahtevek za revizijo, ki se nanaša na vsebino objave in/ali dokumentacijo se lahko vloži v desetih delovnih dneh od dneva objave obvestila o javnem naročilu ali obvestila o dodatnih </w:t>
      </w:r>
      <w:r w:rsidRPr="77FEA0F6">
        <w:rPr>
          <w:rFonts w:cs="Arial"/>
          <w:sz w:val="22"/>
        </w:rPr>
        <w:lastRenderedPageBreak/>
        <w:t xml:space="preserve">informacijah, informacijah o nedokončanem postopku ali popravku, če se s tem obvestilom spreminjajo ali dopolnjujejo zahteve ali merila za izbor najugodnejšega kandidata, pri čemer se lahko zahtevek za revizijo nanaša na spremenjeno, dopolnjeno ali pojasnjeno vsebino objave ali dokumentacije ali z njim neposredno povezano navedbo v prvotni objavi ali dokumentaciji. Zahtevka za revizijo ni dopustno vložiti po roku za prejem prijav. </w:t>
      </w:r>
      <w:bookmarkStart w:id="211" w:name="_Hlk200632271"/>
      <w:r w:rsidRPr="77FEA0F6">
        <w:rPr>
          <w:rFonts w:cs="Arial"/>
          <w:sz w:val="22"/>
        </w:rPr>
        <w:t>Takso v višini 4.000 eurov mora vlagatelj plačati na transakcijski račun Ministrstva za finance, številka SI56 0110 0100 0358 802, odprt pri Banki Slovenije, Slovenska 35, 1505 Ljubljana, Slovenija, SWIFT KODA: BSLJSI2X; IBAN:SI56011001000</w:t>
      </w:r>
      <w:r w:rsidR="00616930" w:rsidRPr="77FEA0F6">
        <w:rPr>
          <w:rFonts w:cs="Arial"/>
          <w:sz w:val="22"/>
        </w:rPr>
        <w:t>xxx</w:t>
      </w:r>
      <w:r w:rsidR="006D5760" w:rsidRPr="77FEA0F6">
        <w:rPr>
          <w:rFonts w:cs="Arial"/>
          <w:sz w:val="22"/>
        </w:rPr>
        <w:t>xx</w:t>
      </w:r>
      <w:r w:rsidR="00616930" w:rsidRPr="77FEA0F6">
        <w:rPr>
          <w:rFonts w:cs="Arial"/>
          <w:sz w:val="22"/>
        </w:rPr>
        <w:t>x</w:t>
      </w:r>
      <w:r w:rsidR="00B3483C">
        <w:rPr>
          <w:rFonts w:cs="Arial"/>
          <w:sz w:val="22"/>
        </w:rPr>
        <w:t xml:space="preserve"> </w:t>
      </w:r>
      <w:r w:rsidR="00B3483C" w:rsidRPr="00B3483C">
        <w:rPr>
          <w:rFonts w:cs="Arial"/>
          <w:i/>
          <w:iCs/>
          <w:sz w:val="22"/>
        </w:rPr>
        <w:t xml:space="preserve">(namesto zadnjih številk </w:t>
      </w:r>
      <w:r w:rsidR="00AE197F">
        <w:rPr>
          <w:rFonts w:cs="Arial"/>
          <w:i/>
          <w:iCs/>
          <w:sz w:val="22"/>
        </w:rPr>
        <w:t>se doda</w:t>
      </w:r>
      <w:r w:rsidR="00B3483C" w:rsidRPr="00B3483C">
        <w:rPr>
          <w:rFonts w:cs="Arial"/>
          <w:i/>
          <w:iCs/>
          <w:sz w:val="22"/>
        </w:rPr>
        <w:t xml:space="preserve"> št. objave na portalu JN</w:t>
      </w:r>
      <w:r w:rsidR="00B3483C">
        <w:rPr>
          <w:rFonts w:cs="Arial"/>
          <w:sz w:val="22"/>
        </w:rPr>
        <w:t>)</w:t>
      </w:r>
      <w:r w:rsidRPr="77FEA0F6">
        <w:rPr>
          <w:rFonts w:cs="Arial"/>
          <w:sz w:val="22"/>
        </w:rPr>
        <w:t>.</w:t>
      </w:r>
    </w:p>
    <w:bookmarkEnd w:id="211"/>
    <w:p w14:paraId="5616A75E" w14:textId="77777777" w:rsidR="0014274B" w:rsidRDefault="0014274B" w:rsidP="0014274B">
      <w:pPr>
        <w:spacing w:line="0" w:lineRule="atLeast"/>
        <w:rPr>
          <w:rFonts w:cs="Arial"/>
          <w:sz w:val="22"/>
        </w:rPr>
      </w:pPr>
    </w:p>
    <w:p w14:paraId="3E1FA661" w14:textId="77777777" w:rsidR="0014274B" w:rsidRDefault="0014274B" w:rsidP="0014274B">
      <w:pPr>
        <w:spacing w:line="0" w:lineRule="atLeast"/>
        <w:rPr>
          <w:rFonts w:cs="Arial"/>
          <w:sz w:val="22"/>
        </w:rPr>
      </w:pPr>
      <w:r w:rsidRPr="0014274B">
        <w:rPr>
          <w:rFonts w:cs="Arial"/>
          <w:sz w:val="22"/>
        </w:rPr>
        <w:t xml:space="preserve">Zahtevek za revizijo se vloži prek portala </w:t>
      </w:r>
      <w:proofErr w:type="spellStart"/>
      <w:r w:rsidRPr="0014274B">
        <w:rPr>
          <w:rFonts w:cs="Arial"/>
          <w:sz w:val="22"/>
        </w:rPr>
        <w:t>eRevizija</w:t>
      </w:r>
      <w:proofErr w:type="spellEnd"/>
      <w:r w:rsidRPr="0014274B">
        <w:rPr>
          <w:rFonts w:cs="Arial"/>
          <w:sz w:val="22"/>
        </w:rPr>
        <w:t>.</w:t>
      </w:r>
    </w:p>
    <w:p w14:paraId="503F8628" w14:textId="300A96EE" w:rsidR="00864F5A" w:rsidRDefault="00864F5A" w:rsidP="008A5F09">
      <w:pPr>
        <w:rPr>
          <w:sz w:val="22"/>
        </w:rPr>
      </w:pPr>
    </w:p>
    <w:p w14:paraId="0300293B" w14:textId="77777777" w:rsidR="004A0CA9" w:rsidRDefault="004A0CA9" w:rsidP="008A5F09">
      <w:pPr>
        <w:rPr>
          <w:sz w:val="22"/>
        </w:rPr>
      </w:pPr>
    </w:p>
    <w:p w14:paraId="35514A68" w14:textId="77777777" w:rsidR="004A0CA9" w:rsidRPr="00083B88" w:rsidRDefault="004A0CA9" w:rsidP="008A5F09">
      <w:pPr>
        <w:rPr>
          <w:sz w:val="22"/>
        </w:rPr>
      </w:pPr>
    </w:p>
    <w:p w14:paraId="0C8A5045" w14:textId="4862D739" w:rsidR="00864F5A" w:rsidRPr="00083B88" w:rsidRDefault="0014274B" w:rsidP="008A5F09">
      <w:pPr>
        <w:rPr>
          <w:sz w:val="22"/>
        </w:rPr>
      </w:pPr>
      <w:r>
        <w:rPr>
          <w:sz w:val="22"/>
        </w:rPr>
        <w:tab/>
        <w:t xml:space="preserve">                                                                               </w:t>
      </w:r>
      <w:r w:rsidRPr="004C3269">
        <w:rPr>
          <w:rFonts w:cs="Arial"/>
          <w:b/>
          <w:sz w:val="22"/>
        </w:rPr>
        <w:t>Slovenski državni gozdovi</w:t>
      </w:r>
      <w:r>
        <w:rPr>
          <w:rFonts w:cs="Arial"/>
          <w:b/>
          <w:sz w:val="22"/>
        </w:rPr>
        <w:t>,</w:t>
      </w:r>
      <w:r w:rsidRPr="004C3269">
        <w:rPr>
          <w:rFonts w:cs="Arial"/>
          <w:b/>
          <w:sz w:val="22"/>
        </w:rPr>
        <w:t xml:space="preserve"> </w:t>
      </w:r>
      <w:proofErr w:type="spellStart"/>
      <w:r w:rsidRPr="004C3269">
        <w:rPr>
          <w:rFonts w:cs="Arial"/>
          <w:b/>
          <w:sz w:val="22"/>
        </w:rPr>
        <w:t>d.o.o</w:t>
      </w:r>
      <w:proofErr w:type="spellEnd"/>
      <w:r w:rsidRPr="004C3269">
        <w:rPr>
          <w:rFonts w:cs="Arial"/>
          <w:b/>
          <w:sz w:val="22"/>
        </w:rPr>
        <w:t>.</w:t>
      </w:r>
    </w:p>
    <w:p w14:paraId="334CEA5F" w14:textId="77777777" w:rsidR="00AA0BF8" w:rsidRDefault="00F90F84" w:rsidP="00140271">
      <w:pPr>
        <w:rPr>
          <w:sz w:val="22"/>
        </w:rPr>
      </w:pPr>
      <w:r w:rsidRPr="00083B88">
        <w:rPr>
          <w:sz w:val="22"/>
        </w:rPr>
        <w:tab/>
      </w:r>
      <w:r w:rsidRPr="00083B88">
        <w:rPr>
          <w:sz w:val="22"/>
        </w:rPr>
        <w:tab/>
      </w:r>
      <w:r w:rsidRPr="00083B88">
        <w:rPr>
          <w:sz w:val="22"/>
        </w:rPr>
        <w:tab/>
      </w:r>
      <w:r w:rsidRPr="00083B88">
        <w:rPr>
          <w:sz w:val="22"/>
        </w:rPr>
        <w:tab/>
      </w:r>
      <w:r w:rsidRPr="00083B88">
        <w:rPr>
          <w:sz w:val="22"/>
        </w:rPr>
        <w:tab/>
      </w:r>
      <w:r w:rsidRPr="00083B88">
        <w:rPr>
          <w:sz w:val="22"/>
        </w:rPr>
        <w:tab/>
      </w:r>
    </w:p>
    <w:p w14:paraId="37508418" w14:textId="77777777" w:rsidR="00AA0BF8" w:rsidRDefault="00AA0BF8" w:rsidP="00140271">
      <w:pPr>
        <w:rPr>
          <w:sz w:val="22"/>
        </w:rPr>
      </w:pPr>
    </w:p>
    <w:p w14:paraId="6F5AA595" w14:textId="77777777" w:rsidR="00AA0BF8" w:rsidRDefault="00AA0BF8" w:rsidP="00140271">
      <w:pPr>
        <w:rPr>
          <w:sz w:val="22"/>
        </w:rPr>
      </w:pPr>
    </w:p>
    <w:p w14:paraId="2755C2CE" w14:textId="77777777" w:rsidR="00AA0BF8" w:rsidRDefault="00AA0BF8" w:rsidP="00140271">
      <w:pPr>
        <w:rPr>
          <w:sz w:val="22"/>
        </w:rPr>
      </w:pPr>
    </w:p>
    <w:p w14:paraId="08490D41" w14:textId="77777777" w:rsidR="00AA0BF8" w:rsidRDefault="00AA0BF8" w:rsidP="00140271">
      <w:pPr>
        <w:rPr>
          <w:sz w:val="22"/>
        </w:rPr>
      </w:pPr>
    </w:p>
    <w:p w14:paraId="7708F6C0" w14:textId="77777777" w:rsidR="00685E2B" w:rsidRDefault="00685E2B" w:rsidP="00140271">
      <w:pPr>
        <w:rPr>
          <w:sz w:val="22"/>
        </w:rPr>
      </w:pPr>
    </w:p>
    <w:p w14:paraId="6390DBB3" w14:textId="77777777" w:rsidR="00685E2B" w:rsidRDefault="00685E2B" w:rsidP="00140271">
      <w:pPr>
        <w:rPr>
          <w:sz w:val="22"/>
        </w:rPr>
      </w:pPr>
    </w:p>
    <w:p w14:paraId="29AAE3C7" w14:textId="77777777" w:rsidR="00685E2B" w:rsidRDefault="00685E2B" w:rsidP="00140271">
      <w:pPr>
        <w:rPr>
          <w:sz w:val="22"/>
        </w:rPr>
      </w:pPr>
    </w:p>
    <w:p w14:paraId="3AB3E5CF" w14:textId="77777777" w:rsidR="00685E2B" w:rsidRDefault="00685E2B" w:rsidP="00140271">
      <w:pPr>
        <w:rPr>
          <w:sz w:val="22"/>
        </w:rPr>
      </w:pPr>
    </w:p>
    <w:p w14:paraId="4C6F1925" w14:textId="77777777" w:rsidR="00685E2B" w:rsidRDefault="00685E2B" w:rsidP="00140271">
      <w:pPr>
        <w:rPr>
          <w:sz w:val="22"/>
        </w:rPr>
      </w:pPr>
    </w:p>
    <w:p w14:paraId="4DA00ADA" w14:textId="77777777" w:rsidR="00685E2B" w:rsidRDefault="00685E2B" w:rsidP="00140271">
      <w:pPr>
        <w:rPr>
          <w:sz w:val="22"/>
        </w:rPr>
      </w:pPr>
    </w:p>
    <w:p w14:paraId="60D7F1FD" w14:textId="77777777" w:rsidR="00685E2B" w:rsidRDefault="00685E2B" w:rsidP="00140271">
      <w:pPr>
        <w:rPr>
          <w:sz w:val="22"/>
        </w:rPr>
      </w:pPr>
    </w:p>
    <w:p w14:paraId="5E6FEF9F" w14:textId="77777777" w:rsidR="00685E2B" w:rsidRDefault="00685E2B" w:rsidP="00140271">
      <w:pPr>
        <w:rPr>
          <w:sz w:val="22"/>
        </w:rPr>
      </w:pPr>
    </w:p>
    <w:p w14:paraId="78EB4ECF" w14:textId="77777777" w:rsidR="00685E2B" w:rsidRDefault="00685E2B" w:rsidP="00140271">
      <w:pPr>
        <w:rPr>
          <w:sz w:val="22"/>
        </w:rPr>
      </w:pPr>
    </w:p>
    <w:p w14:paraId="0ED5682A" w14:textId="77777777" w:rsidR="00685E2B" w:rsidRDefault="00685E2B" w:rsidP="00140271">
      <w:pPr>
        <w:rPr>
          <w:sz w:val="22"/>
        </w:rPr>
      </w:pPr>
    </w:p>
    <w:p w14:paraId="7F504BC0" w14:textId="77777777" w:rsidR="00685E2B" w:rsidRDefault="00685E2B" w:rsidP="00140271">
      <w:pPr>
        <w:rPr>
          <w:sz w:val="22"/>
        </w:rPr>
      </w:pPr>
    </w:p>
    <w:p w14:paraId="2178F8F5" w14:textId="77777777" w:rsidR="00685E2B" w:rsidRDefault="00685E2B" w:rsidP="00140271">
      <w:pPr>
        <w:rPr>
          <w:sz w:val="22"/>
        </w:rPr>
      </w:pPr>
    </w:p>
    <w:p w14:paraId="7021271D" w14:textId="77777777" w:rsidR="00685E2B" w:rsidRDefault="00685E2B" w:rsidP="00140271">
      <w:pPr>
        <w:rPr>
          <w:sz w:val="22"/>
        </w:rPr>
      </w:pPr>
    </w:p>
    <w:p w14:paraId="569F9ADD" w14:textId="77777777" w:rsidR="00A24CCB" w:rsidRDefault="00A24CCB" w:rsidP="00140271">
      <w:pPr>
        <w:rPr>
          <w:sz w:val="22"/>
        </w:rPr>
      </w:pPr>
    </w:p>
    <w:p w14:paraId="6B9BCE75" w14:textId="77777777" w:rsidR="00A24CCB" w:rsidRDefault="00A24CCB" w:rsidP="00140271">
      <w:pPr>
        <w:rPr>
          <w:sz w:val="22"/>
        </w:rPr>
      </w:pPr>
    </w:p>
    <w:p w14:paraId="2CF96345" w14:textId="77777777" w:rsidR="00A24CCB" w:rsidRDefault="00A24CCB" w:rsidP="00140271">
      <w:pPr>
        <w:rPr>
          <w:sz w:val="22"/>
        </w:rPr>
      </w:pPr>
    </w:p>
    <w:p w14:paraId="1EB60A66" w14:textId="77777777" w:rsidR="00A24CCB" w:rsidRDefault="00A24CCB" w:rsidP="00140271">
      <w:pPr>
        <w:rPr>
          <w:sz w:val="22"/>
        </w:rPr>
      </w:pPr>
    </w:p>
    <w:p w14:paraId="5B5E9A59" w14:textId="77777777" w:rsidR="00A24CCB" w:rsidRDefault="00A24CCB" w:rsidP="00140271">
      <w:pPr>
        <w:rPr>
          <w:sz w:val="22"/>
        </w:rPr>
      </w:pPr>
    </w:p>
    <w:p w14:paraId="73561AE9" w14:textId="77777777" w:rsidR="00A24CCB" w:rsidRDefault="00A24CCB" w:rsidP="00140271">
      <w:pPr>
        <w:rPr>
          <w:sz w:val="22"/>
        </w:rPr>
      </w:pPr>
    </w:p>
    <w:p w14:paraId="70164F72" w14:textId="77777777" w:rsidR="00A24CCB" w:rsidRDefault="00A24CCB" w:rsidP="00140271">
      <w:pPr>
        <w:rPr>
          <w:sz w:val="22"/>
        </w:rPr>
      </w:pPr>
    </w:p>
    <w:p w14:paraId="3307F7B9" w14:textId="77777777" w:rsidR="00A24CCB" w:rsidRDefault="00A24CCB" w:rsidP="00140271">
      <w:pPr>
        <w:rPr>
          <w:sz w:val="22"/>
        </w:rPr>
      </w:pPr>
    </w:p>
    <w:p w14:paraId="2C8FB271" w14:textId="77777777" w:rsidR="00A24CCB" w:rsidRDefault="00A24CCB" w:rsidP="00140271">
      <w:pPr>
        <w:rPr>
          <w:sz w:val="22"/>
        </w:rPr>
      </w:pPr>
    </w:p>
    <w:p w14:paraId="7BE8DFC0" w14:textId="77777777" w:rsidR="00A24CCB" w:rsidRDefault="00A24CCB" w:rsidP="00140271">
      <w:pPr>
        <w:rPr>
          <w:sz w:val="22"/>
        </w:rPr>
      </w:pPr>
    </w:p>
    <w:p w14:paraId="4C8D3595" w14:textId="77777777" w:rsidR="00A24CCB" w:rsidRDefault="00A24CCB" w:rsidP="00140271">
      <w:pPr>
        <w:rPr>
          <w:sz w:val="22"/>
        </w:rPr>
      </w:pPr>
    </w:p>
    <w:p w14:paraId="1CCD42FB" w14:textId="77777777" w:rsidR="00A24CCB" w:rsidRDefault="00A24CCB" w:rsidP="00140271">
      <w:pPr>
        <w:rPr>
          <w:sz w:val="22"/>
        </w:rPr>
      </w:pPr>
    </w:p>
    <w:p w14:paraId="40329DC2" w14:textId="77777777" w:rsidR="00A24CCB" w:rsidRDefault="00A24CCB" w:rsidP="00140271">
      <w:pPr>
        <w:rPr>
          <w:sz w:val="22"/>
        </w:rPr>
      </w:pPr>
    </w:p>
    <w:p w14:paraId="4E736159" w14:textId="77777777" w:rsidR="00A24CCB" w:rsidRDefault="00A24CCB" w:rsidP="00140271">
      <w:pPr>
        <w:rPr>
          <w:sz w:val="22"/>
        </w:rPr>
      </w:pPr>
    </w:p>
    <w:p w14:paraId="227EA428" w14:textId="77777777" w:rsidR="00A24CCB" w:rsidRDefault="00A24CCB" w:rsidP="00140271">
      <w:pPr>
        <w:rPr>
          <w:sz w:val="22"/>
        </w:rPr>
      </w:pPr>
    </w:p>
    <w:p w14:paraId="0B94E660" w14:textId="77777777" w:rsidR="00A24CCB" w:rsidRDefault="00A24CCB" w:rsidP="00140271">
      <w:pPr>
        <w:rPr>
          <w:sz w:val="22"/>
        </w:rPr>
      </w:pPr>
    </w:p>
    <w:p w14:paraId="7FF98C5D" w14:textId="77777777" w:rsidR="00A24CCB" w:rsidRDefault="00A24CCB" w:rsidP="00140271">
      <w:pPr>
        <w:rPr>
          <w:sz w:val="22"/>
        </w:rPr>
      </w:pPr>
    </w:p>
    <w:p w14:paraId="219923A0" w14:textId="77777777" w:rsidR="00A24CCB" w:rsidRDefault="00A24CCB" w:rsidP="00140271">
      <w:pPr>
        <w:rPr>
          <w:sz w:val="22"/>
        </w:rPr>
      </w:pPr>
    </w:p>
    <w:p w14:paraId="550F6BCD" w14:textId="5342B7BE" w:rsidR="002459B7" w:rsidRDefault="002459B7" w:rsidP="00140271">
      <w:pPr>
        <w:rPr>
          <w:b/>
          <w:bCs/>
          <w:sz w:val="22"/>
        </w:rPr>
      </w:pPr>
      <w:r w:rsidRPr="002459B7">
        <w:rPr>
          <w:b/>
          <w:bCs/>
          <w:sz w:val="22"/>
        </w:rPr>
        <w:t>PRILOGE</w:t>
      </w:r>
    </w:p>
    <w:p w14:paraId="6DBD23D4" w14:textId="77777777" w:rsidR="002459B7" w:rsidRDefault="002459B7" w:rsidP="00140271">
      <w:pPr>
        <w:rPr>
          <w:b/>
          <w:bCs/>
          <w:sz w:val="22"/>
        </w:rPr>
      </w:pPr>
    </w:p>
    <w:p w14:paraId="3521EF1C" w14:textId="77777777" w:rsidR="002459B7" w:rsidRDefault="002459B7" w:rsidP="00140271">
      <w:pPr>
        <w:rPr>
          <w:b/>
          <w:bCs/>
          <w:sz w:val="22"/>
        </w:rPr>
      </w:pPr>
    </w:p>
    <w:p w14:paraId="0EFB9DCF" w14:textId="77777777" w:rsidR="002459B7" w:rsidRDefault="002459B7" w:rsidP="00140271">
      <w:pPr>
        <w:rPr>
          <w:b/>
          <w:bCs/>
          <w:sz w:val="22"/>
        </w:rPr>
      </w:pPr>
    </w:p>
    <w:p w14:paraId="1F31EE25" w14:textId="77777777" w:rsidR="002459B7" w:rsidRDefault="002459B7" w:rsidP="00140271">
      <w:pPr>
        <w:rPr>
          <w:b/>
          <w:bCs/>
          <w:sz w:val="22"/>
        </w:rPr>
      </w:pPr>
    </w:p>
    <w:p w14:paraId="158F0EC9" w14:textId="77777777" w:rsidR="002459B7" w:rsidRDefault="002459B7" w:rsidP="00140271">
      <w:pPr>
        <w:rPr>
          <w:b/>
          <w:bCs/>
          <w:sz w:val="22"/>
        </w:rPr>
      </w:pPr>
    </w:p>
    <w:p w14:paraId="50A7ABA3" w14:textId="77777777" w:rsidR="002459B7" w:rsidRDefault="002459B7" w:rsidP="00140271">
      <w:pPr>
        <w:rPr>
          <w:b/>
          <w:bCs/>
          <w:sz w:val="22"/>
        </w:rPr>
      </w:pPr>
    </w:p>
    <w:p w14:paraId="32E82EAC" w14:textId="77777777" w:rsidR="002459B7" w:rsidRDefault="002459B7" w:rsidP="00140271">
      <w:pPr>
        <w:rPr>
          <w:b/>
          <w:bCs/>
          <w:sz w:val="22"/>
        </w:rPr>
      </w:pPr>
    </w:p>
    <w:p w14:paraId="65E499B0" w14:textId="77777777" w:rsidR="002459B7" w:rsidRDefault="002459B7" w:rsidP="00140271">
      <w:pPr>
        <w:rPr>
          <w:b/>
          <w:bCs/>
          <w:sz w:val="22"/>
        </w:rPr>
      </w:pPr>
    </w:p>
    <w:p w14:paraId="3A091AAB" w14:textId="77777777" w:rsidR="002459B7" w:rsidRDefault="002459B7" w:rsidP="00140271">
      <w:pPr>
        <w:rPr>
          <w:b/>
          <w:bCs/>
          <w:sz w:val="22"/>
        </w:rPr>
      </w:pPr>
    </w:p>
    <w:p w14:paraId="5D6D8E8E" w14:textId="77777777" w:rsidR="002459B7" w:rsidRDefault="002459B7" w:rsidP="00140271">
      <w:pPr>
        <w:rPr>
          <w:b/>
          <w:bCs/>
          <w:sz w:val="22"/>
        </w:rPr>
      </w:pPr>
    </w:p>
    <w:p w14:paraId="38AAC698" w14:textId="77777777" w:rsidR="002459B7" w:rsidRDefault="002459B7" w:rsidP="00140271">
      <w:pPr>
        <w:rPr>
          <w:b/>
          <w:bCs/>
          <w:sz w:val="22"/>
        </w:rPr>
      </w:pPr>
    </w:p>
    <w:p w14:paraId="0D2A0420" w14:textId="77777777" w:rsidR="002459B7" w:rsidRDefault="002459B7" w:rsidP="00140271">
      <w:pPr>
        <w:rPr>
          <w:b/>
          <w:bCs/>
          <w:sz w:val="22"/>
        </w:rPr>
      </w:pPr>
    </w:p>
    <w:p w14:paraId="6025BEE4" w14:textId="77777777" w:rsidR="002459B7" w:rsidRDefault="002459B7" w:rsidP="00140271">
      <w:pPr>
        <w:rPr>
          <w:b/>
          <w:bCs/>
          <w:sz w:val="22"/>
        </w:rPr>
      </w:pPr>
    </w:p>
    <w:p w14:paraId="165E69E5" w14:textId="77777777" w:rsidR="002459B7" w:rsidRDefault="002459B7" w:rsidP="00140271">
      <w:pPr>
        <w:rPr>
          <w:b/>
          <w:bCs/>
          <w:sz w:val="22"/>
        </w:rPr>
      </w:pPr>
    </w:p>
    <w:p w14:paraId="11868AA4" w14:textId="77777777" w:rsidR="002459B7" w:rsidRDefault="002459B7" w:rsidP="00140271">
      <w:pPr>
        <w:rPr>
          <w:b/>
          <w:bCs/>
          <w:sz w:val="22"/>
        </w:rPr>
      </w:pPr>
    </w:p>
    <w:p w14:paraId="0C071701" w14:textId="77777777" w:rsidR="002459B7" w:rsidRDefault="002459B7" w:rsidP="00140271">
      <w:pPr>
        <w:rPr>
          <w:b/>
          <w:bCs/>
          <w:sz w:val="22"/>
        </w:rPr>
      </w:pPr>
    </w:p>
    <w:p w14:paraId="2DA56D43" w14:textId="77777777" w:rsidR="002459B7" w:rsidRDefault="002459B7" w:rsidP="00140271">
      <w:pPr>
        <w:rPr>
          <w:b/>
          <w:bCs/>
          <w:sz w:val="22"/>
        </w:rPr>
      </w:pPr>
    </w:p>
    <w:p w14:paraId="210E7C9D" w14:textId="77777777" w:rsidR="002459B7" w:rsidRDefault="002459B7" w:rsidP="00140271">
      <w:pPr>
        <w:rPr>
          <w:b/>
          <w:bCs/>
          <w:sz w:val="22"/>
        </w:rPr>
      </w:pPr>
    </w:p>
    <w:p w14:paraId="0357CFAD" w14:textId="77777777" w:rsidR="002459B7" w:rsidRDefault="002459B7" w:rsidP="00140271">
      <w:pPr>
        <w:rPr>
          <w:b/>
          <w:bCs/>
          <w:sz w:val="22"/>
        </w:rPr>
      </w:pPr>
    </w:p>
    <w:p w14:paraId="6B298471" w14:textId="77777777" w:rsidR="002459B7" w:rsidRDefault="002459B7" w:rsidP="00140271">
      <w:pPr>
        <w:rPr>
          <w:b/>
          <w:bCs/>
          <w:sz w:val="22"/>
        </w:rPr>
      </w:pPr>
    </w:p>
    <w:p w14:paraId="2BB98F28" w14:textId="77777777" w:rsidR="002459B7" w:rsidRDefault="002459B7" w:rsidP="00140271">
      <w:pPr>
        <w:rPr>
          <w:b/>
          <w:bCs/>
          <w:sz w:val="22"/>
        </w:rPr>
      </w:pPr>
    </w:p>
    <w:p w14:paraId="3E428FF9" w14:textId="77777777" w:rsidR="002459B7" w:rsidRDefault="002459B7" w:rsidP="00140271">
      <w:pPr>
        <w:rPr>
          <w:b/>
          <w:bCs/>
          <w:sz w:val="22"/>
        </w:rPr>
      </w:pPr>
    </w:p>
    <w:p w14:paraId="24B925EA" w14:textId="77777777" w:rsidR="002459B7" w:rsidRDefault="002459B7" w:rsidP="00140271">
      <w:pPr>
        <w:rPr>
          <w:b/>
          <w:bCs/>
          <w:sz w:val="22"/>
        </w:rPr>
      </w:pPr>
    </w:p>
    <w:p w14:paraId="3520B21F" w14:textId="77777777" w:rsidR="002459B7" w:rsidRDefault="002459B7" w:rsidP="00140271">
      <w:pPr>
        <w:rPr>
          <w:b/>
          <w:bCs/>
          <w:sz w:val="22"/>
        </w:rPr>
      </w:pPr>
    </w:p>
    <w:p w14:paraId="31A658C2" w14:textId="77777777" w:rsidR="002459B7" w:rsidRDefault="002459B7" w:rsidP="00140271">
      <w:pPr>
        <w:rPr>
          <w:b/>
          <w:bCs/>
          <w:sz w:val="22"/>
        </w:rPr>
      </w:pPr>
    </w:p>
    <w:p w14:paraId="204E7E62" w14:textId="77777777" w:rsidR="002459B7" w:rsidRDefault="002459B7" w:rsidP="00140271">
      <w:pPr>
        <w:rPr>
          <w:b/>
          <w:bCs/>
          <w:sz w:val="22"/>
        </w:rPr>
      </w:pPr>
    </w:p>
    <w:p w14:paraId="58C5E5A4" w14:textId="77777777" w:rsidR="002459B7" w:rsidRDefault="002459B7" w:rsidP="00140271">
      <w:pPr>
        <w:rPr>
          <w:b/>
          <w:bCs/>
          <w:sz w:val="22"/>
        </w:rPr>
      </w:pPr>
    </w:p>
    <w:p w14:paraId="30F0228A" w14:textId="77777777" w:rsidR="002459B7" w:rsidRDefault="002459B7" w:rsidP="00140271">
      <w:pPr>
        <w:rPr>
          <w:b/>
          <w:bCs/>
          <w:sz w:val="22"/>
        </w:rPr>
      </w:pPr>
    </w:p>
    <w:p w14:paraId="04709ABC" w14:textId="77777777" w:rsidR="002459B7" w:rsidRDefault="002459B7" w:rsidP="00140271">
      <w:pPr>
        <w:rPr>
          <w:b/>
          <w:bCs/>
          <w:sz w:val="22"/>
        </w:rPr>
      </w:pPr>
    </w:p>
    <w:p w14:paraId="1026D45C" w14:textId="77777777" w:rsidR="002459B7" w:rsidRDefault="002459B7" w:rsidP="00140271">
      <w:pPr>
        <w:rPr>
          <w:b/>
          <w:bCs/>
          <w:sz w:val="22"/>
        </w:rPr>
      </w:pPr>
    </w:p>
    <w:p w14:paraId="7E23F00E" w14:textId="77777777" w:rsidR="002459B7" w:rsidRDefault="002459B7" w:rsidP="00140271">
      <w:pPr>
        <w:rPr>
          <w:b/>
          <w:bCs/>
          <w:sz w:val="22"/>
        </w:rPr>
      </w:pPr>
    </w:p>
    <w:p w14:paraId="4DDFC294" w14:textId="77777777" w:rsidR="002459B7" w:rsidRDefault="002459B7" w:rsidP="00140271">
      <w:pPr>
        <w:rPr>
          <w:b/>
          <w:bCs/>
          <w:sz w:val="22"/>
        </w:rPr>
      </w:pPr>
    </w:p>
    <w:p w14:paraId="421B2317" w14:textId="77777777" w:rsidR="002459B7" w:rsidRDefault="002459B7" w:rsidP="00140271">
      <w:pPr>
        <w:rPr>
          <w:b/>
          <w:bCs/>
          <w:sz w:val="22"/>
        </w:rPr>
      </w:pPr>
    </w:p>
    <w:p w14:paraId="65A1A709" w14:textId="77777777" w:rsidR="002459B7" w:rsidRDefault="002459B7" w:rsidP="00140271">
      <w:pPr>
        <w:rPr>
          <w:b/>
          <w:bCs/>
          <w:sz w:val="22"/>
        </w:rPr>
      </w:pPr>
    </w:p>
    <w:p w14:paraId="4C3E5916" w14:textId="77777777" w:rsidR="002459B7" w:rsidRDefault="002459B7" w:rsidP="00140271">
      <w:pPr>
        <w:rPr>
          <w:b/>
          <w:bCs/>
          <w:sz w:val="22"/>
        </w:rPr>
      </w:pPr>
    </w:p>
    <w:p w14:paraId="24028E98" w14:textId="77777777" w:rsidR="002459B7" w:rsidRDefault="002459B7" w:rsidP="00140271">
      <w:pPr>
        <w:rPr>
          <w:b/>
          <w:bCs/>
          <w:sz w:val="22"/>
        </w:rPr>
      </w:pPr>
    </w:p>
    <w:p w14:paraId="5623ACA7" w14:textId="77777777" w:rsidR="002459B7" w:rsidRDefault="002459B7" w:rsidP="00140271">
      <w:pPr>
        <w:rPr>
          <w:b/>
          <w:bCs/>
          <w:sz w:val="22"/>
        </w:rPr>
      </w:pPr>
    </w:p>
    <w:p w14:paraId="6687B1B6" w14:textId="77777777" w:rsidR="002459B7" w:rsidRDefault="002459B7" w:rsidP="00140271">
      <w:pPr>
        <w:rPr>
          <w:b/>
          <w:bCs/>
          <w:sz w:val="22"/>
        </w:rPr>
      </w:pPr>
    </w:p>
    <w:p w14:paraId="2D1C8794" w14:textId="77777777" w:rsidR="002459B7" w:rsidRDefault="002459B7" w:rsidP="00140271">
      <w:pPr>
        <w:rPr>
          <w:b/>
          <w:bCs/>
          <w:sz w:val="22"/>
        </w:rPr>
      </w:pPr>
    </w:p>
    <w:p w14:paraId="6A359051" w14:textId="77777777" w:rsidR="002459B7" w:rsidRDefault="002459B7" w:rsidP="00140271">
      <w:pPr>
        <w:rPr>
          <w:b/>
          <w:bCs/>
          <w:sz w:val="22"/>
        </w:rPr>
      </w:pPr>
    </w:p>
    <w:p w14:paraId="07F1EA09" w14:textId="77777777" w:rsidR="002459B7" w:rsidRPr="002459B7" w:rsidRDefault="002459B7" w:rsidP="00140271">
      <w:pPr>
        <w:rPr>
          <w:b/>
          <w:bCs/>
          <w:sz w:val="22"/>
        </w:rPr>
      </w:pPr>
    </w:p>
    <w:p w14:paraId="25D14F9D" w14:textId="77777777" w:rsidR="00AA0BF8" w:rsidRDefault="00AA0BF8" w:rsidP="00140271">
      <w:pPr>
        <w:rPr>
          <w:sz w:val="22"/>
        </w:rPr>
      </w:pPr>
    </w:p>
    <w:p w14:paraId="4CEC3F5A" w14:textId="77777777" w:rsidR="00AA0BF8" w:rsidRDefault="00AA0BF8" w:rsidP="00140271">
      <w:pPr>
        <w:rPr>
          <w:sz w:val="22"/>
        </w:rPr>
      </w:pPr>
    </w:p>
    <w:p w14:paraId="1495D423" w14:textId="77777777" w:rsidR="00E03E69" w:rsidRDefault="00E03E69" w:rsidP="00140271">
      <w:pPr>
        <w:rPr>
          <w:sz w:val="22"/>
        </w:rPr>
      </w:pPr>
    </w:p>
    <w:p w14:paraId="0DB24738" w14:textId="77777777" w:rsidR="00E03E69" w:rsidRDefault="00E03E69" w:rsidP="00140271">
      <w:pPr>
        <w:rPr>
          <w:sz w:val="22"/>
        </w:rPr>
      </w:pPr>
    </w:p>
    <w:p w14:paraId="6A56F2F6" w14:textId="77777777" w:rsidR="00E03E69" w:rsidRDefault="00E03E69" w:rsidP="00140271">
      <w:pPr>
        <w:rPr>
          <w:sz w:val="22"/>
        </w:rPr>
      </w:pPr>
    </w:p>
    <w:p w14:paraId="7AECFFBA" w14:textId="77777777" w:rsidR="006426F0" w:rsidRDefault="006426F0" w:rsidP="00140271">
      <w:pPr>
        <w:rPr>
          <w:sz w:val="22"/>
        </w:rPr>
      </w:pPr>
    </w:p>
    <w:p w14:paraId="4E4676CF" w14:textId="77777777" w:rsidR="006426F0" w:rsidRDefault="006426F0" w:rsidP="00140271">
      <w:pPr>
        <w:rPr>
          <w:sz w:val="22"/>
        </w:rPr>
      </w:pPr>
    </w:p>
    <w:p w14:paraId="39B1C63B" w14:textId="77777777" w:rsidR="003C00B3" w:rsidRDefault="003C00B3" w:rsidP="00140271">
      <w:pPr>
        <w:rPr>
          <w:sz w:val="22"/>
        </w:rPr>
      </w:pPr>
    </w:p>
    <w:p w14:paraId="1157C7A6" w14:textId="77777777" w:rsidR="003C00B3" w:rsidRDefault="003C00B3" w:rsidP="00140271">
      <w:pPr>
        <w:rPr>
          <w:sz w:val="22"/>
        </w:rPr>
      </w:pPr>
    </w:p>
    <w:p w14:paraId="474E7366" w14:textId="77777777" w:rsidR="003C00B3" w:rsidRDefault="003C00B3" w:rsidP="00140271">
      <w:pPr>
        <w:rPr>
          <w:sz w:val="22"/>
        </w:rPr>
      </w:pPr>
    </w:p>
    <w:p w14:paraId="2C4DD06F" w14:textId="77777777" w:rsidR="003C00B3" w:rsidRDefault="003C00B3" w:rsidP="00140271">
      <w:pPr>
        <w:rPr>
          <w:sz w:val="22"/>
        </w:rPr>
      </w:pPr>
    </w:p>
    <w:p w14:paraId="149C9194" w14:textId="3A45DC01" w:rsidR="006426F0" w:rsidRDefault="006426F0" w:rsidP="006426F0">
      <w:pPr>
        <w:pStyle w:val="Naslov3"/>
        <w:numPr>
          <w:ilvl w:val="0"/>
          <w:numId w:val="0"/>
        </w:numPr>
        <w:jc w:val="center"/>
        <w:rPr>
          <w:rFonts w:eastAsia="Calibri" w:cs="Arial"/>
          <w:bCs w:val="0"/>
          <w:i w:val="0"/>
          <w:sz w:val="22"/>
          <w:szCs w:val="22"/>
        </w:rPr>
      </w:pPr>
      <w:bookmarkStart w:id="212" w:name="_Toc199957220"/>
      <w:r w:rsidRPr="002067F6">
        <w:rPr>
          <w:rFonts w:eastAsia="Calibri" w:cs="Arial"/>
          <w:bCs w:val="0"/>
          <w:i w:val="0"/>
          <w:sz w:val="22"/>
          <w:szCs w:val="22"/>
        </w:rPr>
        <w:t>PRIJAVA NA JAVNO NAROČILO SEC 2026</w:t>
      </w:r>
      <w:bookmarkEnd w:id="212"/>
    </w:p>
    <w:p w14:paraId="1EC04A9A" w14:textId="77777777" w:rsidR="006426F0" w:rsidRPr="002067F6" w:rsidRDefault="006426F0" w:rsidP="006426F0">
      <w:pPr>
        <w:rPr>
          <w:rFonts w:cs="Arial"/>
          <w:sz w:val="22"/>
        </w:rPr>
      </w:pPr>
    </w:p>
    <w:p w14:paraId="51CBE61D" w14:textId="77777777" w:rsidR="006426F0" w:rsidRPr="002067F6" w:rsidRDefault="006426F0" w:rsidP="006426F0">
      <w:pPr>
        <w:rPr>
          <w:rFonts w:cs="Arial"/>
          <w:sz w:val="22"/>
        </w:rPr>
      </w:pPr>
    </w:p>
    <w:p w14:paraId="26C1CE66" w14:textId="2D94B192" w:rsidR="006426F0" w:rsidRDefault="006426F0" w:rsidP="006426F0">
      <w:pPr>
        <w:rPr>
          <w:rFonts w:cs="Arial"/>
          <w:sz w:val="22"/>
        </w:rPr>
      </w:pPr>
      <w:r>
        <w:rPr>
          <w:rFonts w:cs="Arial"/>
          <w:sz w:val="22"/>
        </w:rPr>
        <w:lastRenderedPageBreak/>
        <w:t xml:space="preserve">V postopku oddaje javnega naročila </w:t>
      </w:r>
      <w:r w:rsidR="00685E2B">
        <w:rPr>
          <w:rFonts w:cs="Arial"/>
          <w:sz w:val="22"/>
        </w:rPr>
        <w:t>»</w:t>
      </w:r>
      <w:r w:rsidRPr="006426F0">
        <w:rPr>
          <w:rFonts w:cs="Arial"/>
          <w:sz w:val="22"/>
        </w:rPr>
        <w:t xml:space="preserve">Storitve sečnje in spravila lesa v državnih gozdovih v upravljanju družbe </w:t>
      </w:r>
      <w:proofErr w:type="spellStart"/>
      <w:r w:rsidRPr="006426F0">
        <w:rPr>
          <w:rFonts w:cs="Arial"/>
          <w:sz w:val="22"/>
        </w:rPr>
        <w:t>SiDG</w:t>
      </w:r>
      <w:proofErr w:type="spellEnd"/>
      <w:r w:rsidR="00685E2B">
        <w:rPr>
          <w:rFonts w:cs="Arial"/>
          <w:sz w:val="22"/>
        </w:rPr>
        <w:t>«</w:t>
      </w:r>
      <w:r>
        <w:rPr>
          <w:rFonts w:cs="Arial"/>
          <w:sz w:val="22"/>
        </w:rPr>
        <w:t>, objavljenega na Portalu javnih naročil pod št. objave JN______/2025 oddajamo prijavo</w:t>
      </w:r>
      <w:r w:rsidR="00252B1F">
        <w:rPr>
          <w:rFonts w:cs="Arial"/>
          <w:sz w:val="22"/>
        </w:rPr>
        <w:t xml:space="preserve"> za kategorijo_____________________</w:t>
      </w:r>
      <w:r>
        <w:rPr>
          <w:rFonts w:cs="Arial"/>
          <w:sz w:val="22"/>
        </w:rPr>
        <w:t>:</w:t>
      </w:r>
    </w:p>
    <w:p w14:paraId="35ABE606" w14:textId="77777777" w:rsidR="006426F0" w:rsidRDefault="006426F0" w:rsidP="006426F0">
      <w:pPr>
        <w:rPr>
          <w:rFonts w:cs="Arial"/>
          <w:sz w:val="22"/>
        </w:rPr>
      </w:pPr>
    </w:p>
    <w:p w14:paraId="120991DD" w14:textId="77777777" w:rsidR="006426F0" w:rsidRDefault="006426F0" w:rsidP="006426F0">
      <w:pPr>
        <w:rPr>
          <w:rFonts w:cs="Arial"/>
          <w:sz w:val="22"/>
        </w:rPr>
      </w:pPr>
    </w:p>
    <w:p w14:paraId="0096C4F7" w14:textId="77777777" w:rsidR="001F0EF5" w:rsidRPr="00E54DDA" w:rsidRDefault="001F0EF5" w:rsidP="001F0EF5">
      <w:pPr>
        <w:tabs>
          <w:tab w:val="left" w:pos="1935"/>
          <w:tab w:val="left" w:pos="8190"/>
        </w:tabs>
        <w:jc w:val="center"/>
        <w:rPr>
          <w:rFonts w:cs="Arial"/>
          <w:b/>
          <w:sz w:val="22"/>
          <w:lang w:eastAsia="sl-SI"/>
        </w:rPr>
      </w:pPr>
      <w:r w:rsidRPr="00E54DDA">
        <w:rPr>
          <w:rFonts w:cs="Arial"/>
          <w:b/>
          <w:sz w:val="22"/>
          <w:lang w:eastAsia="sl-SI"/>
        </w:rPr>
        <w:t>PODATKI O PONUDNIKU</w:t>
      </w:r>
    </w:p>
    <w:p w14:paraId="330EE2F7" w14:textId="77777777" w:rsidR="001F0EF5" w:rsidRPr="00E54DDA" w:rsidRDefault="001F0EF5" w:rsidP="001F0EF5">
      <w:pPr>
        <w:rPr>
          <w:rFonts w:cs="Arial"/>
          <w:sz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5103"/>
      </w:tblGrid>
      <w:tr w:rsidR="001F0EF5" w:rsidRPr="00E54DDA" w14:paraId="0F620B89" w14:textId="77777777" w:rsidTr="00975191">
        <w:trPr>
          <w:trHeight w:val="500"/>
        </w:trPr>
        <w:tc>
          <w:tcPr>
            <w:tcW w:w="637" w:type="dxa"/>
            <w:vAlign w:val="center"/>
          </w:tcPr>
          <w:p w14:paraId="5D25F027" w14:textId="77777777" w:rsidR="001F0EF5" w:rsidRPr="00E54DDA" w:rsidRDefault="001F0EF5" w:rsidP="00975191">
            <w:pPr>
              <w:keepNext/>
              <w:tabs>
                <w:tab w:val="left" w:pos="454"/>
              </w:tabs>
              <w:jc w:val="center"/>
              <w:outlineLvl w:val="4"/>
              <w:rPr>
                <w:rFonts w:cs="Arial"/>
                <w:b/>
                <w:bCs/>
                <w:noProof/>
                <w:sz w:val="22"/>
                <w:lang w:eastAsia="sl-SI"/>
              </w:rPr>
            </w:pPr>
            <w:r w:rsidRPr="00E54DDA">
              <w:rPr>
                <w:rFonts w:cs="Arial"/>
                <w:b/>
                <w:bCs/>
                <w:noProof/>
                <w:sz w:val="22"/>
                <w:lang w:eastAsia="sl-SI"/>
              </w:rPr>
              <w:t>1.</w:t>
            </w:r>
          </w:p>
        </w:tc>
        <w:tc>
          <w:tcPr>
            <w:tcW w:w="3969" w:type="dxa"/>
            <w:vAlign w:val="center"/>
          </w:tcPr>
          <w:p w14:paraId="137AE605" w14:textId="77777777" w:rsidR="001F0EF5" w:rsidRPr="00E54DDA" w:rsidRDefault="001F0EF5" w:rsidP="00975191">
            <w:pPr>
              <w:keepNext/>
              <w:tabs>
                <w:tab w:val="left" w:pos="454"/>
              </w:tabs>
              <w:outlineLvl w:val="4"/>
              <w:rPr>
                <w:rFonts w:cs="Arial"/>
                <w:bCs/>
                <w:noProof/>
                <w:sz w:val="22"/>
                <w:lang w:eastAsia="sl-SI"/>
              </w:rPr>
            </w:pPr>
            <w:r w:rsidRPr="00E54DDA">
              <w:rPr>
                <w:rFonts w:cs="Arial"/>
                <w:bCs/>
                <w:noProof/>
                <w:sz w:val="22"/>
                <w:lang w:eastAsia="sl-SI"/>
              </w:rPr>
              <w:t>Polni naziv ali ime ponudnika</w:t>
            </w:r>
          </w:p>
        </w:tc>
        <w:tc>
          <w:tcPr>
            <w:tcW w:w="5103" w:type="dxa"/>
          </w:tcPr>
          <w:p w14:paraId="6CD70184" w14:textId="77777777" w:rsidR="001F0EF5" w:rsidRPr="00E54DDA" w:rsidRDefault="001F0EF5" w:rsidP="00975191">
            <w:pPr>
              <w:jc w:val="cente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DD4545C" w14:textId="77777777" w:rsidTr="00975191">
        <w:trPr>
          <w:trHeight w:val="500"/>
        </w:trPr>
        <w:tc>
          <w:tcPr>
            <w:tcW w:w="637" w:type="dxa"/>
            <w:vAlign w:val="center"/>
          </w:tcPr>
          <w:p w14:paraId="3F612D82" w14:textId="77777777" w:rsidR="001F0EF5" w:rsidRPr="00E54DDA" w:rsidRDefault="001F0EF5" w:rsidP="00975191">
            <w:pPr>
              <w:jc w:val="center"/>
              <w:rPr>
                <w:rFonts w:cs="Arial"/>
                <w:b/>
                <w:sz w:val="22"/>
                <w:lang w:eastAsia="sl-SI"/>
              </w:rPr>
            </w:pPr>
            <w:r w:rsidRPr="00E54DDA">
              <w:rPr>
                <w:rFonts w:cs="Arial"/>
                <w:b/>
                <w:sz w:val="22"/>
                <w:lang w:eastAsia="sl-SI"/>
              </w:rPr>
              <w:t>2.</w:t>
            </w:r>
          </w:p>
        </w:tc>
        <w:tc>
          <w:tcPr>
            <w:tcW w:w="3969" w:type="dxa"/>
            <w:vAlign w:val="center"/>
          </w:tcPr>
          <w:p w14:paraId="0E1BAA8C" w14:textId="77777777" w:rsidR="001F0EF5" w:rsidRPr="00E54DDA" w:rsidRDefault="001F0EF5" w:rsidP="00975191">
            <w:pPr>
              <w:rPr>
                <w:rFonts w:cs="Arial"/>
                <w:sz w:val="22"/>
                <w:lang w:eastAsia="sl-SI"/>
              </w:rPr>
            </w:pPr>
            <w:r w:rsidRPr="00E54DDA">
              <w:rPr>
                <w:rFonts w:cs="Arial"/>
                <w:sz w:val="22"/>
                <w:lang w:eastAsia="sl-SI"/>
              </w:rPr>
              <w:t>Naslov ponudnika</w:t>
            </w:r>
          </w:p>
        </w:tc>
        <w:tc>
          <w:tcPr>
            <w:tcW w:w="5103" w:type="dxa"/>
          </w:tcPr>
          <w:p w14:paraId="566A79ED" w14:textId="77777777" w:rsidR="001F0EF5" w:rsidRPr="00E54DDA" w:rsidRDefault="001F0EF5" w:rsidP="00975191">
            <w:pPr>
              <w:jc w:val="cente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68ED44A" w14:textId="77777777" w:rsidTr="00975191">
        <w:trPr>
          <w:trHeight w:val="500"/>
        </w:trPr>
        <w:tc>
          <w:tcPr>
            <w:tcW w:w="637" w:type="dxa"/>
            <w:vAlign w:val="center"/>
          </w:tcPr>
          <w:p w14:paraId="65B53066" w14:textId="77777777" w:rsidR="001F0EF5" w:rsidRPr="00E54DDA" w:rsidRDefault="001F0EF5" w:rsidP="00975191">
            <w:pPr>
              <w:jc w:val="center"/>
              <w:rPr>
                <w:rFonts w:cs="Arial"/>
                <w:b/>
                <w:sz w:val="22"/>
                <w:lang w:eastAsia="sl-SI"/>
              </w:rPr>
            </w:pPr>
            <w:r w:rsidRPr="00E54DDA">
              <w:rPr>
                <w:rFonts w:cs="Arial"/>
                <w:b/>
                <w:sz w:val="22"/>
                <w:lang w:eastAsia="sl-SI"/>
              </w:rPr>
              <w:t>3.</w:t>
            </w:r>
          </w:p>
        </w:tc>
        <w:tc>
          <w:tcPr>
            <w:tcW w:w="3969" w:type="dxa"/>
            <w:vAlign w:val="center"/>
          </w:tcPr>
          <w:p w14:paraId="730EB73B" w14:textId="77777777" w:rsidR="001F0EF5" w:rsidRPr="00E54DDA" w:rsidRDefault="001F0EF5" w:rsidP="00975191">
            <w:pPr>
              <w:rPr>
                <w:rFonts w:cs="Arial"/>
                <w:sz w:val="22"/>
                <w:lang w:eastAsia="sl-SI"/>
              </w:rPr>
            </w:pPr>
            <w:r w:rsidRPr="00E54DDA">
              <w:rPr>
                <w:rFonts w:cs="Arial"/>
                <w:sz w:val="22"/>
                <w:lang w:eastAsia="sl-SI"/>
              </w:rPr>
              <w:t>Zakoniti zastopniki (direktor, prokurist in podobno)</w:t>
            </w:r>
          </w:p>
          <w:p w14:paraId="16984E25" w14:textId="77777777" w:rsidR="001F0EF5" w:rsidRPr="00E54DDA" w:rsidRDefault="001F0EF5" w:rsidP="00975191">
            <w:pPr>
              <w:rPr>
                <w:rFonts w:cs="Arial"/>
                <w:sz w:val="22"/>
                <w:lang w:eastAsia="sl-SI"/>
              </w:rPr>
            </w:pPr>
            <w:r w:rsidRPr="00E54DDA">
              <w:rPr>
                <w:rFonts w:cs="Arial"/>
                <w:sz w:val="22"/>
                <w:lang w:eastAsia="sl-SI"/>
              </w:rPr>
              <w:t>vpisati vse zastopnike!</w:t>
            </w:r>
          </w:p>
        </w:tc>
        <w:tc>
          <w:tcPr>
            <w:tcW w:w="5103" w:type="dxa"/>
          </w:tcPr>
          <w:p w14:paraId="6BFA90B8" w14:textId="77777777" w:rsidR="001F0EF5" w:rsidRPr="00E54DDA" w:rsidRDefault="001F0EF5" w:rsidP="00975191">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CA86435" w14:textId="77777777" w:rsidTr="00975191">
        <w:trPr>
          <w:trHeight w:val="346"/>
        </w:trPr>
        <w:tc>
          <w:tcPr>
            <w:tcW w:w="637" w:type="dxa"/>
            <w:vAlign w:val="center"/>
          </w:tcPr>
          <w:p w14:paraId="3072CEA9" w14:textId="77777777" w:rsidR="001F0EF5" w:rsidRPr="00E54DDA" w:rsidRDefault="001F0EF5" w:rsidP="00975191">
            <w:pPr>
              <w:jc w:val="center"/>
              <w:rPr>
                <w:rFonts w:cs="Arial"/>
                <w:i/>
                <w:sz w:val="22"/>
                <w:lang w:eastAsia="sl-SI"/>
              </w:rPr>
            </w:pPr>
            <w:r w:rsidRPr="00E54DDA">
              <w:rPr>
                <w:rFonts w:cs="Arial"/>
                <w:i/>
                <w:sz w:val="22"/>
                <w:lang w:eastAsia="sl-SI"/>
              </w:rPr>
              <w:t>3.1</w:t>
            </w:r>
          </w:p>
        </w:tc>
        <w:tc>
          <w:tcPr>
            <w:tcW w:w="3969" w:type="dxa"/>
          </w:tcPr>
          <w:p w14:paraId="3F6EF094" w14:textId="77777777" w:rsidR="001F0EF5" w:rsidRPr="00E54DDA" w:rsidRDefault="001F0EF5" w:rsidP="00975191">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1E1026AC" w14:textId="77777777" w:rsidR="001F0EF5" w:rsidRPr="00E54DDA" w:rsidRDefault="001F0EF5" w:rsidP="00975191">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58E9C89" w14:textId="77777777" w:rsidTr="00975191">
        <w:trPr>
          <w:trHeight w:val="408"/>
        </w:trPr>
        <w:tc>
          <w:tcPr>
            <w:tcW w:w="637" w:type="dxa"/>
            <w:vAlign w:val="center"/>
          </w:tcPr>
          <w:p w14:paraId="13192949" w14:textId="77777777" w:rsidR="001F0EF5" w:rsidRPr="00E54DDA" w:rsidRDefault="001F0EF5" w:rsidP="00975191">
            <w:pPr>
              <w:jc w:val="center"/>
              <w:rPr>
                <w:rFonts w:cs="Arial"/>
                <w:i/>
                <w:sz w:val="22"/>
                <w:lang w:eastAsia="sl-SI"/>
              </w:rPr>
            </w:pPr>
            <w:r w:rsidRPr="00E54DDA">
              <w:rPr>
                <w:rFonts w:cs="Arial"/>
                <w:i/>
                <w:sz w:val="22"/>
                <w:lang w:eastAsia="sl-SI"/>
              </w:rPr>
              <w:t>3.2</w:t>
            </w:r>
          </w:p>
        </w:tc>
        <w:tc>
          <w:tcPr>
            <w:tcW w:w="3969" w:type="dxa"/>
          </w:tcPr>
          <w:p w14:paraId="47519BE1" w14:textId="77777777" w:rsidR="001F0EF5" w:rsidRPr="00E54DDA" w:rsidRDefault="001F0EF5" w:rsidP="00975191">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20D5CFB8" w14:textId="77777777" w:rsidR="001F0EF5" w:rsidRPr="00E54DDA" w:rsidRDefault="001F0EF5" w:rsidP="00975191">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B00C012" w14:textId="77777777" w:rsidTr="00975191">
        <w:trPr>
          <w:trHeight w:val="415"/>
        </w:trPr>
        <w:tc>
          <w:tcPr>
            <w:tcW w:w="637" w:type="dxa"/>
            <w:vAlign w:val="center"/>
          </w:tcPr>
          <w:p w14:paraId="0B1813AE" w14:textId="77777777" w:rsidR="001F0EF5" w:rsidRPr="00E54DDA" w:rsidRDefault="001F0EF5" w:rsidP="00975191">
            <w:pPr>
              <w:jc w:val="center"/>
              <w:rPr>
                <w:rFonts w:cs="Arial"/>
                <w:i/>
                <w:sz w:val="22"/>
                <w:lang w:eastAsia="sl-SI"/>
              </w:rPr>
            </w:pPr>
            <w:r w:rsidRPr="00E54DDA">
              <w:rPr>
                <w:rFonts w:cs="Arial"/>
                <w:i/>
                <w:sz w:val="22"/>
                <w:lang w:eastAsia="sl-SI"/>
              </w:rPr>
              <w:t>3.3</w:t>
            </w:r>
          </w:p>
        </w:tc>
        <w:tc>
          <w:tcPr>
            <w:tcW w:w="3969" w:type="dxa"/>
          </w:tcPr>
          <w:p w14:paraId="35B7C0DF" w14:textId="77777777" w:rsidR="001F0EF5" w:rsidRPr="00E54DDA" w:rsidRDefault="001F0EF5" w:rsidP="00975191">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656EE980" w14:textId="77777777" w:rsidR="001F0EF5" w:rsidRPr="00E54DDA" w:rsidRDefault="001F0EF5" w:rsidP="00975191">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91225FA" w14:textId="77777777" w:rsidTr="00975191">
        <w:trPr>
          <w:trHeight w:val="415"/>
        </w:trPr>
        <w:tc>
          <w:tcPr>
            <w:tcW w:w="637" w:type="dxa"/>
            <w:vAlign w:val="center"/>
          </w:tcPr>
          <w:p w14:paraId="16D553F3" w14:textId="77777777" w:rsidR="001F0EF5" w:rsidRPr="00E54DDA" w:rsidRDefault="001F0EF5" w:rsidP="00975191">
            <w:pPr>
              <w:jc w:val="center"/>
              <w:rPr>
                <w:rFonts w:cs="Arial"/>
                <w:i/>
                <w:sz w:val="22"/>
                <w:lang w:eastAsia="sl-SI"/>
              </w:rPr>
            </w:pPr>
            <w:r w:rsidRPr="00E54DDA">
              <w:rPr>
                <w:rFonts w:cs="Arial"/>
                <w:i/>
                <w:sz w:val="22"/>
                <w:lang w:eastAsia="sl-SI"/>
              </w:rPr>
              <w:t>3.4</w:t>
            </w:r>
          </w:p>
        </w:tc>
        <w:tc>
          <w:tcPr>
            <w:tcW w:w="3969" w:type="dxa"/>
          </w:tcPr>
          <w:p w14:paraId="110249DA" w14:textId="77777777" w:rsidR="001F0EF5" w:rsidRPr="00E54DDA" w:rsidRDefault="001F0EF5" w:rsidP="00975191">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1FD7E8FE" w14:textId="77777777" w:rsidR="001F0EF5" w:rsidRPr="00E54DDA" w:rsidRDefault="001F0EF5" w:rsidP="00975191">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940E40E" w14:textId="77777777" w:rsidTr="00975191">
        <w:trPr>
          <w:trHeight w:val="524"/>
        </w:trPr>
        <w:tc>
          <w:tcPr>
            <w:tcW w:w="637" w:type="dxa"/>
            <w:vAlign w:val="center"/>
          </w:tcPr>
          <w:p w14:paraId="0847A929" w14:textId="77777777" w:rsidR="001F0EF5" w:rsidRPr="00E54DDA" w:rsidRDefault="001F0EF5" w:rsidP="00975191">
            <w:pPr>
              <w:jc w:val="center"/>
              <w:rPr>
                <w:rFonts w:cs="Arial"/>
                <w:b/>
                <w:sz w:val="22"/>
                <w:lang w:eastAsia="sl-SI"/>
              </w:rPr>
            </w:pPr>
          </w:p>
          <w:p w14:paraId="40314C5B" w14:textId="77777777" w:rsidR="001F0EF5" w:rsidRPr="00E54DDA" w:rsidRDefault="001F0EF5" w:rsidP="00975191">
            <w:pPr>
              <w:jc w:val="center"/>
              <w:rPr>
                <w:rFonts w:cs="Arial"/>
                <w:b/>
                <w:sz w:val="22"/>
                <w:lang w:eastAsia="sl-SI"/>
              </w:rPr>
            </w:pPr>
            <w:r w:rsidRPr="00E54DDA">
              <w:rPr>
                <w:rFonts w:cs="Arial"/>
                <w:b/>
                <w:sz w:val="22"/>
                <w:lang w:eastAsia="sl-SI"/>
              </w:rPr>
              <w:t>4.</w:t>
            </w:r>
          </w:p>
          <w:p w14:paraId="3E4B1D52" w14:textId="77777777" w:rsidR="001F0EF5" w:rsidRPr="00E54DDA" w:rsidRDefault="001F0EF5" w:rsidP="00975191">
            <w:pPr>
              <w:jc w:val="center"/>
              <w:rPr>
                <w:rFonts w:cs="Arial"/>
                <w:b/>
                <w:sz w:val="22"/>
                <w:lang w:eastAsia="sl-SI"/>
              </w:rPr>
            </w:pPr>
          </w:p>
        </w:tc>
        <w:tc>
          <w:tcPr>
            <w:tcW w:w="3969" w:type="dxa"/>
            <w:vAlign w:val="center"/>
          </w:tcPr>
          <w:p w14:paraId="62B09998" w14:textId="77777777" w:rsidR="001F0EF5" w:rsidRPr="00E54DDA" w:rsidRDefault="001F0EF5" w:rsidP="00975191">
            <w:pPr>
              <w:rPr>
                <w:rFonts w:cs="Arial"/>
                <w:sz w:val="22"/>
                <w:lang w:eastAsia="sl-SI"/>
              </w:rPr>
            </w:pPr>
            <w:r w:rsidRPr="00E54DDA">
              <w:rPr>
                <w:rFonts w:cs="Arial"/>
                <w:sz w:val="22"/>
                <w:lang w:eastAsia="sl-SI"/>
              </w:rPr>
              <w:t>Podpisnik ponudbe in okvirnega sporazuma – ime in priimek, funkcija</w:t>
            </w:r>
          </w:p>
        </w:tc>
        <w:tc>
          <w:tcPr>
            <w:tcW w:w="5103" w:type="dxa"/>
          </w:tcPr>
          <w:p w14:paraId="2C014F03" w14:textId="77777777" w:rsidR="001F0EF5" w:rsidRPr="00E54DDA" w:rsidRDefault="001F0EF5" w:rsidP="00975191">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8650CBD" w14:textId="77777777" w:rsidTr="00975191">
        <w:trPr>
          <w:trHeight w:val="524"/>
        </w:trPr>
        <w:tc>
          <w:tcPr>
            <w:tcW w:w="637" w:type="dxa"/>
            <w:vAlign w:val="center"/>
          </w:tcPr>
          <w:p w14:paraId="5979CF3E" w14:textId="77777777" w:rsidR="001F0EF5" w:rsidRPr="00E54DDA" w:rsidRDefault="001F0EF5" w:rsidP="00975191">
            <w:pPr>
              <w:jc w:val="center"/>
              <w:rPr>
                <w:rFonts w:cs="Arial"/>
                <w:b/>
                <w:sz w:val="22"/>
                <w:lang w:eastAsia="sl-SI"/>
              </w:rPr>
            </w:pPr>
            <w:r w:rsidRPr="00E54DDA">
              <w:rPr>
                <w:rFonts w:cs="Arial"/>
                <w:b/>
                <w:sz w:val="22"/>
                <w:lang w:eastAsia="sl-SI"/>
              </w:rPr>
              <w:t>5.</w:t>
            </w:r>
          </w:p>
        </w:tc>
        <w:tc>
          <w:tcPr>
            <w:tcW w:w="3969" w:type="dxa"/>
            <w:vAlign w:val="center"/>
          </w:tcPr>
          <w:p w14:paraId="3110556A" w14:textId="77777777" w:rsidR="001F0EF5" w:rsidRPr="00E54DDA" w:rsidRDefault="001F0EF5" w:rsidP="00975191">
            <w:pPr>
              <w:rPr>
                <w:rFonts w:cs="Arial"/>
                <w:sz w:val="22"/>
                <w:lang w:eastAsia="sl-SI"/>
              </w:rPr>
            </w:pPr>
            <w:r w:rsidRPr="00E54DDA">
              <w:rPr>
                <w:rFonts w:cs="Arial"/>
                <w:sz w:val="22"/>
                <w:lang w:eastAsia="sl-SI"/>
              </w:rPr>
              <w:t>Kontaktna oseba</w:t>
            </w:r>
          </w:p>
        </w:tc>
        <w:tc>
          <w:tcPr>
            <w:tcW w:w="5103" w:type="dxa"/>
          </w:tcPr>
          <w:p w14:paraId="5AA99FD1" w14:textId="77777777" w:rsidR="001F0EF5" w:rsidRPr="00E54DDA" w:rsidRDefault="001F0EF5" w:rsidP="00975191">
            <w:pPr>
              <w:jc w:val="center"/>
              <w:rPr>
                <w:rFonts w:cs="Arial"/>
                <w:b/>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C9C9C50" w14:textId="77777777" w:rsidTr="00975191">
        <w:trPr>
          <w:trHeight w:val="500"/>
        </w:trPr>
        <w:tc>
          <w:tcPr>
            <w:tcW w:w="637" w:type="dxa"/>
            <w:vAlign w:val="center"/>
          </w:tcPr>
          <w:p w14:paraId="17A67326" w14:textId="77777777" w:rsidR="001F0EF5" w:rsidRPr="00E54DDA" w:rsidRDefault="001F0EF5" w:rsidP="00975191">
            <w:pPr>
              <w:jc w:val="center"/>
              <w:rPr>
                <w:rFonts w:cs="Arial"/>
                <w:b/>
                <w:sz w:val="22"/>
                <w:lang w:eastAsia="sl-SI"/>
              </w:rPr>
            </w:pPr>
            <w:r w:rsidRPr="00E54DDA">
              <w:rPr>
                <w:rFonts w:cs="Arial"/>
                <w:b/>
                <w:sz w:val="22"/>
                <w:lang w:eastAsia="sl-SI"/>
              </w:rPr>
              <w:t>6.</w:t>
            </w:r>
          </w:p>
        </w:tc>
        <w:tc>
          <w:tcPr>
            <w:tcW w:w="3969" w:type="dxa"/>
            <w:vAlign w:val="center"/>
          </w:tcPr>
          <w:p w14:paraId="679C2D07" w14:textId="77777777" w:rsidR="001F0EF5" w:rsidRPr="00E54DDA" w:rsidRDefault="001F0EF5" w:rsidP="00975191">
            <w:pPr>
              <w:rPr>
                <w:rFonts w:cs="Arial"/>
                <w:sz w:val="22"/>
                <w:lang w:eastAsia="sl-SI"/>
              </w:rPr>
            </w:pPr>
            <w:r w:rsidRPr="00E54DDA">
              <w:rPr>
                <w:rFonts w:cs="Arial"/>
                <w:sz w:val="22"/>
                <w:lang w:eastAsia="sl-SI"/>
              </w:rPr>
              <w:t>Telefon</w:t>
            </w:r>
          </w:p>
        </w:tc>
        <w:tc>
          <w:tcPr>
            <w:tcW w:w="5103" w:type="dxa"/>
          </w:tcPr>
          <w:p w14:paraId="6D785688" w14:textId="77777777" w:rsidR="001F0EF5" w:rsidRPr="00E54DDA" w:rsidRDefault="001F0EF5" w:rsidP="00975191">
            <w:pPr>
              <w:jc w:val="center"/>
              <w:rPr>
                <w:rFonts w:cs="Arial"/>
                <w:b/>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191AD06" w14:textId="77777777" w:rsidTr="00975191">
        <w:trPr>
          <w:trHeight w:val="500"/>
        </w:trPr>
        <w:tc>
          <w:tcPr>
            <w:tcW w:w="637" w:type="dxa"/>
            <w:vAlign w:val="center"/>
          </w:tcPr>
          <w:p w14:paraId="5F257B1B" w14:textId="77777777" w:rsidR="001F0EF5" w:rsidRPr="00E54DDA" w:rsidRDefault="001F0EF5" w:rsidP="00975191">
            <w:pPr>
              <w:jc w:val="center"/>
              <w:rPr>
                <w:rFonts w:cs="Arial"/>
                <w:b/>
                <w:sz w:val="22"/>
                <w:lang w:eastAsia="sl-SI"/>
              </w:rPr>
            </w:pPr>
            <w:r w:rsidRPr="00E54DDA">
              <w:rPr>
                <w:rFonts w:cs="Arial"/>
                <w:b/>
                <w:sz w:val="22"/>
                <w:lang w:eastAsia="sl-SI"/>
              </w:rPr>
              <w:t>7.</w:t>
            </w:r>
          </w:p>
        </w:tc>
        <w:tc>
          <w:tcPr>
            <w:tcW w:w="3969" w:type="dxa"/>
            <w:vAlign w:val="center"/>
          </w:tcPr>
          <w:p w14:paraId="3BF0B70A" w14:textId="77777777" w:rsidR="001F0EF5" w:rsidRPr="00E54DDA" w:rsidRDefault="001F0EF5" w:rsidP="00975191">
            <w:pPr>
              <w:rPr>
                <w:rFonts w:cs="Arial"/>
                <w:sz w:val="22"/>
                <w:lang w:eastAsia="sl-SI"/>
              </w:rPr>
            </w:pPr>
            <w:r w:rsidRPr="00E54DDA">
              <w:rPr>
                <w:rFonts w:cs="Arial"/>
                <w:sz w:val="22"/>
                <w:lang w:eastAsia="sl-SI"/>
              </w:rPr>
              <w:t>Elektronski naslov</w:t>
            </w:r>
          </w:p>
        </w:tc>
        <w:tc>
          <w:tcPr>
            <w:tcW w:w="5103" w:type="dxa"/>
          </w:tcPr>
          <w:p w14:paraId="1CAADA9E" w14:textId="77777777" w:rsidR="001F0EF5" w:rsidRPr="00E54DDA" w:rsidRDefault="001F0EF5" w:rsidP="00975191">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2F8AF35B" w14:textId="77777777" w:rsidTr="00975191">
        <w:trPr>
          <w:trHeight w:val="500"/>
        </w:trPr>
        <w:tc>
          <w:tcPr>
            <w:tcW w:w="637" w:type="dxa"/>
            <w:vAlign w:val="center"/>
          </w:tcPr>
          <w:p w14:paraId="2CA79FEA" w14:textId="77777777" w:rsidR="001F0EF5" w:rsidRPr="00E54DDA" w:rsidRDefault="001F0EF5" w:rsidP="00975191">
            <w:pPr>
              <w:jc w:val="center"/>
              <w:rPr>
                <w:rFonts w:cs="Arial"/>
                <w:b/>
                <w:sz w:val="22"/>
                <w:lang w:eastAsia="sl-SI"/>
              </w:rPr>
            </w:pPr>
            <w:r w:rsidRPr="00E54DDA">
              <w:rPr>
                <w:rFonts w:cs="Arial"/>
                <w:b/>
                <w:sz w:val="22"/>
                <w:lang w:eastAsia="sl-SI"/>
              </w:rPr>
              <w:t>8.</w:t>
            </w:r>
          </w:p>
        </w:tc>
        <w:tc>
          <w:tcPr>
            <w:tcW w:w="3969" w:type="dxa"/>
            <w:vAlign w:val="center"/>
          </w:tcPr>
          <w:p w14:paraId="35AE9A97" w14:textId="77777777" w:rsidR="001F0EF5" w:rsidRPr="00E54DDA" w:rsidRDefault="001F0EF5" w:rsidP="00975191">
            <w:pPr>
              <w:rPr>
                <w:rFonts w:cs="Arial"/>
                <w:sz w:val="22"/>
                <w:lang w:eastAsia="sl-SI"/>
              </w:rPr>
            </w:pPr>
            <w:r w:rsidRPr="00E54DDA">
              <w:rPr>
                <w:rFonts w:cs="Arial"/>
                <w:sz w:val="22"/>
                <w:lang w:eastAsia="sl-SI"/>
              </w:rPr>
              <w:t>Matična številka</w:t>
            </w:r>
          </w:p>
        </w:tc>
        <w:tc>
          <w:tcPr>
            <w:tcW w:w="5103" w:type="dxa"/>
          </w:tcPr>
          <w:p w14:paraId="066D70BF" w14:textId="77777777" w:rsidR="001F0EF5" w:rsidRPr="00E54DDA" w:rsidRDefault="001F0EF5" w:rsidP="00975191">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4FD6E01" w14:textId="77777777" w:rsidTr="00975191">
        <w:trPr>
          <w:trHeight w:val="500"/>
        </w:trPr>
        <w:tc>
          <w:tcPr>
            <w:tcW w:w="637" w:type="dxa"/>
            <w:vAlign w:val="center"/>
          </w:tcPr>
          <w:p w14:paraId="00A6A4BB" w14:textId="77777777" w:rsidR="001F0EF5" w:rsidRPr="00E54DDA" w:rsidRDefault="001F0EF5" w:rsidP="00975191">
            <w:pPr>
              <w:jc w:val="center"/>
              <w:rPr>
                <w:rFonts w:cs="Arial"/>
                <w:b/>
                <w:sz w:val="22"/>
                <w:lang w:eastAsia="sl-SI"/>
              </w:rPr>
            </w:pPr>
            <w:r w:rsidRPr="00E54DDA">
              <w:rPr>
                <w:rFonts w:cs="Arial"/>
                <w:b/>
                <w:sz w:val="22"/>
                <w:lang w:eastAsia="sl-SI"/>
              </w:rPr>
              <w:t>9.</w:t>
            </w:r>
          </w:p>
        </w:tc>
        <w:tc>
          <w:tcPr>
            <w:tcW w:w="3969" w:type="dxa"/>
          </w:tcPr>
          <w:p w14:paraId="140A5607" w14:textId="77777777" w:rsidR="001F0EF5" w:rsidRPr="00E54DDA" w:rsidRDefault="001F0EF5" w:rsidP="00975191">
            <w:pPr>
              <w:rPr>
                <w:rFonts w:cs="Arial"/>
                <w:sz w:val="22"/>
                <w:lang w:eastAsia="sl-SI"/>
              </w:rPr>
            </w:pPr>
          </w:p>
          <w:p w14:paraId="6B9317F1" w14:textId="77777777" w:rsidR="001F0EF5" w:rsidRPr="00E54DDA" w:rsidRDefault="001F0EF5" w:rsidP="00975191">
            <w:pPr>
              <w:rPr>
                <w:rFonts w:cs="Arial"/>
                <w:sz w:val="22"/>
                <w:lang w:eastAsia="sl-SI"/>
              </w:rPr>
            </w:pPr>
            <w:r w:rsidRPr="00E54DDA">
              <w:rPr>
                <w:rFonts w:cs="Arial"/>
                <w:sz w:val="22"/>
                <w:lang w:eastAsia="sl-SI"/>
              </w:rPr>
              <w:t>ID za DDV</w:t>
            </w:r>
          </w:p>
          <w:p w14:paraId="050A763F" w14:textId="77777777" w:rsidR="001F0EF5" w:rsidRPr="00E54DDA" w:rsidRDefault="001F0EF5" w:rsidP="00975191">
            <w:pPr>
              <w:rPr>
                <w:rFonts w:cs="Arial"/>
                <w:sz w:val="22"/>
                <w:lang w:eastAsia="sl-SI"/>
              </w:rPr>
            </w:pPr>
          </w:p>
        </w:tc>
        <w:tc>
          <w:tcPr>
            <w:tcW w:w="5103" w:type="dxa"/>
          </w:tcPr>
          <w:p w14:paraId="7D670A27" w14:textId="77777777" w:rsidR="001F0EF5" w:rsidRPr="00E54DDA" w:rsidRDefault="001F0EF5" w:rsidP="00975191">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41AE256" w14:textId="77777777" w:rsidTr="00975191">
        <w:trPr>
          <w:trHeight w:val="301"/>
        </w:trPr>
        <w:tc>
          <w:tcPr>
            <w:tcW w:w="637" w:type="dxa"/>
            <w:vAlign w:val="center"/>
          </w:tcPr>
          <w:p w14:paraId="397215AC" w14:textId="77777777" w:rsidR="001F0EF5" w:rsidRPr="00E54DDA" w:rsidRDefault="001F0EF5" w:rsidP="00975191">
            <w:pPr>
              <w:jc w:val="center"/>
              <w:rPr>
                <w:rFonts w:cs="Arial"/>
                <w:b/>
                <w:sz w:val="22"/>
                <w:lang w:eastAsia="sl-SI"/>
              </w:rPr>
            </w:pPr>
            <w:r w:rsidRPr="00E54DDA">
              <w:rPr>
                <w:rFonts w:cs="Arial"/>
                <w:b/>
                <w:sz w:val="22"/>
                <w:lang w:eastAsia="sl-SI"/>
              </w:rPr>
              <w:t>10.</w:t>
            </w:r>
          </w:p>
        </w:tc>
        <w:tc>
          <w:tcPr>
            <w:tcW w:w="3969" w:type="dxa"/>
          </w:tcPr>
          <w:p w14:paraId="68B64452" w14:textId="77777777" w:rsidR="001F0EF5" w:rsidRPr="00E54DDA" w:rsidRDefault="001F0EF5" w:rsidP="00975191">
            <w:pPr>
              <w:rPr>
                <w:rFonts w:cs="Arial"/>
                <w:sz w:val="22"/>
                <w:lang w:eastAsia="sl-SI"/>
              </w:rPr>
            </w:pPr>
            <w:r w:rsidRPr="00E54DDA">
              <w:rPr>
                <w:rFonts w:cs="Arial"/>
                <w:sz w:val="22"/>
                <w:lang w:eastAsia="sl-SI"/>
              </w:rPr>
              <w:t>Gospodarski subjekt sodi med MSP, kot je opredeljeno v Priporočilu Komisije 2003/361/ES</w:t>
            </w:r>
          </w:p>
        </w:tc>
        <w:tc>
          <w:tcPr>
            <w:tcW w:w="5103" w:type="dxa"/>
          </w:tcPr>
          <w:p w14:paraId="3367D9A7" w14:textId="77777777" w:rsidR="001F0EF5" w:rsidRPr="00E54DDA" w:rsidRDefault="001F0EF5" w:rsidP="00975191">
            <w:pPr>
              <w:rPr>
                <w:rFonts w:cs="Arial"/>
                <w:sz w:val="22"/>
                <w:lang w:eastAsia="sl-SI"/>
              </w:rPr>
            </w:pPr>
            <w:r w:rsidRPr="00E54DDA">
              <w:rPr>
                <w:rFonts w:cs="Arial"/>
                <w:sz w:val="22"/>
                <w:lang w:eastAsia="sl-SI"/>
              </w:rPr>
              <w:t xml:space="preserve">               </w:t>
            </w:r>
          </w:p>
          <w:p w14:paraId="3215A9AB" w14:textId="77777777" w:rsidR="001F0EF5" w:rsidRPr="00E54DDA" w:rsidRDefault="001F0EF5" w:rsidP="00975191">
            <w:pPr>
              <w:rPr>
                <w:rFonts w:cs="Arial"/>
                <w:sz w:val="22"/>
                <w:highlight w:val="yellow"/>
                <w:lang w:eastAsia="sl-SI"/>
              </w:rPr>
            </w:pPr>
            <w:r w:rsidRPr="00E54DDA">
              <w:rPr>
                <w:rFonts w:cs="Arial"/>
                <w:sz w:val="22"/>
                <w:lang w:eastAsia="sl-SI"/>
              </w:rPr>
              <w:t xml:space="preserve">                DA           NE</w:t>
            </w:r>
          </w:p>
        </w:tc>
      </w:tr>
      <w:tr w:rsidR="001F0EF5" w:rsidRPr="00E54DDA" w14:paraId="11001755" w14:textId="77777777" w:rsidTr="00975191">
        <w:trPr>
          <w:trHeight w:val="500"/>
        </w:trPr>
        <w:tc>
          <w:tcPr>
            <w:tcW w:w="637" w:type="dxa"/>
            <w:vAlign w:val="center"/>
          </w:tcPr>
          <w:p w14:paraId="1669AF39" w14:textId="77777777" w:rsidR="001F0EF5" w:rsidRPr="00E54DDA" w:rsidRDefault="001F0EF5" w:rsidP="00975191">
            <w:pPr>
              <w:jc w:val="center"/>
              <w:rPr>
                <w:rFonts w:cs="Arial"/>
                <w:b/>
                <w:sz w:val="22"/>
                <w:lang w:eastAsia="sl-SI"/>
              </w:rPr>
            </w:pPr>
          </w:p>
          <w:p w14:paraId="6F73D719" w14:textId="77777777" w:rsidR="001F0EF5" w:rsidRPr="00E54DDA" w:rsidRDefault="001F0EF5" w:rsidP="00975191">
            <w:pPr>
              <w:jc w:val="center"/>
              <w:rPr>
                <w:rFonts w:cs="Arial"/>
                <w:b/>
                <w:sz w:val="22"/>
                <w:lang w:eastAsia="sl-SI"/>
              </w:rPr>
            </w:pPr>
            <w:r w:rsidRPr="00E54DDA">
              <w:rPr>
                <w:rFonts w:cs="Arial"/>
                <w:b/>
                <w:sz w:val="22"/>
                <w:lang w:eastAsia="sl-SI"/>
              </w:rPr>
              <w:t>11.</w:t>
            </w:r>
          </w:p>
        </w:tc>
        <w:tc>
          <w:tcPr>
            <w:tcW w:w="3969" w:type="dxa"/>
            <w:vAlign w:val="center"/>
          </w:tcPr>
          <w:p w14:paraId="4A0FDF87" w14:textId="77777777" w:rsidR="001F0EF5" w:rsidRPr="00E54DDA" w:rsidRDefault="001F0EF5" w:rsidP="00975191">
            <w:pPr>
              <w:rPr>
                <w:rFonts w:cs="Arial"/>
                <w:sz w:val="22"/>
                <w:lang w:eastAsia="sl-SI"/>
              </w:rPr>
            </w:pPr>
          </w:p>
          <w:p w14:paraId="5DFF2B36" w14:textId="77777777" w:rsidR="001F0EF5" w:rsidRPr="00E54DDA" w:rsidRDefault="001F0EF5" w:rsidP="00975191">
            <w:pPr>
              <w:rPr>
                <w:rFonts w:cs="Arial"/>
                <w:sz w:val="22"/>
                <w:lang w:eastAsia="sl-SI"/>
              </w:rPr>
            </w:pPr>
            <w:r w:rsidRPr="00E54DDA">
              <w:rPr>
                <w:rFonts w:cs="Arial"/>
                <w:sz w:val="22"/>
                <w:lang w:eastAsia="sl-SI"/>
              </w:rPr>
              <w:t>Številka transakcijskega računa – ponudnik navede vse račune</w:t>
            </w:r>
          </w:p>
          <w:p w14:paraId="2129A969" w14:textId="77777777" w:rsidR="001F0EF5" w:rsidRPr="00E54DDA" w:rsidRDefault="001F0EF5" w:rsidP="00975191">
            <w:pPr>
              <w:rPr>
                <w:rFonts w:cs="Arial"/>
                <w:sz w:val="22"/>
                <w:lang w:eastAsia="sl-SI"/>
              </w:rPr>
            </w:pPr>
          </w:p>
        </w:tc>
        <w:tc>
          <w:tcPr>
            <w:tcW w:w="5103" w:type="dxa"/>
          </w:tcPr>
          <w:p w14:paraId="5654DF1C" w14:textId="77777777" w:rsidR="001F0EF5" w:rsidRPr="00E54DDA" w:rsidRDefault="001F0EF5" w:rsidP="00975191">
            <w:pPr>
              <w:jc w:val="cente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F9540AE" w14:textId="77777777" w:rsidTr="00975191">
        <w:trPr>
          <w:trHeight w:val="494"/>
        </w:trPr>
        <w:tc>
          <w:tcPr>
            <w:tcW w:w="637" w:type="dxa"/>
            <w:vAlign w:val="center"/>
          </w:tcPr>
          <w:p w14:paraId="4B8BC968" w14:textId="77777777" w:rsidR="001F0EF5" w:rsidRPr="00E54DDA" w:rsidRDefault="001F0EF5" w:rsidP="00975191">
            <w:pPr>
              <w:jc w:val="center"/>
              <w:rPr>
                <w:rFonts w:cs="Arial"/>
                <w:b/>
                <w:sz w:val="22"/>
                <w:lang w:eastAsia="sl-SI"/>
              </w:rPr>
            </w:pPr>
            <w:r w:rsidRPr="00E54DDA">
              <w:rPr>
                <w:rFonts w:cs="Arial"/>
                <w:b/>
                <w:sz w:val="22"/>
                <w:lang w:eastAsia="sl-SI"/>
              </w:rPr>
              <w:t>12.</w:t>
            </w:r>
          </w:p>
        </w:tc>
        <w:tc>
          <w:tcPr>
            <w:tcW w:w="3969" w:type="dxa"/>
            <w:vAlign w:val="center"/>
          </w:tcPr>
          <w:p w14:paraId="4CBA7718" w14:textId="77777777" w:rsidR="001F0EF5" w:rsidRPr="00E54DDA" w:rsidRDefault="001F0EF5" w:rsidP="00975191">
            <w:pPr>
              <w:rPr>
                <w:rFonts w:cs="Arial"/>
                <w:b/>
                <w:kern w:val="3"/>
                <w:sz w:val="22"/>
                <w:lang w:eastAsia="zh-CN"/>
              </w:rPr>
            </w:pPr>
            <w:r w:rsidRPr="00E54DDA">
              <w:rPr>
                <w:rFonts w:cs="Arial"/>
                <w:b/>
                <w:kern w:val="3"/>
                <w:sz w:val="22"/>
                <w:lang w:eastAsia="zh-CN"/>
              </w:rPr>
              <w:t>Ponudbo oddajamo</w:t>
            </w:r>
          </w:p>
          <w:p w14:paraId="2877A52B" w14:textId="77777777" w:rsidR="001F0EF5" w:rsidRPr="00E54DDA" w:rsidRDefault="001F0EF5" w:rsidP="00975191">
            <w:pPr>
              <w:rPr>
                <w:rFonts w:cs="Arial"/>
                <w:sz w:val="22"/>
                <w:lang w:eastAsia="sl-SI"/>
              </w:rPr>
            </w:pPr>
            <w:r w:rsidRPr="00E54DDA">
              <w:rPr>
                <w:rFonts w:cs="Arial"/>
                <w:sz w:val="22"/>
                <w:lang w:eastAsia="sl-SI"/>
              </w:rPr>
              <w:t>(ustrezno obkrožiti)</w:t>
            </w:r>
          </w:p>
        </w:tc>
        <w:tc>
          <w:tcPr>
            <w:tcW w:w="5103" w:type="dxa"/>
          </w:tcPr>
          <w:p w14:paraId="1108271C" w14:textId="77777777" w:rsidR="001F0EF5" w:rsidRPr="00E54DDA" w:rsidRDefault="001F0EF5" w:rsidP="00975191">
            <w:pPr>
              <w:rPr>
                <w:rFonts w:cs="Arial"/>
                <w:sz w:val="22"/>
                <w:lang w:eastAsia="sl-SI"/>
              </w:rPr>
            </w:pPr>
          </w:p>
          <w:p w14:paraId="00D11167" w14:textId="77777777" w:rsidR="001F0EF5" w:rsidRPr="00E54DDA" w:rsidRDefault="001F0EF5" w:rsidP="00975191">
            <w:pPr>
              <w:rPr>
                <w:rFonts w:cs="Arial"/>
                <w:b/>
                <w:bCs/>
                <w:sz w:val="22"/>
                <w:lang w:eastAsia="sl-SI"/>
              </w:rPr>
            </w:pPr>
            <w:r w:rsidRPr="00E54DDA">
              <w:rPr>
                <w:rFonts w:cs="Arial"/>
                <w:sz w:val="22"/>
                <w:lang w:eastAsia="sl-SI"/>
              </w:rPr>
              <w:t xml:space="preserve">    </w:t>
            </w:r>
            <w:r w:rsidRPr="00E54DDA">
              <w:rPr>
                <w:rFonts w:cs="Arial"/>
                <w:b/>
                <w:bCs/>
                <w:sz w:val="22"/>
                <w:lang w:eastAsia="sl-SI"/>
              </w:rPr>
              <w:t>samostojno       s partnerji        s podizvajalci</w:t>
            </w:r>
          </w:p>
        </w:tc>
      </w:tr>
      <w:tr w:rsidR="001F0EF5" w:rsidRPr="00E54DDA" w14:paraId="5A06996E" w14:textId="77777777" w:rsidTr="00975191">
        <w:trPr>
          <w:trHeight w:val="707"/>
        </w:trPr>
        <w:tc>
          <w:tcPr>
            <w:tcW w:w="637" w:type="dxa"/>
            <w:tcBorders>
              <w:top w:val="single" w:sz="4" w:space="0" w:color="auto"/>
              <w:left w:val="single" w:sz="4" w:space="0" w:color="auto"/>
              <w:bottom w:val="single" w:sz="4" w:space="0" w:color="auto"/>
              <w:right w:val="single" w:sz="4" w:space="0" w:color="auto"/>
            </w:tcBorders>
            <w:vAlign w:val="center"/>
          </w:tcPr>
          <w:p w14:paraId="4BDF501E" w14:textId="77777777" w:rsidR="001F0EF5" w:rsidRPr="00E54DDA" w:rsidRDefault="001F0EF5" w:rsidP="00975191">
            <w:pPr>
              <w:jc w:val="center"/>
              <w:rPr>
                <w:rFonts w:cs="Arial"/>
                <w:i/>
                <w:sz w:val="22"/>
                <w:lang w:eastAsia="sl-SI"/>
              </w:rPr>
            </w:pPr>
            <w:r w:rsidRPr="00E54DDA">
              <w:rPr>
                <w:rFonts w:cs="Arial"/>
                <w:b/>
                <w:i/>
                <w:sz w:val="22"/>
                <w:lang w:eastAsia="sl-SI"/>
              </w:rPr>
              <w:t>13.</w:t>
            </w:r>
          </w:p>
        </w:tc>
        <w:tc>
          <w:tcPr>
            <w:tcW w:w="3969" w:type="dxa"/>
            <w:tcBorders>
              <w:top w:val="single" w:sz="4" w:space="0" w:color="auto"/>
              <w:left w:val="single" w:sz="4" w:space="0" w:color="auto"/>
              <w:bottom w:val="single" w:sz="4" w:space="0" w:color="auto"/>
              <w:right w:val="single" w:sz="4" w:space="0" w:color="auto"/>
            </w:tcBorders>
            <w:vAlign w:val="center"/>
          </w:tcPr>
          <w:p w14:paraId="51116C7C" w14:textId="77777777" w:rsidR="001F0EF5" w:rsidRPr="00E54DDA" w:rsidRDefault="001F0EF5" w:rsidP="00975191">
            <w:pPr>
              <w:rPr>
                <w:rFonts w:cs="Arial"/>
                <w:bCs/>
                <w:kern w:val="3"/>
                <w:sz w:val="22"/>
                <w:lang w:eastAsia="zh-CN"/>
              </w:rPr>
            </w:pPr>
            <w:r w:rsidRPr="00E54DDA">
              <w:rPr>
                <w:rFonts w:cs="Arial"/>
                <w:sz w:val="22"/>
                <w:lang w:eastAsia="sl-SI"/>
              </w:rPr>
              <w:t>Šifra in naziv dejavnosti, za katero je ponudnik registriran in je predmet tega naročila</w:t>
            </w:r>
          </w:p>
        </w:tc>
        <w:tc>
          <w:tcPr>
            <w:tcW w:w="5103" w:type="dxa"/>
            <w:tcBorders>
              <w:top w:val="single" w:sz="4" w:space="0" w:color="auto"/>
              <w:left w:val="single" w:sz="4" w:space="0" w:color="auto"/>
              <w:bottom w:val="single" w:sz="4" w:space="0" w:color="auto"/>
              <w:right w:val="single" w:sz="4" w:space="0" w:color="auto"/>
            </w:tcBorders>
          </w:tcPr>
          <w:p w14:paraId="247BA5DE" w14:textId="77777777" w:rsidR="001F0EF5" w:rsidRPr="00E54DDA" w:rsidRDefault="001F0EF5" w:rsidP="00975191">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p w14:paraId="369700CD" w14:textId="77777777" w:rsidR="001F0EF5" w:rsidRPr="00E54DDA" w:rsidRDefault="001F0EF5" w:rsidP="00975191">
            <w:pPr>
              <w:rPr>
                <w:rFonts w:cs="Arial"/>
                <w:sz w:val="22"/>
                <w:lang w:eastAsia="sl-SI"/>
              </w:rPr>
            </w:pPr>
            <w:r w:rsidRPr="00E54DDA">
              <w:rPr>
                <w:rFonts w:cs="Arial"/>
                <w:sz w:val="22"/>
                <w:highlight w:val="yellow"/>
                <w:lang w:eastAsia="sl-SI"/>
              </w:rPr>
              <w:t xml:space="preserve">    </w:t>
            </w:r>
          </w:p>
        </w:tc>
      </w:tr>
    </w:tbl>
    <w:p w14:paraId="4A38EC73" w14:textId="77777777" w:rsidR="001F0EF5" w:rsidRPr="00E54DDA" w:rsidRDefault="001F0EF5" w:rsidP="001F0EF5">
      <w:pPr>
        <w:rPr>
          <w:rFonts w:cs="Arial"/>
          <w:sz w:val="22"/>
        </w:rPr>
      </w:pPr>
    </w:p>
    <w:p w14:paraId="04D3C94E" w14:textId="77777777" w:rsidR="001F0EF5" w:rsidRPr="00E54DDA" w:rsidRDefault="001F0EF5" w:rsidP="001F0EF5">
      <w:pPr>
        <w:rPr>
          <w:rFonts w:cs="Arial"/>
          <w:sz w:val="22"/>
        </w:rPr>
      </w:pPr>
    </w:p>
    <w:p w14:paraId="4BDE5A6D" w14:textId="77777777" w:rsidR="001F0EF5" w:rsidRPr="00E54DDA" w:rsidRDefault="001F0EF5" w:rsidP="001F0EF5">
      <w:pPr>
        <w:rPr>
          <w:rFonts w:cs="Arial"/>
          <w:sz w:val="22"/>
        </w:rPr>
      </w:pPr>
    </w:p>
    <w:p w14:paraId="2C3FDE11" w14:textId="77777777" w:rsidR="001F0EF5" w:rsidRPr="00E54DDA" w:rsidRDefault="001F0EF5" w:rsidP="001F0EF5">
      <w:pPr>
        <w:rPr>
          <w:rFonts w:cs="Arial"/>
          <w:sz w:val="22"/>
        </w:rPr>
      </w:pPr>
    </w:p>
    <w:p w14:paraId="2936FD2E" w14:textId="77777777" w:rsidR="001F0EF5" w:rsidRPr="00E54DDA" w:rsidRDefault="001F0EF5" w:rsidP="001F0EF5">
      <w:pPr>
        <w:rPr>
          <w:rFonts w:cs="Arial"/>
          <w:sz w:val="22"/>
        </w:rPr>
      </w:pPr>
    </w:p>
    <w:p w14:paraId="3D9BA0BB" w14:textId="77777777" w:rsidR="001F0EF5" w:rsidRPr="00E54DDA" w:rsidRDefault="001F0EF5" w:rsidP="001F0EF5">
      <w:pPr>
        <w:rPr>
          <w:rFonts w:cs="Arial"/>
          <w:sz w:val="22"/>
        </w:rPr>
      </w:pPr>
    </w:p>
    <w:p w14:paraId="38FD371C" w14:textId="77777777" w:rsidR="001F0EF5" w:rsidRPr="00E54DDA" w:rsidRDefault="001F0EF5" w:rsidP="001F0EF5">
      <w:pPr>
        <w:tabs>
          <w:tab w:val="left" w:pos="887"/>
        </w:tabs>
        <w:spacing w:line="0" w:lineRule="atLeast"/>
        <w:jc w:val="center"/>
        <w:rPr>
          <w:rFonts w:cs="Arial"/>
          <w:b/>
          <w:bCs/>
          <w:sz w:val="22"/>
        </w:rPr>
      </w:pPr>
    </w:p>
    <w:p w14:paraId="653809DB" w14:textId="77777777" w:rsidR="001F0EF5" w:rsidRPr="00E54DDA" w:rsidRDefault="001F0EF5" w:rsidP="001F0EF5">
      <w:pPr>
        <w:tabs>
          <w:tab w:val="left" w:pos="887"/>
        </w:tabs>
        <w:spacing w:line="0" w:lineRule="atLeast"/>
        <w:jc w:val="center"/>
        <w:rPr>
          <w:rFonts w:cs="Arial"/>
          <w:b/>
          <w:bCs/>
          <w:sz w:val="22"/>
        </w:rPr>
      </w:pPr>
      <w:r w:rsidRPr="00E54DDA">
        <w:rPr>
          <w:rFonts w:cs="Arial"/>
          <w:b/>
          <w:bCs/>
          <w:sz w:val="22"/>
        </w:rPr>
        <w:t xml:space="preserve">Izjavljamo, </w:t>
      </w:r>
    </w:p>
    <w:p w14:paraId="31DF0AD9" w14:textId="77777777" w:rsidR="001F0EF5" w:rsidRPr="00E54DDA" w:rsidRDefault="001F0EF5" w:rsidP="001F0EF5">
      <w:pPr>
        <w:tabs>
          <w:tab w:val="left" w:pos="887"/>
        </w:tabs>
        <w:spacing w:line="0" w:lineRule="atLeast"/>
        <w:rPr>
          <w:rFonts w:cs="Arial"/>
          <w:b/>
          <w:bCs/>
          <w:sz w:val="22"/>
        </w:rPr>
      </w:pPr>
    </w:p>
    <w:p w14:paraId="54AFFD13" w14:textId="77777777" w:rsidR="001F0EF5" w:rsidRPr="00E54DDA" w:rsidRDefault="001F0EF5" w:rsidP="001F0EF5">
      <w:pPr>
        <w:tabs>
          <w:tab w:val="left" w:pos="887"/>
        </w:tabs>
        <w:spacing w:line="0" w:lineRule="atLeast"/>
        <w:ind w:left="360"/>
        <w:rPr>
          <w:rFonts w:cs="Arial"/>
          <w:sz w:val="22"/>
        </w:rPr>
      </w:pPr>
    </w:p>
    <w:p w14:paraId="7E8C9E5C" w14:textId="77777777" w:rsidR="001F0EF5" w:rsidRPr="00E54DDA" w:rsidRDefault="001F0EF5" w:rsidP="001F0EF5">
      <w:pPr>
        <w:tabs>
          <w:tab w:val="left" w:pos="887"/>
        </w:tabs>
        <w:spacing w:line="0" w:lineRule="atLeast"/>
        <w:rPr>
          <w:rFonts w:cs="Arial"/>
          <w:sz w:val="22"/>
        </w:rPr>
      </w:pPr>
      <w:r w:rsidRPr="00E54DDA">
        <w:rPr>
          <w:rFonts w:cs="Arial"/>
          <w:sz w:val="22"/>
        </w:rPr>
        <w:t>da smo usposobljeni za elektronsko poslovanje in komuniciranje ter da je za potrebe tega javnega naročila (do pisne prijave spremembe) naš elektronski naslov oz. elektronski pošti  predal naslednji _______________________________________.</w:t>
      </w:r>
    </w:p>
    <w:p w14:paraId="73A4352B" w14:textId="759ECD94" w:rsidR="001F0EF5" w:rsidRPr="00E54DDA" w:rsidRDefault="001F0EF5" w:rsidP="001F0EF5">
      <w:pPr>
        <w:rPr>
          <w:rFonts w:cs="Arial"/>
          <w:sz w:val="22"/>
          <w:lang w:eastAsia="sl-SI"/>
        </w:rPr>
      </w:pPr>
      <w:r w:rsidRPr="00E54DDA">
        <w:rPr>
          <w:rFonts w:cs="Arial"/>
          <w:sz w:val="22"/>
          <w:lang w:eastAsia="sl-SI"/>
        </w:rPr>
        <w:t xml:space="preserve">                                        (vpisati s velikimi tiskanimi črkami)</w:t>
      </w:r>
    </w:p>
    <w:p w14:paraId="7D98954C" w14:textId="77777777" w:rsidR="001F0EF5" w:rsidRPr="00E54DDA" w:rsidRDefault="001F0EF5" w:rsidP="001F0EF5">
      <w:pPr>
        <w:spacing w:after="120" w:line="276" w:lineRule="auto"/>
        <w:rPr>
          <w:rFonts w:cs="Arial"/>
          <w:b/>
          <w:kern w:val="1"/>
          <w:sz w:val="22"/>
        </w:rPr>
      </w:pPr>
    </w:p>
    <w:p w14:paraId="61A48D5A" w14:textId="77777777" w:rsidR="001F0EF5" w:rsidRPr="00E54DDA" w:rsidRDefault="001F0EF5" w:rsidP="001F0EF5">
      <w:pPr>
        <w:spacing w:after="120" w:line="276" w:lineRule="auto"/>
        <w:rPr>
          <w:rFonts w:cs="Arial"/>
          <w:b/>
          <w:kern w:val="2"/>
          <w:sz w:val="22"/>
        </w:rPr>
      </w:pPr>
    </w:p>
    <w:p w14:paraId="00CFA292" w14:textId="77777777" w:rsidR="001F0EF5" w:rsidRPr="00E54DDA" w:rsidRDefault="001F0EF5" w:rsidP="001F0EF5">
      <w:pPr>
        <w:rPr>
          <w:rFonts w:cs="Arial"/>
          <w:sz w:val="22"/>
          <w:lang w:eastAsia="sl-SI"/>
        </w:rPr>
      </w:pPr>
      <w:r w:rsidRPr="00E54DDA">
        <w:rPr>
          <w:rFonts w:cs="Arial"/>
          <w:sz w:val="22"/>
          <w:lang w:eastAsia="sl-SI"/>
        </w:rPr>
        <w:t xml:space="preserve">Opomba: V primeru, da imajo ponudniki več podjetij v lasti in se bodo na javno naročilo prijavili z </w:t>
      </w:r>
      <w:proofErr w:type="spellStart"/>
      <w:r w:rsidRPr="00E54DDA">
        <w:rPr>
          <w:rFonts w:cs="Arial"/>
          <w:sz w:val="22"/>
          <w:lang w:eastAsia="sl-SI"/>
        </w:rPr>
        <w:t>večimi</w:t>
      </w:r>
      <w:proofErr w:type="spellEnd"/>
      <w:r w:rsidRPr="00E54DDA">
        <w:rPr>
          <w:rFonts w:cs="Arial"/>
          <w:sz w:val="22"/>
          <w:lang w:eastAsia="sl-SI"/>
        </w:rPr>
        <w:t xml:space="preserve"> podjetji, morajo navesti za vsako podjetje različen elektronski naslov v ponudbi, kamor se bo pošiljala vsa nadaljnja dokumentacija.</w:t>
      </w:r>
    </w:p>
    <w:p w14:paraId="0200B03F" w14:textId="77777777" w:rsidR="001F0EF5" w:rsidRPr="00E54DDA" w:rsidRDefault="001F0EF5" w:rsidP="001F0EF5">
      <w:pPr>
        <w:rPr>
          <w:rFonts w:cs="Arial"/>
          <w:sz w:val="22"/>
          <w:lang w:eastAsia="sl-SI"/>
        </w:rPr>
      </w:pPr>
    </w:p>
    <w:p w14:paraId="6F76187B" w14:textId="77777777" w:rsidR="001F0EF5" w:rsidRPr="00E54DDA" w:rsidRDefault="001F0EF5" w:rsidP="001F0EF5">
      <w:pPr>
        <w:rPr>
          <w:rFonts w:cs="Arial"/>
          <w:sz w:val="22"/>
          <w:lang w:eastAsia="sl-SI"/>
        </w:rPr>
      </w:pPr>
      <w:r w:rsidRPr="00E54DDA">
        <w:rPr>
          <w:rFonts w:cs="Arial"/>
          <w:sz w:val="22"/>
          <w:lang w:eastAsia="sl-SI"/>
        </w:rPr>
        <w:t>Vse izjave podpisujemo pod kazensko in materialno odgovornostjo.</w:t>
      </w:r>
    </w:p>
    <w:p w14:paraId="20961E59" w14:textId="77777777" w:rsidR="001F0EF5" w:rsidRPr="00E54DDA" w:rsidRDefault="001F0EF5" w:rsidP="001F0EF5">
      <w:pPr>
        <w:rPr>
          <w:rFonts w:cs="Arial"/>
          <w:sz w:val="22"/>
          <w:lang w:eastAsia="sl-SI"/>
        </w:rPr>
      </w:pPr>
    </w:p>
    <w:p w14:paraId="3A1709E2" w14:textId="7EEBC699" w:rsidR="001F0EF5" w:rsidRPr="00E54DDA" w:rsidRDefault="001F0EF5" w:rsidP="001F0EF5">
      <w:pPr>
        <w:rPr>
          <w:rFonts w:cs="Arial"/>
          <w:sz w:val="22"/>
        </w:rPr>
      </w:pPr>
      <w:r w:rsidRPr="00E54DDA">
        <w:rPr>
          <w:rFonts w:cs="Arial"/>
          <w:sz w:val="22"/>
          <w:lang w:eastAsia="sl-SI"/>
        </w:rPr>
        <w:t>Pod kazensko in materialno odgovornostjo izjavljamo, da so vse navedbe v ponudbi za javno naročilo SEC 202</w:t>
      </w:r>
      <w:r w:rsidR="00B11E6E">
        <w:rPr>
          <w:rFonts w:cs="Arial"/>
          <w:sz w:val="22"/>
          <w:lang w:eastAsia="sl-SI"/>
        </w:rPr>
        <w:t>6</w:t>
      </w:r>
      <w:r w:rsidRPr="00E54DDA">
        <w:rPr>
          <w:rFonts w:cs="Arial"/>
          <w:sz w:val="22"/>
          <w:lang w:eastAsia="sl-SI"/>
        </w:rPr>
        <w:t xml:space="preserve"> resnične. </w:t>
      </w:r>
    </w:p>
    <w:p w14:paraId="20E2FCDE" w14:textId="77777777" w:rsidR="001F0EF5" w:rsidRPr="00E54DDA" w:rsidRDefault="001F0EF5" w:rsidP="001F0EF5">
      <w:pPr>
        <w:autoSpaceDE w:val="0"/>
        <w:autoSpaceDN w:val="0"/>
        <w:adjustRightInd w:val="0"/>
        <w:rPr>
          <w:rFonts w:cs="Arial"/>
          <w:sz w:val="22"/>
          <w:lang w:eastAsia="sl-SI"/>
        </w:rPr>
      </w:pPr>
    </w:p>
    <w:p w14:paraId="3F0B9B5A" w14:textId="77777777" w:rsidR="001F0EF5" w:rsidRPr="00E54DDA" w:rsidRDefault="001F0EF5" w:rsidP="001F0EF5">
      <w:pPr>
        <w:autoSpaceDE w:val="0"/>
        <w:autoSpaceDN w:val="0"/>
        <w:adjustRightInd w:val="0"/>
        <w:rPr>
          <w:rFonts w:cs="Arial"/>
          <w:sz w:val="22"/>
          <w:lang w:eastAsia="sl-SI"/>
        </w:rPr>
      </w:pPr>
    </w:p>
    <w:p w14:paraId="3B53A935" w14:textId="77777777" w:rsidR="001F0EF5" w:rsidRPr="00E54DDA" w:rsidRDefault="001F0EF5" w:rsidP="001F0EF5">
      <w:pPr>
        <w:autoSpaceDE w:val="0"/>
        <w:autoSpaceDN w:val="0"/>
        <w:adjustRightInd w:val="0"/>
        <w:rPr>
          <w:rFonts w:cs="Arial"/>
          <w:sz w:val="22"/>
          <w:lang w:eastAsia="sl-SI"/>
        </w:rPr>
      </w:pPr>
    </w:p>
    <w:p w14:paraId="138F241C" w14:textId="77777777" w:rsidR="001F0EF5" w:rsidRPr="00E54DDA" w:rsidRDefault="001F0EF5" w:rsidP="001F0EF5">
      <w:pPr>
        <w:autoSpaceDE w:val="0"/>
        <w:autoSpaceDN w:val="0"/>
        <w:adjustRightInd w:val="0"/>
        <w:rPr>
          <w:rFonts w:cs="Arial"/>
          <w:sz w:val="22"/>
          <w:lang w:eastAsia="sl-SI"/>
        </w:rPr>
      </w:pPr>
    </w:p>
    <w:p w14:paraId="7568EF14" w14:textId="77777777" w:rsidR="001F0EF5" w:rsidRPr="00E54DDA" w:rsidRDefault="001F0EF5" w:rsidP="001F0EF5">
      <w:pPr>
        <w:autoSpaceDE w:val="0"/>
        <w:autoSpaceDN w:val="0"/>
        <w:adjustRightInd w:val="0"/>
        <w:rPr>
          <w:rFonts w:cs="Arial"/>
          <w:sz w:val="22"/>
          <w:lang w:eastAsia="sl-SI"/>
        </w:rPr>
      </w:pPr>
    </w:p>
    <w:p w14:paraId="55A8D936" w14:textId="77777777" w:rsidR="001F0EF5" w:rsidRPr="00E54DDA" w:rsidRDefault="001F0EF5" w:rsidP="001F0EF5">
      <w:pPr>
        <w:autoSpaceDE w:val="0"/>
        <w:autoSpaceDN w:val="0"/>
        <w:adjustRightInd w:val="0"/>
        <w:rPr>
          <w:rFonts w:cs="Arial"/>
          <w:sz w:val="22"/>
          <w:lang w:eastAsia="sl-SI"/>
        </w:rPr>
      </w:pPr>
    </w:p>
    <w:p w14:paraId="49A1CBB3" w14:textId="77777777" w:rsidR="001F0EF5" w:rsidRPr="00E54DDA" w:rsidRDefault="001F0EF5" w:rsidP="001F0EF5">
      <w:pPr>
        <w:autoSpaceDE w:val="0"/>
        <w:autoSpaceDN w:val="0"/>
        <w:adjustRightInd w:val="0"/>
        <w:rPr>
          <w:rFonts w:cs="Arial"/>
          <w:sz w:val="22"/>
          <w:lang w:eastAsia="sl-SI"/>
        </w:rPr>
      </w:pPr>
    </w:p>
    <w:p w14:paraId="5F107F1F" w14:textId="77777777" w:rsidR="001F0EF5" w:rsidRPr="00E54DDA" w:rsidRDefault="001F0EF5" w:rsidP="001F0EF5">
      <w:pPr>
        <w:autoSpaceDE w:val="0"/>
        <w:autoSpaceDN w:val="0"/>
        <w:adjustRightInd w:val="0"/>
        <w:rPr>
          <w:rFonts w:cs="Arial"/>
          <w:sz w:val="22"/>
          <w:lang w:eastAsia="sl-SI"/>
        </w:rPr>
      </w:pPr>
    </w:p>
    <w:p w14:paraId="16E9B416" w14:textId="77777777" w:rsidR="001F0EF5" w:rsidRPr="00E54DDA" w:rsidRDefault="001F0EF5" w:rsidP="001F0EF5">
      <w:pPr>
        <w:autoSpaceDE w:val="0"/>
        <w:autoSpaceDN w:val="0"/>
        <w:adjustRightInd w:val="0"/>
        <w:rPr>
          <w:rFonts w:cs="Arial"/>
          <w:sz w:val="22"/>
          <w:lang w:eastAsia="sl-SI"/>
        </w:rPr>
      </w:pPr>
    </w:p>
    <w:p w14:paraId="1EAE7215" w14:textId="77777777" w:rsidR="001F0EF5" w:rsidRPr="00E54DDA" w:rsidRDefault="001F0EF5" w:rsidP="001F0EF5">
      <w:pPr>
        <w:autoSpaceDE w:val="0"/>
        <w:autoSpaceDN w:val="0"/>
        <w:adjustRightInd w:val="0"/>
        <w:rPr>
          <w:rFonts w:cs="Arial"/>
          <w:sz w:val="22"/>
          <w:lang w:eastAsia="sl-SI"/>
        </w:rPr>
      </w:pPr>
    </w:p>
    <w:p w14:paraId="255B4B0D" w14:textId="77777777" w:rsidR="001F0EF5" w:rsidRPr="00E54DDA" w:rsidRDefault="001F0EF5" w:rsidP="001F0EF5">
      <w:pPr>
        <w:autoSpaceDE w:val="0"/>
        <w:autoSpaceDN w:val="0"/>
        <w:adjustRightInd w:val="0"/>
        <w:rPr>
          <w:rFonts w:cs="Arial"/>
          <w:sz w:val="22"/>
          <w:lang w:eastAsia="sl-SI"/>
        </w:rPr>
      </w:pPr>
    </w:p>
    <w:p w14:paraId="3A5AE6C6" w14:textId="77777777" w:rsidR="001F0EF5" w:rsidRPr="00E54DDA" w:rsidRDefault="001F0EF5" w:rsidP="001F0EF5">
      <w:pPr>
        <w:autoSpaceDE w:val="0"/>
        <w:autoSpaceDN w:val="0"/>
        <w:adjustRightInd w:val="0"/>
        <w:rPr>
          <w:rFonts w:cs="Arial"/>
          <w:sz w:val="22"/>
          <w:lang w:eastAsia="sl-SI"/>
        </w:rPr>
      </w:pPr>
    </w:p>
    <w:p w14:paraId="4C54047C" w14:textId="77777777" w:rsidR="001F0EF5" w:rsidRPr="00E54DDA" w:rsidRDefault="001F0EF5" w:rsidP="001F0EF5">
      <w:pPr>
        <w:autoSpaceDE w:val="0"/>
        <w:autoSpaceDN w:val="0"/>
        <w:adjustRightInd w:val="0"/>
        <w:rPr>
          <w:rFonts w:cs="Arial"/>
          <w:sz w:val="22"/>
          <w:lang w:eastAsia="sl-SI"/>
        </w:rPr>
      </w:pPr>
    </w:p>
    <w:p w14:paraId="4E3CD89F" w14:textId="77777777" w:rsidR="001F0EF5" w:rsidRPr="00E54DDA" w:rsidRDefault="001F0EF5" w:rsidP="001F0EF5">
      <w:pPr>
        <w:autoSpaceDE w:val="0"/>
        <w:autoSpaceDN w:val="0"/>
        <w:adjustRightInd w:val="0"/>
        <w:rPr>
          <w:rFonts w:cs="Arial"/>
          <w:sz w:val="22"/>
          <w:lang w:eastAsia="sl-SI"/>
        </w:rPr>
      </w:pPr>
    </w:p>
    <w:p w14:paraId="0F4F21DC" w14:textId="77777777" w:rsidR="001F0EF5" w:rsidRPr="00E54DDA" w:rsidRDefault="001F0EF5" w:rsidP="001F0EF5">
      <w:pPr>
        <w:autoSpaceDE w:val="0"/>
        <w:autoSpaceDN w:val="0"/>
        <w:adjustRightInd w:val="0"/>
        <w:rPr>
          <w:rFonts w:cs="Arial"/>
          <w:sz w:val="22"/>
          <w:lang w:eastAsia="sl-SI"/>
        </w:rPr>
      </w:pPr>
    </w:p>
    <w:p w14:paraId="69D29D15" w14:textId="77777777" w:rsidR="001F0EF5" w:rsidRPr="00E54DDA" w:rsidRDefault="001F0EF5" w:rsidP="001F0EF5">
      <w:pPr>
        <w:autoSpaceDE w:val="0"/>
        <w:autoSpaceDN w:val="0"/>
        <w:adjustRightInd w:val="0"/>
        <w:rPr>
          <w:rFonts w:cs="Arial"/>
          <w:sz w:val="22"/>
          <w:lang w:eastAsia="sl-SI"/>
        </w:rPr>
      </w:pPr>
    </w:p>
    <w:p w14:paraId="4FE11641" w14:textId="77777777" w:rsidR="001F0EF5" w:rsidRPr="00E54DDA" w:rsidRDefault="001F0EF5" w:rsidP="001F0EF5">
      <w:pPr>
        <w:autoSpaceDE w:val="0"/>
        <w:autoSpaceDN w:val="0"/>
        <w:adjustRightInd w:val="0"/>
        <w:rPr>
          <w:rFonts w:cs="Arial"/>
          <w:sz w:val="22"/>
          <w:lang w:eastAsia="sl-SI"/>
        </w:rPr>
      </w:pPr>
    </w:p>
    <w:p w14:paraId="091F9D79" w14:textId="77777777" w:rsidR="001F0EF5" w:rsidRPr="00E54DDA" w:rsidRDefault="001F0EF5" w:rsidP="001F0EF5">
      <w:pPr>
        <w:autoSpaceDE w:val="0"/>
        <w:autoSpaceDN w:val="0"/>
        <w:adjustRightInd w:val="0"/>
        <w:rPr>
          <w:rFonts w:cs="Arial"/>
          <w:sz w:val="22"/>
          <w:lang w:eastAsia="sl-SI"/>
        </w:rPr>
      </w:pPr>
    </w:p>
    <w:p w14:paraId="1CE8E6FA" w14:textId="77777777" w:rsidR="001F0EF5" w:rsidRPr="00E54DDA" w:rsidRDefault="001F0EF5" w:rsidP="001F0EF5">
      <w:pPr>
        <w:autoSpaceDE w:val="0"/>
        <w:autoSpaceDN w:val="0"/>
        <w:adjustRightInd w:val="0"/>
        <w:rPr>
          <w:rFonts w:cs="Arial"/>
          <w:sz w:val="22"/>
          <w:lang w:eastAsia="sl-SI"/>
        </w:rPr>
      </w:pPr>
    </w:p>
    <w:p w14:paraId="2DF1CB41" w14:textId="77777777" w:rsidR="001F0EF5" w:rsidRDefault="001F0EF5" w:rsidP="001F0EF5">
      <w:pPr>
        <w:autoSpaceDE w:val="0"/>
        <w:autoSpaceDN w:val="0"/>
        <w:adjustRightInd w:val="0"/>
        <w:rPr>
          <w:rFonts w:ascii="Century Gothic" w:hAnsi="Century Gothic" w:cs="Arial"/>
          <w:sz w:val="22"/>
          <w:lang w:eastAsia="sl-SI"/>
        </w:rPr>
      </w:pPr>
    </w:p>
    <w:p w14:paraId="300F4C90" w14:textId="77777777" w:rsidR="001F0EF5" w:rsidRDefault="001F0EF5" w:rsidP="001F0EF5">
      <w:pPr>
        <w:autoSpaceDE w:val="0"/>
        <w:autoSpaceDN w:val="0"/>
        <w:adjustRightInd w:val="0"/>
        <w:rPr>
          <w:rFonts w:ascii="Century Gothic" w:hAnsi="Century Gothic" w:cs="Arial"/>
          <w:sz w:val="22"/>
          <w:lang w:eastAsia="sl-SI"/>
        </w:rPr>
      </w:pPr>
    </w:p>
    <w:p w14:paraId="55F902E2" w14:textId="77777777" w:rsidR="001F0EF5" w:rsidRDefault="001F0EF5" w:rsidP="001F0EF5">
      <w:pPr>
        <w:autoSpaceDE w:val="0"/>
        <w:autoSpaceDN w:val="0"/>
        <w:adjustRightInd w:val="0"/>
        <w:rPr>
          <w:rFonts w:ascii="Century Gothic" w:hAnsi="Century Gothic" w:cs="Arial"/>
          <w:sz w:val="22"/>
          <w:lang w:eastAsia="sl-SI"/>
        </w:rPr>
      </w:pPr>
    </w:p>
    <w:p w14:paraId="4CF07862" w14:textId="77777777" w:rsidR="001F0EF5" w:rsidRDefault="001F0EF5" w:rsidP="001F0EF5">
      <w:pPr>
        <w:autoSpaceDE w:val="0"/>
        <w:autoSpaceDN w:val="0"/>
        <w:adjustRightInd w:val="0"/>
        <w:rPr>
          <w:rFonts w:ascii="Century Gothic" w:hAnsi="Century Gothic" w:cs="Arial"/>
          <w:sz w:val="22"/>
          <w:lang w:eastAsia="sl-SI"/>
        </w:rPr>
      </w:pPr>
    </w:p>
    <w:p w14:paraId="4047311A" w14:textId="77777777" w:rsidR="001F0EF5" w:rsidRDefault="001F0EF5" w:rsidP="001F0EF5">
      <w:pPr>
        <w:autoSpaceDE w:val="0"/>
        <w:autoSpaceDN w:val="0"/>
        <w:adjustRightInd w:val="0"/>
        <w:rPr>
          <w:rFonts w:ascii="Century Gothic" w:hAnsi="Century Gothic" w:cs="Arial"/>
          <w:sz w:val="22"/>
          <w:lang w:eastAsia="sl-SI"/>
        </w:rPr>
      </w:pPr>
    </w:p>
    <w:p w14:paraId="063382B3" w14:textId="77777777" w:rsidR="001F0EF5" w:rsidRDefault="001F0EF5" w:rsidP="001F0EF5">
      <w:pPr>
        <w:autoSpaceDE w:val="0"/>
        <w:autoSpaceDN w:val="0"/>
        <w:adjustRightInd w:val="0"/>
        <w:rPr>
          <w:rFonts w:ascii="Century Gothic" w:hAnsi="Century Gothic" w:cs="Arial"/>
          <w:sz w:val="22"/>
          <w:lang w:eastAsia="sl-SI"/>
        </w:rPr>
      </w:pPr>
    </w:p>
    <w:p w14:paraId="0129AEC0" w14:textId="77777777" w:rsidR="001F0EF5" w:rsidRDefault="001F0EF5" w:rsidP="001F0EF5">
      <w:pPr>
        <w:autoSpaceDE w:val="0"/>
        <w:autoSpaceDN w:val="0"/>
        <w:adjustRightInd w:val="0"/>
        <w:rPr>
          <w:rFonts w:ascii="Century Gothic" w:hAnsi="Century Gothic" w:cs="Arial"/>
          <w:sz w:val="22"/>
          <w:lang w:eastAsia="sl-SI"/>
        </w:rPr>
      </w:pPr>
    </w:p>
    <w:p w14:paraId="3721A530" w14:textId="77777777" w:rsidR="001F0EF5" w:rsidRDefault="001F0EF5" w:rsidP="001F0EF5">
      <w:pPr>
        <w:autoSpaceDE w:val="0"/>
        <w:autoSpaceDN w:val="0"/>
        <w:adjustRightInd w:val="0"/>
        <w:rPr>
          <w:rFonts w:ascii="Century Gothic" w:hAnsi="Century Gothic" w:cs="Arial"/>
          <w:sz w:val="22"/>
          <w:lang w:eastAsia="sl-SI"/>
        </w:rPr>
      </w:pPr>
    </w:p>
    <w:p w14:paraId="14E14747" w14:textId="77777777" w:rsidR="00D142DF" w:rsidRDefault="00D142DF" w:rsidP="001F0EF5">
      <w:pPr>
        <w:autoSpaceDE w:val="0"/>
        <w:autoSpaceDN w:val="0"/>
        <w:adjustRightInd w:val="0"/>
        <w:rPr>
          <w:rFonts w:ascii="Century Gothic" w:hAnsi="Century Gothic" w:cs="Arial"/>
          <w:sz w:val="22"/>
          <w:lang w:eastAsia="sl-SI"/>
        </w:rPr>
      </w:pPr>
    </w:p>
    <w:p w14:paraId="19659BA1" w14:textId="77777777" w:rsidR="00D142DF" w:rsidRDefault="00D142DF" w:rsidP="001F0EF5">
      <w:pPr>
        <w:autoSpaceDE w:val="0"/>
        <w:autoSpaceDN w:val="0"/>
        <w:adjustRightInd w:val="0"/>
        <w:rPr>
          <w:rFonts w:ascii="Century Gothic" w:hAnsi="Century Gothic" w:cs="Arial"/>
          <w:sz w:val="22"/>
          <w:lang w:eastAsia="sl-SI"/>
        </w:rPr>
      </w:pPr>
    </w:p>
    <w:p w14:paraId="08900A1B" w14:textId="77777777" w:rsidR="00D142DF" w:rsidRDefault="00D142DF" w:rsidP="001F0EF5">
      <w:pPr>
        <w:autoSpaceDE w:val="0"/>
        <w:autoSpaceDN w:val="0"/>
        <w:adjustRightInd w:val="0"/>
        <w:rPr>
          <w:rFonts w:ascii="Century Gothic" w:hAnsi="Century Gothic" w:cs="Arial"/>
          <w:sz w:val="22"/>
          <w:lang w:eastAsia="sl-SI"/>
        </w:rPr>
      </w:pPr>
    </w:p>
    <w:p w14:paraId="709CBABC" w14:textId="77777777" w:rsidR="00D142DF" w:rsidRDefault="00D142DF" w:rsidP="001F0EF5">
      <w:pPr>
        <w:autoSpaceDE w:val="0"/>
        <w:autoSpaceDN w:val="0"/>
        <w:adjustRightInd w:val="0"/>
        <w:rPr>
          <w:rFonts w:ascii="Century Gothic" w:hAnsi="Century Gothic" w:cs="Arial"/>
          <w:sz w:val="22"/>
          <w:lang w:eastAsia="sl-SI"/>
        </w:rPr>
      </w:pPr>
    </w:p>
    <w:p w14:paraId="7B3C6ED5" w14:textId="77777777" w:rsidR="00D142DF" w:rsidRDefault="00D142DF" w:rsidP="001F0EF5">
      <w:pPr>
        <w:autoSpaceDE w:val="0"/>
        <w:autoSpaceDN w:val="0"/>
        <w:adjustRightInd w:val="0"/>
        <w:rPr>
          <w:rFonts w:ascii="Century Gothic" w:hAnsi="Century Gothic" w:cs="Arial"/>
          <w:sz w:val="22"/>
          <w:lang w:eastAsia="sl-SI"/>
        </w:rPr>
      </w:pPr>
    </w:p>
    <w:p w14:paraId="20CAE713" w14:textId="77777777" w:rsidR="001F0EF5" w:rsidRDefault="001F0EF5" w:rsidP="001F0EF5">
      <w:pPr>
        <w:autoSpaceDE w:val="0"/>
        <w:autoSpaceDN w:val="0"/>
        <w:adjustRightInd w:val="0"/>
        <w:rPr>
          <w:rFonts w:ascii="Century Gothic" w:hAnsi="Century Gothic" w:cs="Arial"/>
          <w:sz w:val="22"/>
          <w:lang w:eastAsia="sl-SI"/>
        </w:rPr>
      </w:pPr>
    </w:p>
    <w:p w14:paraId="230F9188" w14:textId="77777777" w:rsidR="001F0EF5" w:rsidRDefault="001F0EF5" w:rsidP="001F0EF5">
      <w:pPr>
        <w:autoSpaceDE w:val="0"/>
        <w:autoSpaceDN w:val="0"/>
        <w:adjustRightInd w:val="0"/>
        <w:rPr>
          <w:rFonts w:ascii="Century Gothic" w:hAnsi="Century Gothic" w:cs="Arial"/>
          <w:sz w:val="22"/>
          <w:lang w:eastAsia="sl-SI"/>
        </w:rPr>
      </w:pPr>
    </w:p>
    <w:p w14:paraId="274EC8C7" w14:textId="77777777" w:rsidR="001F0EF5" w:rsidRPr="00E54DDA" w:rsidRDefault="001F0EF5" w:rsidP="001F0EF5">
      <w:pPr>
        <w:autoSpaceDE w:val="0"/>
        <w:autoSpaceDN w:val="0"/>
        <w:adjustRightInd w:val="0"/>
        <w:rPr>
          <w:rFonts w:cs="Arial"/>
          <w:sz w:val="22"/>
          <w:lang w:eastAsia="sl-SI"/>
        </w:rPr>
      </w:pPr>
      <w:r w:rsidRPr="00E54DDA">
        <w:rPr>
          <w:rFonts w:cs="Arial"/>
          <w:sz w:val="22"/>
          <w:lang w:eastAsia="sl-SI"/>
        </w:rPr>
        <w:t xml:space="preserve">V primeru, da ponudnik ponudbo oddaja s partnerji v skupni ponudbi, ponudnik </w:t>
      </w:r>
      <w:r w:rsidRPr="00E54DDA">
        <w:rPr>
          <w:rFonts w:cs="Arial"/>
          <w:b/>
          <w:sz w:val="22"/>
          <w:u w:val="single"/>
          <w:lang w:eastAsia="sl-SI"/>
        </w:rPr>
        <w:t>za vsakega partnerja</w:t>
      </w:r>
      <w:r w:rsidRPr="00E54DDA">
        <w:rPr>
          <w:rFonts w:cs="Arial"/>
          <w:sz w:val="22"/>
          <w:lang w:eastAsia="sl-SI"/>
        </w:rPr>
        <w:t xml:space="preserve"> poleg ESPD obrazca za vsakega partnerja predloži to stran!</w:t>
      </w:r>
    </w:p>
    <w:p w14:paraId="147940E1" w14:textId="77777777" w:rsidR="001F0EF5" w:rsidRPr="00E54DDA" w:rsidRDefault="001F0EF5" w:rsidP="001F0EF5">
      <w:pPr>
        <w:autoSpaceDE w:val="0"/>
        <w:autoSpaceDN w:val="0"/>
        <w:adjustRightInd w:val="0"/>
        <w:rPr>
          <w:rFonts w:cs="Arial"/>
          <w:sz w:val="22"/>
          <w:lang w:eastAsia="sl-SI"/>
        </w:rPr>
      </w:pPr>
    </w:p>
    <w:p w14:paraId="0ABAAF44" w14:textId="77777777" w:rsidR="001F0EF5" w:rsidRPr="00E54DDA" w:rsidRDefault="001F0EF5" w:rsidP="001F0EF5">
      <w:pPr>
        <w:keepNext/>
        <w:keepLines/>
        <w:spacing w:before="200"/>
        <w:outlineLvl w:val="1"/>
        <w:rPr>
          <w:rFonts w:cs="Arial"/>
          <w:b/>
          <w:bCs/>
          <w:sz w:val="22"/>
          <w:lang w:eastAsia="sl-SI"/>
        </w:rPr>
      </w:pPr>
      <w:r w:rsidRPr="00E54DDA">
        <w:rPr>
          <w:rFonts w:cs="Arial"/>
          <w:b/>
          <w:bCs/>
          <w:sz w:val="22"/>
          <w:lang w:eastAsia="sl-SI"/>
        </w:rPr>
        <w:lastRenderedPageBreak/>
        <w:t>UDELEŽBA PARTNERJEV</w:t>
      </w:r>
    </w:p>
    <w:p w14:paraId="36E267AB" w14:textId="77777777" w:rsidR="001F0EF5" w:rsidRPr="00E54DDA" w:rsidRDefault="001F0EF5" w:rsidP="001F0EF5">
      <w:pPr>
        <w:spacing w:line="360" w:lineRule="auto"/>
        <w:rPr>
          <w:rFonts w:cs="Arial"/>
          <w:sz w:val="22"/>
          <w:lang w:eastAsia="sl-SI"/>
        </w:rPr>
      </w:pPr>
    </w:p>
    <w:p w14:paraId="26AFEC28" w14:textId="605FA28E" w:rsidR="001F0EF5" w:rsidRPr="00E54DDA" w:rsidRDefault="001F0EF5" w:rsidP="00C61692">
      <w:pPr>
        <w:tabs>
          <w:tab w:val="right" w:pos="2556"/>
          <w:tab w:val="right" w:pos="9017"/>
        </w:tabs>
        <w:autoSpaceDN w:val="0"/>
        <w:spacing w:line="312" w:lineRule="auto"/>
        <w:ind w:right="6"/>
        <w:jc w:val="left"/>
        <w:textAlignment w:val="baseline"/>
        <w:rPr>
          <w:rFonts w:cs="Arial"/>
          <w:b/>
          <w:bCs/>
          <w:sz w:val="22"/>
          <w:lang w:eastAsia="sl-SI"/>
        </w:rPr>
      </w:pPr>
      <w:r w:rsidRPr="00E54DDA">
        <w:rPr>
          <w:rFonts w:cs="Arial"/>
          <w:b/>
          <w:bCs/>
          <w:sz w:val="22"/>
          <w:lang w:eastAsia="sl-SI"/>
        </w:rPr>
        <w:t>PONUDNIK/VODILNI</w:t>
      </w:r>
      <w:r w:rsidR="00D142DF">
        <w:rPr>
          <w:rFonts w:cs="Arial"/>
          <w:b/>
          <w:bCs/>
          <w:sz w:val="22"/>
          <w:lang w:eastAsia="sl-SI"/>
        </w:rPr>
        <w:t xml:space="preserve"> </w:t>
      </w:r>
      <w:r w:rsidRPr="00E54DDA">
        <w:rPr>
          <w:rFonts w:cs="Arial"/>
          <w:b/>
          <w:bCs/>
          <w:sz w:val="22"/>
          <w:lang w:eastAsia="sl-SI"/>
        </w:rPr>
        <w:t>PARTNER: ________________________________________________</w:t>
      </w:r>
    </w:p>
    <w:p w14:paraId="460376A0" w14:textId="77777777" w:rsidR="001F0EF5" w:rsidRPr="00E54DDA" w:rsidRDefault="001F0EF5" w:rsidP="001F0EF5">
      <w:pPr>
        <w:tabs>
          <w:tab w:val="right" w:pos="2556"/>
          <w:tab w:val="right" w:pos="5609"/>
          <w:tab w:val="left" w:pos="7938"/>
          <w:tab w:val="left" w:pos="8364"/>
        </w:tabs>
        <w:autoSpaceDN w:val="0"/>
        <w:spacing w:line="312" w:lineRule="auto"/>
        <w:ind w:right="-1"/>
        <w:textAlignment w:val="baseline"/>
        <w:rPr>
          <w:rFonts w:cs="Arial"/>
          <w:b/>
          <w:kern w:val="3"/>
          <w:sz w:val="22"/>
          <w:lang w:eastAsia="zh-CN"/>
        </w:rPr>
      </w:pPr>
    </w:p>
    <w:p w14:paraId="0DEAA588" w14:textId="77777777" w:rsidR="001F0EF5" w:rsidRPr="00E54DDA" w:rsidRDefault="001F0EF5" w:rsidP="001F0EF5">
      <w:pPr>
        <w:tabs>
          <w:tab w:val="right" w:pos="2556"/>
          <w:tab w:val="right" w:pos="9017"/>
        </w:tabs>
        <w:autoSpaceDN w:val="0"/>
        <w:spacing w:line="312" w:lineRule="auto"/>
        <w:ind w:right="6"/>
        <w:textAlignment w:val="baseline"/>
        <w:rPr>
          <w:rFonts w:cs="Arial"/>
          <w:b/>
          <w:bCs/>
          <w:sz w:val="22"/>
          <w:lang w:eastAsia="sl-SI"/>
        </w:rPr>
      </w:pPr>
      <w:r w:rsidRPr="00E54DDA">
        <w:rPr>
          <w:rFonts w:cs="Arial"/>
          <w:b/>
          <w:bCs/>
          <w:sz w:val="22"/>
          <w:lang w:eastAsia="sl-SI"/>
        </w:rPr>
        <w:t>PARTNER V SKUPNI PONUDBI:</w:t>
      </w:r>
    </w:p>
    <w:tbl>
      <w:tblPr>
        <w:tblW w:w="9546" w:type="dxa"/>
        <w:tblInd w:w="-80" w:type="dxa"/>
        <w:tblLayout w:type="fixed"/>
        <w:tblCellMar>
          <w:left w:w="10" w:type="dxa"/>
          <w:right w:w="10" w:type="dxa"/>
        </w:tblCellMar>
        <w:tblLook w:val="04A0" w:firstRow="1" w:lastRow="0" w:firstColumn="1" w:lastColumn="0" w:noHBand="0" w:noVBand="1"/>
      </w:tblPr>
      <w:tblGrid>
        <w:gridCol w:w="2833"/>
        <w:gridCol w:w="6713"/>
      </w:tblGrid>
      <w:tr w:rsidR="001F0EF5" w:rsidRPr="00E54DDA" w14:paraId="15E4ABD8"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DCF7DE" w14:textId="77777777" w:rsidR="001F0EF5" w:rsidRPr="00E54DDA" w:rsidRDefault="001F0EF5" w:rsidP="00975191">
            <w:pPr>
              <w:autoSpaceDN w:val="0"/>
              <w:snapToGrid w:val="0"/>
              <w:spacing w:line="312" w:lineRule="auto"/>
              <w:ind w:right="6"/>
              <w:textAlignment w:val="baseline"/>
              <w:rPr>
                <w:rFonts w:cs="Arial"/>
                <w:sz w:val="22"/>
                <w:lang w:eastAsia="sl-SI"/>
              </w:rPr>
            </w:pPr>
            <w:r w:rsidRPr="00E54DDA">
              <w:rPr>
                <w:rFonts w:cs="Arial"/>
                <w:sz w:val="22"/>
                <w:lang w:eastAsia="sl-SI"/>
              </w:rPr>
              <w:t>Naziv:</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DF8F6" w14:textId="77777777" w:rsidR="001F0EF5" w:rsidRPr="00E54DDA" w:rsidRDefault="001F0EF5" w:rsidP="00975191">
            <w:pPr>
              <w:autoSpaceDN w:val="0"/>
              <w:snapToGrid w:val="0"/>
              <w:spacing w:line="312" w:lineRule="auto"/>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581CFEF"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0A132F9" w14:textId="77777777" w:rsidR="001F0EF5" w:rsidRPr="00E54DDA" w:rsidRDefault="001F0EF5" w:rsidP="00975191">
            <w:pPr>
              <w:autoSpaceDN w:val="0"/>
              <w:snapToGrid w:val="0"/>
              <w:spacing w:line="312" w:lineRule="auto"/>
              <w:ind w:right="6"/>
              <w:textAlignment w:val="baseline"/>
              <w:rPr>
                <w:rFonts w:cs="Arial"/>
                <w:sz w:val="22"/>
                <w:lang w:eastAsia="sl-SI"/>
              </w:rPr>
            </w:pPr>
            <w:r w:rsidRPr="00E54DDA">
              <w:rPr>
                <w:rFonts w:cs="Arial"/>
                <w:sz w:val="22"/>
                <w:lang w:eastAsia="sl-SI"/>
              </w:rPr>
              <w:t>Naslov:</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D2218" w14:textId="77777777" w:rsidR="001F0EF5" w:rsidRPr="00E54DDA" w:rsidRDefault="001F0EF5" w:rsidP="00975191">
            <w:pPr>
              <w:autoSpaceDN w:val="0"/>
              <w:snapToGrid w:val="0"/>
              <w:spacing w:line="312" w:lineRule="auto"/>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CDBA338" w14:textId="77777777" w:rsidTr="00975191">
        <w:trPr>
          <w:trHeight w:val="1907"/>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012C144"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 xml:space="preserve">Zakoniti zastopniki (direktor, prokurist in podobno) </w:t>
            </w:r>
          </w:p>
          <w:p w14:paraId="7A8D2571"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Vpisati vse zastopnike!</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254CB"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1FCB374"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119361" w14:textId="77777777" w:rsidR="001F0EF5" w:rsidRPr="00E54DDA" w:rsidRDefault="001F0EF5" w:rsidP="00975191">
            <w:pPr>
              <w:spacing w:line="0" w:lineRule="atLeast"/>
              <w:rPr>
                <w:rFonts w:cs="Arial"/>
                <w:sz w:val="22"/>
                <w:lang w:eastAsia="sl-SI"/>
              </w:rPr>
            </w:pPr>
            <w:r w:rsidRPr="00E54DDA">
              <w:rPr>
                <w:rFonts w:cs="Arial"/>
                <w:sz w:val="22"/>
                <w:lang w:eastAsia="sl-SI"/>
              </w:rPr>
              <w:t>Telefon</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FC9C7"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7C2F78E"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7D5304" w14:textId="77777777" w:rsidR="001F0EF5" w:rsidRPr="00E54DDA" w:rsidRDefault="001F0EF5" w:rsidP="00975191">
            <w:pPr>
              <w:spacing w:line="0" w:lineRule="atLeast"/>
              <w:rPr>
                <w:rFonts w:cs="Arial"/>
                <w:sz w:val="22"/>
                <w:lang w:eastAsia="sl-SI"/>
              </w:rPr>
            </w:pPr>
            <w:r w:rsidRPr="00E54DDA">
              <w:rPr>
                <w:rFonts w:cs="Arial"/>
                <w:sz w:val="22"/>
                <w:lang w:eastAsia="sl-SI"/>
              </w:rPr>
              <w:t>Elektronski naslov</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68D2E"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399395A"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D9FADE5"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Kontaktna oseba</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F0395"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F43A4E3"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3A23CF"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Matična številka:</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CAE9D"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3BCC3E4"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11968DC"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ID za DDV:</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8BC4D"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CD46AC5"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BB3EDA7"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Št. vpisa v poslovni / sodni register iz katere je razvidna registracija za opravljanje dejavnosti, ki je predmet tega naročila</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0E1D5"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7E9773B" w14:textId="77777777" w:rsidTr="00975191">
        <w:trPr>
          <w:trHeight w:val="323"/>
        </w:trPr>
        <w:tc>
          <w:tcPr>
            <w:tcW w:w="28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10B87F"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Šifra in naziv dejavnosti, za katero je partner registriran in je predmet tega naročila</w:t>
            </w:r>
          </w:p>
        </w:tc>
        <w:tc>
          <w:tcPr>
            <w:tcW w:w="6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2AB11"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bl>
    <w:p w14:paraId="228FD3EC" w14:textId="77777777" w:rsidR="001F0EF5" w:rsidRPr="00E54DDA" w:rsidRDefault="001F0EF5" w:rsidP="001F0EF5">
      <w:pPr>
        <w:tabs>
          <w:tab w:val="right" w:pos="2556"/>
          <w:tab w:val="right" w:pos="9017"/>
        </w:tabs>
        <w:autoSpaceDN w:val="0"/>
        <w:spacing w:line="0" w:lineRule="atLeast"/>
        <w:ind w:right="6"/>
        <w:textAlignment w:val="baseline"/>
        <w:rPr>
          <w:rFonts w:cs="Arial"/>
          <w:b/>
          <w:bCs/>
          <w:sz w:val="22"/>
          <w:lang w:eastAsia="sl-SI"/>
        </w:rPr>
      </w:pPr>
    </w:p>
    <w:p w14:paraId="02C1D523" w14:textId="77777777" w:rsidR="001F0EF5" w:rsidRPr="00B62957" w:rsidRDefault="001F0EF5" w:rsidP="001F0EF5">
      <w:pPr>
        <w:tabs>
          <w:tab w:val="right" w:pos="2556"/>
          <w:tab w:val="right" w:pos="9017"/>
        </w:tabs>
        <w:autoSpaceDN w:val="0"/>
        <w:spacing w:line="0" w:lineRule="atLeast"/>
        <w:ind w:right="6"/>
        <w:textAlignment w:val="baseline"/>
        <w:rPr>
          <w:rFonts w:cs="Arial"/>
          <w:sz w:val="22"/>
          <w:lang w:eastAsia="sl-SI"/>
        </w:rPr>
      </w:pPr>
      <w:r w:rsidRPr="00B62957">
        <w:rPr>
          <w:rFonts w:cs="Arial"/>
          <w:sz w:val="22"/>
          <w:lang w:eastAsia="sl-SI"/>
        </w:rPr>
        <w:t xml:space="preserve">Izjavljam, da v razmerju do naročnika skupaj z glavnim ponudnikom in vsemi partnerji, v zvezi z izvedbo tega javnega naročila (tudi posameznega javnega naročila v drugi fazi javnega naročila), jamčim neomejeno solidarno. </w:t>
      </w:r>
    </w:p>
    <w:p w14:paraId="611A4F5E" w14:textId="77777777" w:rsidR="001F0EF5" w:rsidRPr="00B62957" w:rsidRDefault="001F0EF5" w:rsidP="001F0EF5">
      <w:pPr>
        <w:autoSpaceDE w:val="0"/>
        <w:autoSpaceDN w:val="0"/>
        <w:adjustRightInd w:val="0"/>
        <w:spacing w:line="0" w:lineRule="atLeast"/>
        <w:rPr>
          <w:rFonts w:cs="Arial"/>
          <w:sz w:val="22"/>
          <w:lang w:eastAsia="sl-SI"/>
        </w:rPr>
      </w:pPr>
    </w:p>
    <w:p w14:paraId="4963B712" w14:textId="77777777" w:rsidR="001F0EF5" w:rsidRPr="00E54DDA" w:rsidRDefault="001F0EF5" w:rsidP="001F0EF5">
      <w:pPr>
        <w:autoSpaceDE w:val="0"/>
        <w:autoSpaceDN w:val="0"/>
        <w:adjustRightInd w:val="0"/>
        <w:spacing w:line="0" w:lineRule="atLeast"/>
        <w:rPr>
          <w:rFonts w:cs="Arial"/>
          <w:sz w:val="22"/>
          <w:lang w:eastAsia="sl-SI"/>
        </w:rPr>
      </w:pPr>
    </w:p>
    <w:p w14:paraId="117309EE" w14:textId="77777777" w:rsidR="001F0EF5" w:rsidRDefault="001F0EF5" w:rsidP="001F0EF5">
      <w:pPr>
        <w:autoSpaceDE w:val="0"/>
        <w:autoSpaceDN w:val="0"/>
        <w:adjustRightInd w:val="0"/>
        <w:spacing w:line="0" w:lineRule="atLeast"/>
        <w:rPr>
          <w:rFonts w:cs="Arial"/>
          <w:sz w:val="22"/>
          <w:lang w:eastAsia="sl-SI"/>
        </w:rPr>
      </w:pPr>
    </w:p>
    <w:p w14:paraId="0550A184" w14:textId="77777777" w:rsidR="001F0EF5" w:rsidRDefault="001F0EF5" w:rsidP="001F0EF5">
      <w:pPr>
        <w:autoSpaceDE w:val="0"/>
        <w:autoSpaceDN w:val="0"/>
        <w:adjustRightInd w:val="0"/>
        <w:spacing w:line="0" w:lineRule="atLeast"/>
        <w:rPr>
          <w:rFonts w:cs="Arial"/>
          <w:sz w:val="22"/>
          <w:lang w:eastAsia="sl-SI"/>
        </w:rPr>
      </w:pPr>
    </w:p>
    <w:p w14:paraId="01510552" w14:textId="77777777" w:rsidR="001F0EF5" w:rsidRDefault="001F0EF5" w:rsidP="001F0EF5">
      <w:pPr>
        <w:autoSpaceDE w:val="0"/>
        <w:autoSpaceDN w:val="0"/>
        <w:adjustRightInd w:val="0"/>
        <w:spacing w:line="0" w:lineRule="atLeast"/>
        <w:rPr>
          <w:rFonts w:cs="Arial"/>
          <w:sz w:val="22"/>
          <w:lang w:eastAsia="sl-SI"/>
        </w:rPr>
      </w:pPr>
    </w:p>
    <w:p w14:paraId="1C45CF64" w14:textId="77777777" w:rsidR="001F0EF5" w:rsidRDefault="001F0EF5" w:rsidP="001F0EF5">
      <w:pPr>
        <w:autoSpaceDE w:val="0"/>
        <w:autoSpaceDN w:val="0"/>
        <w:adjustRightInd w:val="0"/>
        <w:spacing w:line="0" w:lineRule="atLeast"/>
        <w:rPr>
          <w:rFonts w:cs="Arial"/>
          <w:sz w:val="22"/>
          <w:lang w:eastAsia="sl-SI"/>
        </w:rPr>
      </w:pPr>
    </w:p>
    <w:p w14:paraId="3D31F670" w14:textId="77777777" w:rsidR="001F0EF5" w:rsidRDefault="001F0EF5" w:rsidP="001F0EF5">
      <w:pPr>
        <w:autoSpaceDE w:val="0"/>
        <w:autoSpaceDN w:val="0"/>
        <w:adjustRightInd w:val="0"/>
        <w:spacing w:line="0" w:lineRule="atLeast"/>
        <w:rPr>
          <w:rFonts w:cs="Arial"/>
          <w:sz w:val="22"/>
          <w:lang w:eastAsia="sl-SI"/>
        </w:rPr>
      </w:pPr>
    </w:p>
    <w:p w14:paraId="40C7F420" w14:textId="77777777" w:rsidR="001F0EF5" w:rsidRDefault="001F0EF5" w:rsidP="001F0EF5">
      <w:pPr>
        <w:autoSpaceDE w:val="0"/>
        <w:autoSpaceDN w:val="0"/>
        <w:adjustRightInd w:val="0"/>
        <w:spacing w:line="0" w:lineRule="atLeast"/>
        <w:rPr>
          <w:rFonts w:cs="Arial"/>
          <w:sz w:val="22"/>
          <w:lang w:eastAsia="sl-SI"/>
        </w:rPr>
      </w:pPr>
    </w:p>
    <w:p w14:paraId="51ED5214" w14:textId="77777777" w:rsidR="001F0EF5" w:rsidRPr="00E54DDA" w:rsidRDefault="001F0EF5" w:rsidP="001F0EF5">
      <w:pPr>
        <w:autoSpaceDE w:val="0"/>
        <w:autoSpaceDN w:val="0"/>
        <w:adjustRightInd w:val="0"/>
        <w:spacing w:line="0" w:lineRule="atLeast"/>
        <w:rPr>
          <w:rFonts w:cs="Arial"/>
          <w:sz w:val="22"/>
          <w:lang w:eastAsia="sl-SI"/>
        </w:rPr>
      </w:pPr>
    </w:p>
    <w:p w14:paraId="1872BD08" w14:textId="77777777" w:rsidR="001F0EF5" w:rsidRPr="00E54DDA" w:rsidRDefault="001F0EF5" w:rsidP="001F0EF5">
      <w:pPr>
        <w:autoSpaceDE w:val="0"/>
        <w:autoSpaceDN w:val="0"/>
        <w:adjustRightInd w:val="0"/>
        <w:spacing w:line="0" w:lineRule="atLeast"/>
        <w:rPr>
          <w:rFonts w:cs="Arial"/>
          <w:sz w:val="22"/>
          <w:lang w:eastAsia="sl-SI"/>
        </w:rPr>
      </w:pPr>
    </w:p>
    <w:p w14:paraId="04CAA7BD" w14:textId="77777777" w:rsidR="001F0EF5" w:rsidRPr="00E54DDA" w:rsidRDefault="001F0EF5" w:rsidP="001F0EF5">
      <w:pPr>
        <w:autoSpaceDE w:val="0"/>
        <w:autoSpaceDN w:val="0"/>
        <w:adjustRightInd w:val="0"/>
        <w:spacing w:line="0" w:lineRule="atLeast"/>
        <w:rPr>
          <w:rFonts w:cs="Arial"/>
          <w:sz w:val="22"/>
          <w:lang w:eastAsia="sl-SI"/>
        </w:rPr>
      </w:pPr>
    </w:p>
    <w:p w14:paraId="6D91AA3D" w14:textId="77777777" w:rsidR="001F0EF5" w:rsidRPr="00E54DDA" w:rsidRDefault="001F0EF5" w:rsidP="001F0EF5">
      <w:pPr>
        <w:autoSpaceDE w:val="0"/>
        <w:autoSpaceDN w:val="0"/>
        <w:adjustRightInd w:val="0"/>
        <w:spacing w:line="0" w:lineRule="atLeast"/>
        <w:rPr>
          <w:rFonts w:cs="Arial"/>
          <w:sz w:val="22"/>
          <w:lang w:eastAsia="sl-SI"/>
        </w:rPr>
      </w:pPr>
    </w:p>
    <w:p w14:paraId="083CE94A" w14:textId="77777777" w:rsidR="001F0EF5" w:rsidRPr="00E54DDA" w:rsidRDefault="001F0EF5" w:rsidP="001F0EF5">
      <w:pPr>
        <w:autoSpaceDE w:val="0"/>
        <w:autoSpaceDN w:val="0"/>
        <w:adjustRightInd w:val="0"/>
        <w:spacing w:line="0" w:lineRule="atLeast"/>
        <w:rPr>
          <w:rFonts w:cs="Arial"/>
          <w:sz w:val="22"/>
          <w:lang w:eastAsia="sl-SI"/>
        </w:rPr>
      </w:pPr>
    </w:p>
    <w:p w14:paraId="23CE6A91" w14:textId="77777777" w:rsidR="001F0EF5" w:rsidRPr="00E54DDA" w:rsidRDefault="001F0EF5" w:rsidP="001F0EF5">
      <w:pPr>
        <w:autoSpaceDE w:val="0"/>
        <w:autoSpaceDN w:val="0"/>
        <w:adjustRightInd w:val="0"/>
        <w:spacing w:line="0" w:lineRule="atLeast"/>
        <w:rPr>
          <w:rFonts w:cs="Arial"/>
          <w:sz w:val="22"/>
          <w:lang w:eastAsia="sl-SI"/>
        </w:rPr>
      </w:pPr>
    </w:p>
    <w:p w14:paraId="40DAF65F" w14:textId="77777777" w:rsidR="001F0EF5" w:rsidRDefault="001F0EF5" w:rsidP="001F0EF5">
      <w:pPr>
        <w:autoSpaceDE w:val="0"/>
        <w:autoSpaceDN w:val="0"/>
        <w:adjustRightInd w:val="0"/>
        <w:spacing w:line="0" w:lineRule="atLeast"/>
        <w:rPr>
          <w:rFonts w:cs="Arial"/>
          <w:sz w:val="22"/>
          <w:lang w:eastAsia="sl-SI"/>
        </w:rPr>
      </w:pPr>
    </w:p>
    <w:p w14:paraId="2B2A6F1B" w14:textId="77777777" w:rsidR="001F0EF5" w:rsidRPr="00E54DDA" w:rsidRDefault="001F0EF5" w:rsidP="001F0EF5">
      <w:pPr>
        <w:autoSpaceDE w:val="0"/>
        <w:autoSpaceDN w:val="0"/>
        <w:adjustRightInd w:val="0"/>
        <w:spacing w:line="0" w:lineRule="atLeast"/>
        <w:rPr>
          <w:rFonts w:cs="Arial"/>
          <w:sz w:val="22"/>
          <w:lang w:eastAsia="sl-SI"/>
        </w:rPr>
      </w:pPr>
      <w:r w:rsidRPr="00E54DDA">
        <w:rPr>
          <w:rFonts w:cs="Arial"/>
          <w:sz w:val="22"/>
          <w:lang w:eastAsia="sl-SI"/>
        </w:rPr>
        <w:t xml:space="preserve">V primeru, da ponudnik ponudbo oddaja s podizvajalci, ponudnik </w:t>
      </w:r>
      <w:r w:rsidRPr="00E54DDA">
        <w:rPr>
          <w:rFonts w:cs="Arial"/>
          <w:b/>
          <w:sz w:val="22"/>
          <w:u w:val="single"/>
          <w:lang w:eastAsia="sl-SI"/>
        </w:rPr>
        <w:t>za vsakega podizvajalca</w:t>
      </w:r>
      <w:r w:rsidRPr="00E54DDA">
        <w:rPr>
          <w:rFonts w:cs="Arial"/>
          <w:sz w:val="22"/>
          <w:lang w:eastAsia="sl-SI"/>
        </w:rPr>
        <w:t xml:space="preserve"> poleg ESPD obrazca za vsakega podizvajalca predloži to stran!</w:t>
      </w:r>
    </w:p>
    <w:p w14:paraId="15F53B6C" w14:textId="77777777" w:rsidR="001F0EF5" w:rsidRPr="00E54DDA" w:rsidRDefault="001F0EF5" w:rsidP="001F0EF5">
      <w:pPr>
        <w:keepNext/>
        <w:keepLines/>
        <w:spacing w:before="200" w:line="0" w:lineRule="atLeast"/>
        <w:outlineLvl w:val="1"/>
        <w:rPr>
          <w:rFonts w:cs="Arial"/>
          <w:b/>
          <w:bCs/>
          <w:sz w:val="22"/>
          <w:lang w:eastAsia="sl-SI"/>
        </w:rPr>
      </w:pPr>
    </w:p>
    <w:p w14:paraId="7BF56530" w14:textId="77777777" w:rsidR="001F0EF5" w:rsidRPr="00E54DDA" w:rsidRDefault="001F0EF5" w:rsidP="001F0EF5">
      <w:pPr>
        <w:keepNext/>
        <w:keepLines/>
        <w:spacing w:before="200" w:line="0" w:lineRule="atLeast"/>
        <w:outlineLvl w:val="1"/>
        <w:rPr>
          <w:rFonts w:cs="Arial"/>
          <w:b/>
          <w:bCs/>
          <w:sz w:val="22"/>
          <w:lang w:eastAsia="sl-SI"/>
        </w:rPr>
      </w:pPr>
      <w:r w:rsidRPr="00E54DDA">
        <w:rPr>
          <w:rFonts w:cs="Arial"/>
          <w:b/>
          <w:bCs/>
          <w:sz w:val="22"/>
          <w:lang w:eastAsia="sl-SI"/>
        </w:rPr>
        <w:t>UDELEŽBA PODIZVAJALCA</w:t>
      </w:r>
    </w:p>
    <w:p w14:paraId="1037E32B" w14:textId="77777777" w:rsidR="001F0EF5" w:rsidRPr="00E54DDA" w:rsidRDefault="001F0EF5" w:rsidP="001F0EF5">
      <w:pPr>
        <w:spacing w:line="0" w:lineRule="atLeast"/>
        <w:rPr>
          <w:rFonts w:cs="Arial"/>
          <w:sz w:val="22"/>
          <w:lang w:eastAsia="sl-SI"/>
        </w:rPr>
      </w:pPr>
    </w:p>
    <w:p w14:paraId="4B129E7F" w14:textId="77777777" w:rsidR="001F0EF5" w:rsidRPr="00E54DDA" w:rsidRDefault="001F0EF5" w:rsidP="001F0EF5">
      <w:pPr>
        <w:tabs>
          <w:tab w:val="right" w:pos="2556"/>
          <w:tab w:val="right" w:pos="9017"/>
        </w:tabs>
        <w:autoSpaceDN w:val="0"/>
        <w:spacing w:line="0" w:lineRule="atLeast"/>
        <w:ind w:right="6"/>
        <w:textAlignment w:val="baseline"/>
        <w:rPr>
          <w:rFonts w:cs="Arial"/>
          <w:b/>
          <w:bCs/>
          <w:sz w:val="22"/>
          <w:lang w:eastAsia="sl-SI"/>
        </w:rPr>
      </w:pPr>
      <w:r w:rsidRPr="00E54DDA">
        <w:rPr>
          <w:rFonts w:cs="Arial"/>
          <w:b/>
          <w:bCs/>
          <w:sz w:val="22"/>
          <w:lang w:eastAsia="sl-SI"/>
        </w:rPr>
        <w:t>PONUDNIK: _________________________________________________</w:t>
      </w:r>
    </w:p>
    <w:p w14:paraId="2457389E" w14:textId="77777777" w:rsidR="001F0EF5" w:rsidRPr="00E54DDA" w:rsidRDefault="001F0EF5" w:rsidP="001F0EF5">
      <w:pPr>
        <w:tabs>
          <w:tab w:val="right" w:pos="2556"/>
          <w:tab w:val="right" w:pos="9017"/>
        </w:tabs>
        <w:autoSpaceDN w:val="0"/>
        <w:spacing w:line="0" w:lineRule="atLeast"/>
        <w:ind w:right="6"/>
        <w:textAlignment w:val="baseline"/>
        <w:rPr>
          <w:rFonts w:cs="Arial"/>
          <w:b/>
          <w:bCs/>
          <w:sz w:val="22"/>
          <w:lang w:eastAsia="sl-SI"/>
        </w:rPr>
      </w:pPr>
    </w:p>
    <w:p w14:paraId="4123CE01" w14:textId="77777777" w:rsidR="001F0EF5" w:rsidRPr="00E54DDA" w:rsidRDefault="001F0EF5" w:rsidP="001F0EF5">
      <w:pPr>
        <w:tabs>
          <w:tab w:val="left" w:pos="3780"/>
        </w:tabs>
        <w:autoSpaceDN w:val="0"/>
        <w:spacing w:line="0" w:lineRule="atLeast"/>
        <w:ind w:right="6"/>
        <w:textAlignment w:val="baseline"/>
        <w:rPr>
          <w:rFonts w:cs="Arial"/>
          <w:b/>
          <w:bCs/>
          <w:sz w:val="22"/>
          <w:lang w:eastAsia="sl-SI"/>
        </w:rPr>
      </w:pPr>
      <w:r w:rsidRPr="00E54DDA">
        <w:rPr>
          <w:rFonts w:cs="Arial"/>
          <w:b/>
          <w:bCs/>
          <w:sz w:val="22"/>
          <w:lang w:eastAsia="sl-SI"/>
        </w:rPr>
        <w:t>PODIZVAJALEC:</w:t>
      </w:r>
      <w:r w:rsidRPr="00E54DDA">
        <w:rPr>
          <w:rFonts w:cs="Arial"/>
          <w:b/>
          <w:bCs/>
          <w:sz w:val="22"/>
          <w:lang w:eastAsia="sl-SI"/>
        </w:rPr>
        <w:tab/>
      </w:r>
    </w:p>
    <w:tbl>
      <w:tblPr>
        <w:tblW w:w="9111" w:type="dxa"/>
        <w:tblInd w:w="-80" w:type="dxa"/>
        <w:tblLayout w:type="fixed"/>
        <w:tblCellMar>
          <w:left w:w="10" w:type="dxa"/>
          <w:right w:w="10" w:type="dxa"/>
        </w:tblCellMar>
        <w:tblLook w:val="04A0" w:firstRow="1" w:lastRow="0" w:firstColumn="1" w:lastColumn="0" w:noHBand="0" w:noVBand="1"/>
      </w:tblPr>
      <w:tblGrid>
        <w:gridCol w:w="2704"/>
        <w:gridCol w:w="6407"/>
      </w:tblGrid>
      <w:tr w:rsidR="001F0EF5" w:rsidRPr="00E54DDA" w14:paraId="06FF3129"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A2D694"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Naziv:</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EB9EB"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2FC1C1AE"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0D9BA2"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Naslov:</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84FFF"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1056CA72" w14:textId="77777777" w:rsidTr="00975191">
        <w:trPr>
          <w:trHeight w:val="2127"/>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2FF419"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 xml:space="preserve">zakoniti zastopniki (direktor, prokurist in podobno) </w:t>
            </w:r>
          </w:p>
          <w:p w14:paraId="45B42C49"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vpisati vse zastopnike!</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3D81E"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DAFA655"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A13F31" w14:textId="77777777" w:rsidR="001F0EF5" w:rsidRPr="00E54DDA" w:rsidRDefault="001F0EF5" w:rsidP="00975191">
            <w:pPr>
              <w:spacing w:line="0" w:lineRule="atLeast"/>
              <w:rPr>
                <w:rFonts w:cs="Arial"/>
                <w:sz w:val="22"/>
                <w:lang w:eastAsia="sl-SI"/>
              </w:rPr>
            </w:pPr>
            <w:r w:rsidRPr="00E54DDA">
              <w:rPr>
                <w:rFonts w:cs="Arial"/>
                <w:sz w:val="22"/>
                <w:lang w:eastAsia="sl-SI"/>
              </w:rPr>
              <w:t>Telefon</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23B75"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E4D0A24"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8CF8DF" w14:textId="77777777" w:rsidR="001F0EF5" w:rsidRPr="00E54DDA" w:rsidRDefault="001F0EF5" w:rsidP="00975191">
            <w:pPr>
              <w:spacing w:line="0" w:lineRule="atLeast"/>
              <w:rPr>
                <w:rFonts w:cs="Arial"/>
                <w:sz w:val="22"/>
                <w:lang w:eastAsia="sl-SI"/>
              </w:rPr>
            </w:pPr>
            <w:r w:rsidRPr="00E54DDA">
              <w:rPr>
                <w:rFonts w:cs="Arial"/>
                <w:sz w:val="22"/>
                <w:lang w:eastAsia="sl-SI"/>
              </w:rPr>
              <w:t>Elektronski naslov</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48131"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C6D9873"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8B0302"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Kontaktna oseba</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F4E5A"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20296BAE"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7E781B"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Matična številka:</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24EE4"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DFA8AE6"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14A695"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ID za DDV:</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7A10E"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32A5C3B"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AF7A37" w14:textId="77777777" w:rsidR="001F0EF5" w:rsidRPr="00E54DDA" w:rsidRDefault="001F0EF5" w:rsidP="00975191">
            <w:pPr>
              <w:autoSpaceDN w:val="0"/>
              <w:snapToGrid w:val="0"/>
              <w:spacing w:line="0" w:lineRule="atLeast"/>
              <w:ind w:right="6"/>
              <w:textAlignment w:val="baseline"/>
              <w:rPr>
                <w:rFonts w:cs="Arial"/>
                <w:sz w:val="22"/>
                <w:lang w:eastAsia="sl-SI"/>
              </w:rPr>
            </w:pPr>
            <w:r w:rsidRPr="00E54DDA">
              <w:rPr>
                <w:rFonts w:cs="Arial"/>
                <w:sz w:val="22"/>
                <w:lang w:eastAsia="sl-SI"/>
              </w:rPr>
              <w:t>Št. vpisa v poslovni / sodni register iz katere je razvidna registracija za opravljanje dejavnosti, ki je predmet tega naročila</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04F99" w14:textId="77777777" w:rsidR="001F0EF5" w:rsidRPr="00E54DDA" w:rsidRDefault="001F0EF5" w:rsidP="00975191">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5B87D4FD" w14:textId="77777777" w:rsidTr="00975191">
        <w:trPr>
          <w:trHeight w:val="360"/>
        </w:trPr>
        <w:tc>
          <w:tcPr>
            <w:tcW w:w="270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20E707" w14:textId="77777777" w:rsidR="001F0EF5" w:rsidRPr="00E54DDA" w:rsidRDefault="001F0EF5" w:rsidP="00975191">
            <w:pPr>
              <w:autoSpaceDN w:val="0"/>
              <w:snapToGrid w:val="0"/>
              <w:spacing w:line="312" w:lineRule="auto"/>
              <w:ind w:right="6"/>
              <w:textAlignment w:val="baseline"/>
              <w:rPr>
                <w:rFonts w:cs="Arial"/>
                <w:sz w:val="22"/>
                <w:lang w:eastAsia="sl-SI"/>
              </w:rPr>
            </w:pPr>
            <w:r w:rsidRPr="00E54DDA">
              <w:rPr>
                <w:rFonts w:cs="Arial"/>
                <w:sz w:val="22"/>
                <w:lang w:eastAsia="sl-SI"/>
              </w:rPr>
              <w:t>Šifra in naziv dejavnosti, za katero je podizvajalec registriran in je predmet tega naročila</w:t>
            </w:r>
          </w:p>
        </w:tc>
        <w:tc>
          <w:tcPr>
            <w:tcW w:w="6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BB5BD" w14:textId="77777777" w:rsidR="001F0EF5" w:rsidRPr="00E54DDA" w:rsidRDefault="001F0EF5" w:rsidP="00975191">
            <w:pPr>
              <w:autoSpaceDN w:val="0"/>
              <w:snapToGrid w:val="0"/>
              <w:spacing w:line="312" w:lineRule="auto"/>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bl>
    <w:p w14:paraId="0502C77B" w14:textId="77777777" w:rsidR="001F0EF5" w:rsidRPr="00E54DDA" w:rsidRDefault="001F0EF5" w:rsidP="001F0EF5">
      <w:pPr>
        <w:rPr>
          <w:rFonts w:cs="Arial"/>
          <w:sz w:val="22"/>
        </w:rPr>
      </w:pPr>
    </w:p>
    <w:tbl>
      <w:tblPr>
        <w:tblW w:w="9382" w:type="dxa"/>
        <w:tblInd w:w="108" w:type="dxa"/>
        <w:tblLayout w:type="fixed"/>
        <w:tblLook w:val="0000" w:firstRow="0" w:lastRow="0" w:firstColumn="0" w:lastColumn="0" w:noHBand="0" w:noVBand="0"/>
      </w:tblPr>
      <w:tblGrid>
        <w:gridCol w:w="3240"/>
        <w:gridCol w:w="1818"/>
        <w:gridCol w:w="4324"/>
      </w:tblGrid>
      <w:tr w:rsidR="001F0EF5" w:rsidRPr="00E54DDA" w14:paraId="065A1FC4" w14:textId="77777777" w:rsidTr="00975191">
        <w:trPr>
          <w:trHeight w:val="241"/>
        </w:trPr>
        <w:tc>
          <w:tcPr>
            <w:tcW w:w="3240" w:type="dxa"/>
          </w:tcPr>
          <w:p w14:paraId="56AB76E6" w14:textId="77777777" w:rsidR="001F0EF5" w:rsidRPr="00E54DDA" w:rsidRDefault="001F0EF5" w:rsidP="00975191">
            <w:pPr>
              <w:rPr>
                <w:rFonts w:cs="Arial"/>
                <w:sz w:val="22"/>
              </w:rPr>
            </w:pPr>
          </w:p>
        </w:tc>
        <w:tc>
          <w:tcPr>
            <w:tcW w:w="1818" w:type="dxa"/>
          </w:tcPr>
          <w:p w14:paraId="0AFD3EC2" w14:textId="77777777" w:rsidR="001F0EF5" w:rsidRPr="00E54DDA" w:rsidRDefault="001F0EF5" w:rsidP="00975191">
            <w:pPr>
              <w:rPr>
                <w:rFonts w:cs="Arial"/>
                <w:sz w:val="22"/>
              </w:rPr>
            </w:pPr>
          </w:p>
        </w:tc>
        <w:tc>
          <w:tcPr>
            <w:tcW w:w="4324" w:type="dxa"/>
          </w:tcPr>
          <w:p w14:paraId="305D4CDA" w14:textId="77777777" w:rsidR="001F0EF5" w:rsidRPr="00E54DDA" w:rsidRDefault="001F0EF5" w:rsidP="00975191">
            <w:pPr>
              <w:rPr>
                <w:rFonts w:cs="Arial"/>
                <w:sz w:val="22"/>
              </w:rPr>
            </w:pPr>
          </w:p>
        </w:tc>
      </w:tr>
      <w:tr w:rsidR="001F0EF5" w:rsidRPr="00E54DDA" w14:paraId="202598C6" w14:textId="77777777" w:rsidTr="00975191">
        <w:trPr>
          <w:trHeight w:val="241"/>
        </w:trPr>
        <w:tc>
          <w:tcPr>
            <w:tcW w:w="3240" w:type="dxa"/>
          </w:tcPr>
          <w:p w14:paraId="4A814A24" w14:textId="77777777" w:rsidR="001F0EF5" w:rsidRPr="00E54DDA" w:rsidRDefault="001F0EF5" w:rsidP="00975191">
            <w:pPr>
              <w:rPr>
                <w:rFonts w:cs="Arial"/>
                <w:sz w:val="22"/>
              </w:rPr>
            </w:pPr>
          </w:p>
        </w:tc>
        <w:tc>
          <w:tcPr>
            <w:tcW w:w="1818" w:type="dxa"/>
          </w:tcPr>
          <w:p w14:paraId="5D0619CC" w14:textId="77777777" w:rsidR="001F0EF5" w:rsidRPr="00E54DDA" w:rsidRDefault="001F0EF5" w:rsidP="00975191">
            <w:pPr>
              <w:rPr>
                <w:rFonts w:cs="Arial"/>
                <w:sz w:val="22"/>
              </w:rPr>
            </w:pPr>
          </w:p>
        </w:tc>
        <w:tc>
          <w:tcPr>
            <w:tcW w:w="4324" w:type="dxa"/>
          </w:tcPr>
          <w:p w14:paraId="4E189554" w14:textId="77777777" w:rsidR="001F0EF5" w:rsidRPr="00E54DDA" w:rsidRDefault="001F0EF5" w:rsidP="00975191">
            <w:pPr>
              <w:rPr>
                <w:rFonts w:cs="Arial"/>
                <w:sz w:val="22"/>
              </w:rPr>
            </w:pPr>
          </w:p>
        </w:tc>
      </w:tr>
      <w:tr w:rsidR="001F0EF5" w:rsidRPr="00E54DDA" w14:paraId="6D8EE085" w14:textId="77777777" w:rsidTr="00975191">
        <w:trPr>
          <w:trHeight w:val="483"/>
        </w:trPr>
        <w:tc>
          <w:tcPr>
            <w:tcW w:w="3240" w:type="dxa"/>
          </w:tcPr>
          <w:p w14:paraId="5D62B4ED" w14:textId="77777777" w:rsidR="001F0EF5" w:rsidRPr="00E54DDA" w:rsidRDefault="001F0EF5" w:rsidP="00975191">
            <w:pPr>
              <w:rPr>
                <w:rFonts w:cs="Arial"/>
                <w:sz w:val="22"/>
              </w:rPr>
            </w:pPr>
          </w:p>
        </w:tc>
        <w:tc>
          <w:tcPr>
            <w:tcW w:w="1818" w:type="dxa"/>
          </w:tcPr>
          <w:p w14:paraId="2EC3CF80" w14:textId="77777777" w:rsidR="001F0EF5" w:rsidRPr="00E54DDA" w:rsidRDefault="001F0EF5" w:rsidP="00975191">
            <w:pPr>
              <w:rPr>
                <w:rFonts w:cs="Arial"/>
                <w:sz w:val="22"/>
              </w:rPr>
            </w:pPr>
          </w:p>
        </w:tc>
        <w:tc>
          <w:tcPr>
            <w:tcW w:w="4324" w:type="dxa"/>
          </w:tcPr>
          <w:p w14:paraId="28FC2E74" w14:textId="77777777" w:rsidR="001F0EF5" w:rsidRPr="00E54DDA" w:rsidRDefault="001F0EF5" w:rsidP="00975191">
            <w:pPr>
              <w:rPr>
                <w:rFonts w:cs="Arial"/>
                <w:sz w:val="22"/>
              </w:rPr>
            </w:pPr>
          </w:p>
        </w:tc>
      </w:tr>
    </w:tbl>
    <w:p w14:paraId="1D4839FE" w14:textId="77777777" w:rsidR="001F0EF5" w:rsidRPr="00E54DDA" w:rsidRDefault="001F0EF5" w:rsidP="001F0EF5">
      <w:pPr>
        <w:rPr>
          <w:rFonts w:cs="Arial"/>
          <w:sz w:val="22"/>
        </w:rPr>
      </w:pPr>
    </w:p>
    <w:p w14:paraId="76E5797F" w14:textId="77777777" w:rsidR="001F0EF5" w:rsidRPr="00E54DDA" w:rsidRDefault="001F0EF5" w:rsidP="001F0EF5">
      <w:pPr>
        <w:rPr>
          <w:rFonts w:cs="Arial"/>
          <w:sz w:val="22"/>
        </w:rPr>
      </w:pPr>
    </w:p>
    <w:p w14:paraId="5C72EE21" w14:textId="77777777" w:rsidR="001F0EF5" w:rsidRPr="00E54DDA" w:rsidRDefault="001F0EF5" w:rsidP="001F0EF5">
      <w:pPr>
        <w:rPr>
          <w:rFonts w:cs="Arial"/>
          <w:sz w:val="22"/>
        </w:rPr>
      </w:pPr>
    </w:p>
    <w:p w14:paraId="4A714418" w14:textId="77777777" w:rsidR="004F6D27" w:rsidRDefault="004F6D27" w:rsidP="004F6D27"/>
    <w:p w14:paraId="764E23DB" w14:textId="77777777" w:rsidR="004F6D27" w:rsidRDefault="004F6D27" w:rsidP="004F6D27"/>
    <w:p w14:paraId="2EC29247" w14:textId="77777777" w:rsidR="004F6D27" w:rsidRDefault="004F6D27" w:rsidP="004F6D27"/>
    <w:p w14:paraId="7972823C" w14:textId="77777777" w:rsidR="004F6D27" w:rsidRDefault="004F6D27" w:rsidP="004F6D27">
      <w:r>
        <w:t xml:space="preserve">Kraj in datum:                                    </w:t>
      </w:r>
      <w:r>
        <w:tab/>
      </w:r>
      <w:r>
        <w:tab/>
      </w:r>
      <w:r>
        <w:tab/>
      </w:r>
      <w:r>
        <w:tab/>
        <w:t xml:space="preserve">         Žig in podpis ponudnika:</w:t>
      </w:r>
    </w:p>
    <w:p w14:paraId="38FB2CD6" w14:textId="77777777" w:rsidR="004F6D27" w:rsidRDefault="004F6D27" w:rsidP="004F6D27"/>
    <w:p w14:paraId="39C1A39C" w14:textId="77777777" w:rsidR="006426F0" w:rsidRPr="002067F6" w:rsidRDefault="006426F0" w:rsidP="006426F0">
      <w:pPr>
        <w:rPr>
          <w:rFonts w:cs="Arial"/>
          <w:sz w:val="22"/>
        </w:rPr>
      </w:pPr>
    </w:p>
    <w:p w14:paraId="43CC9A2F" w14:textId="77777777" w:rsidR="006426F0" w:rsidRPr="002067F6" w:rsidRDefault="006426F0" w:rsidP="006426F0">
      <w:pPr>
        <w:rPr>
          <w:rFonts w:cs="Arial"/>
          <w:sz w:val="22"/>
        </w:rPr>
      </w:pPr>
    </w:p>
    <w:p w14:paraId="65D68A12" w14:textId="77777777" w:rsidR="004F6D27" w:rsidRPr="00A640BA" w:rsidRDefault="004F6D27" w:rsidP="004F6D27">
      <w:pPr>
        <w:pStyle w:val="Naslov3"/>
        <w:numPr>
          <w:ilvl w:val="0"/>
          <w:numId w:val="0"/>
        </w:numPr>
        <w:jc w:val="center"/>
        <w:rPr>
          <w:rFonts w:eastAsia="Calibri" w:cs="Arial"/>
          <w:bCs w:val="0"/>
          <w:i w:val="0"/>
          <w:sz w:val="22"/>
          <w:szCs w:val="22"/>
        </w:rPr>
      </w:pPr>
      <w:bookmarkStart w:id="213" w:name="_Toc199957221"/>
      <w:r w:rsidRPr="00A640BA">
        <w:rPr>
          <w:rFonts w:eastAsia="Calibri" w:cs="Arial"/>
          <w:bCs w:val="0"/>
          <w:i w:val="0"/>
          <w:sz w:val="22"/>
          <w:szCs w:val="22"/>
        </w:rPr>
        <w:t xml:space="preserve">IZJAVA </w:t>
      </w:r>
      <w:r>
        <w:rPr>
          <w:rFonts w:eastAsia="Calibri" w:cs="Arial"/>
          <w:bCs w:val="0"/>
          <w:i w:val="0"/>
          <w:sz w:val="22"/>
          <w:szCs w:val="22"/>
        </w:rPr>
        <w:t>O</w:t>
      </w:r>
      <w:r w:rsidRPr="00A640BA">
        <w:rPr>
          <w:rFonts w:eastAsia="Calibri" w:cs="Arial"/>
          <w:bCs w:val="0"/>
          <w:i w:val="0"/>
          <w:sz w:val="22"/>
          <w:szCs w:val="22"/>
        </w:rPr>
        <w:t xml:space="preserve"> TEHN</w:t>
      </w:r>
      <w:r>
        <w:rPr>
          <w:rFonts w:eastAsia="Calibri" w:cs="Arial"/>
          <w:bCs w:val="0"/>
          <w:i w:val="0"/>
          <w:sz w:val="22"/>
          <w:szCs w:val="22"/>
        </w:rPr>
        <w:t xml:space="preserve">IČNI </w:t>
      </w:r>
      <w:r w:rsidRPr="00A640BA">
        <w:rPr>
          <w:rFonts w:eastAsia="Calibri" w:cs="Arial"/>
          <w:bCs w:val="0"/>
          <w:i w:val="0"/>
          <w:sz w:val="22"/>
          <w:szCs w:val="22"/>
        </w:rPr>
        <w:t>IN KADROVSK</w:t>
      </w:r>
      <w:r>
        <w:rPr>
          <w:rFonts w:eastAsia="Calibri" w:cs="Arial"/>
          <w:bCs w:val="0"/>
          <w:i w:val="0"/>
          <w:sz w:val="22"/>
          <w:szCs w:val="22"/>
        </w:rPr>
        <w:t>I</w:t>
      </w:r>
      <w:r w:rsidRPr="00A640BA">
        <w:rPr>
          <w:rFonts w:eastAsia="Calibri" w:cs="Arial"/>
          <w:bCs w:val="0"/>
          <w:i w:val="0"/>
          <w:sz w:val="22"/>
          <w:szCs w:val="22"/>
        </w:rPr>
        <w:t xml:space="preserve"> USPOSOBLJENOST</w:t>
      </w:r>
      <w:r>
        <w:rPr>
          <w:rFonts w:eastAsia="Calibri" w:cs="Arial"/>
          <w:bCs w:val="0"/>
          <w:i w:val="0"/>
          <w:sz w:val="22"/>
          <w:szCs w:val="22"/>
        </w:rPr>
        <w:t>I</w:t>
      </w:r>
      <w:bookmarkEnd w:id="213"/>
      <w:r w:rsidRPr="00A640BA">
        <w:rPr>
          <w:rFonts w:eastAsia="Calibri" w:cs="Arial"/>
          <w:bCs w:val="0"/>
          <w:i w:val="0"/>
          <w:sz w:val="22"/>
          <w:szCs w:val="22"/>
        </w:rPr>
        <w:t xml:space="preserve"> </w:t>
      </w:r>
    </w:p>
    <w:p w14:paraId="727BCAB3" w14:textId="77777777" w:rsidR="004F6D27" w:rsidRPr="00252192" w:rsidRDefault="004F6D27" w:rsidP="004F6D27">
      <w:pPr>
        <w:jc w:val="center"/>
        <w:rPr>
          <w:rFonts w:cs="Arial"/>
          <w:b/>
          <w:sz w:val="22"/>
        </w:rPr>
      </w:pPr>
    </w:p>
    <w:p w14:paraId="121C2007" w14:textId="365A7909" w:rsidR="004F6D27" w:rsidRPr="00352E26" w:rsidRDefault="004F6D27" w:rsidP="004F6D27">
      <w:pPr>
        <w:tabs>
          <w:tab w:val="left" w:pos="1935"/>
          <w:tab w:val="left" w:pos="8190"/>
        </w:tabs>
        <w:spacing w:line="0" w:lineRule="atLeast"/>
        <w:rPr>
          <w:rFonts w:cs="Arial"/>
          <w:b/>
          <w:sz w:val="22"/>
        </w:rPr>
      </w:pPr>
      <w:r w:rsidRPr="00252192">
        <w:rPr>
          <w:rFonts w:cs="Arial"/>
          <w:b/>
          <w:sz w:val="22"/>
        </w:rPr>
        <w:t>Javno naročilo z</w:t>
      </w:r>
      <w:r w:rsidRPr="008A1162">
        <w:rPr>
          <w:rFonts w:cs="Arial"/>
          <w:bCs/>
          <w:sz w:val="22"/>
        </w:rPr>
        <w:t xml:space="preserve"> </w:t>
      </w:r>
      <w:r w:rsidRPr="00352E26">
        <w:rPr>
          <w:rFonts w:cs="Arial"/>
          <w:b/>
          <w:sz w:val="22"/>
        </w:rPr>
        <w:t>oznako SEC 202</w:t>
      </w:r>
      <w:r>
        <w:rPr>
          <w:rFonts w:cs="Arial"/>
          <w:b/>
          <w:sz w:val="22"/>
        </w:rPr>
        <w:t>6</w:t>
      </w:r>
      <w:r w:rsidRPr="00352E26">
        <w:rPr>
          <w:rFonts w:cs="Arial"/>
          <w:b/>
          <w:sz w:val="22"/>
        </w:rPr>
        <w:t xml:space="preserve">: Storitve sečnje in spravila lesa v </w:t>
      </w:r>
      <w:r w:rsidR="61332DF0" w:rsidRPr="23B835C0">
        <w:rPr>
          <w:rFonts w:cs="Arial"/>
          <w:b/>
          <w:bCs/>
          <w:sz w:val="22"/>
        </w:rPr>
        <w:t xml:space="preserve">državnih </w:t>
      </w:r>
      <w:r w:rsidRPr="00352E26">
        <w:rPr>
          <w:rFonts w:cs="Arial"/>
          <w:b/>
          <w:sz w:val="22"/>
        </w:rPr>
        <w:t xml:space="preserve">gozdovih </w:t>
      </w:r>
      <w:r w:rsidR="69F2014E" w:rsidRPr="23B835C0">
        <w:rPr>
          <w:rFonts w:cs="Arial"/>
          <w:b/>
          <w:bCs/>
          <w:sz w:val="22"/>
        </w:rPr>
        <w:t xml:space="preserve">v upravljanju družbe </w:t>
      </w:r>
      <w:proofErr w:type="spellStart"/>
      <w:r w:rsidR="69F2014E" w:rsidRPr="23B835C0">
        <w:rPr>
          <w:rFonts w:cs="Arial"/>
          <w:b/>
          <w:bCs/>
          <w:sz w:val="22"/>
        </w:rPr>
        <w:t>SiDG</w:t>
      </w:r>
      <w:proofErr w:type="spellEnd"/>
      <w:r w:rsidRPr="23B835C0">
        <w:rPr>
          <w:rFonts w:cs="Arial"/>
          <w:b/>
          <w:bCs/>
          <w:sz w:val="22"/>
        </w:rPr>
        <w:t xml:space="preserve"> </w:t>
      </w:r>
    </w:p>
    <w:p w14:paraId="5C056EB4" w14:textId="77777777" w:rsidR="004F6D27" w:rsidRPr="008A1162" w:rsidRDefault="004F6D27" w:rsidP="004F6D27">
      <w:pPr>
        <w:rPr>
          <w:rFonts w:cs="Arial"/>
          <w:sz w:val="22"/>
        </w:rPr>
      </w:pPr>
    </w:p>
    <w:p w14:paraId="5774D824" w14:textId="77777777" w:rsidR="004F6D27" w:rsidRPr="008A1162" w:rsidRDefault="004F6D27" w:rsidP="00F422CF">
      <w:pPr>
        <w:numPr>
          <w:ilvl w:val="0"/>
          <w:numId w:val="21"/>
        </w:numPr>
        <w:spacing w:line="240" w:lineRule="auto"/>
        <w:rPr>
          <w:rFonts w:cs="Arial"/>
          <w:b/>
          <w:sz w:val="22"/>
        </w:rPr>
      </w:pPr>
      <w:r w:rsidRPr="008A1162">
        <w:rPr>
          <w:rFonts w:cs="Arial"/>
          <w:b/>
          <w:sz w:val="22"/>
        </w:rPr>
        <w:t>Usposobljeni sekač ali usposobljeni upravitelj st</w:t>
      </w:r>
      <w:r>
        <w:rPr>
          <w:rFonts w:cs="Arial"/>
          <w:b/>
          <w:sz w:val="22"/>
        </w:rPr>
        <w:t>r</w:t>
      </w:r>
      <w:r w:rsidRPr="008A1162">
        <w:rPr>
          <w:rFonts w:cs="Arial"/>
          <w:b/>
          <w:sz w:val="22"/>
        </w:rPr>
        <w:t>oja za sečnjo</w:t>
      </w:r>
    </w:p>
    <w:p w14:paraId="3894B45F" w14:textId="77777777" w:rsidR="004F6D27" w:rsidRPr="008A1162" w:rsidRDefault="004F6D27" w:rsidP="004F6D27">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4F6D27" w:rsidRPr="008A1162" w14:paraId="5ED29008" w14:textId="77777777">
        <w:tc>
          <w:tcPr>
            <w:tcW w:w="2693" w:type="dxa"/>
          </w:tcPr>
          <w:p w14:paraId="3BD86B71" w14:textId="77777777" w:rsidR="004F6D27" w:rsidRPr="000B47DA" w:rsidRDefault="004F6D27">
            <w:pPr>
              <w:rPr>
                <w:rFonts w:cs="Arial"/>
                <w:bCs/>
                <w:sz w:val="22"/>
              </w:rPr>
            </w:pPr>
            <w:r w:rsidRPr="000B47DA">
              <w:rPr>
                <w:rFonts w:cs="Arial"/>
                <w:bCs/>
                <w:sz w:val="22"/>
              </w:rPr>
              <w:t>Ime in priimek kadra*</w:t>
            </w:r>
          </w:p>
        </w:tc>
        <w:tc>
          <w:tcPr>
            <w:tcW w:w="3828" w:type="dxa"/>
          </w:tcPr>
          <w:p w14:paraId="789E9A1A" w14:textId="77777777" w:rsidR="004F6D27" w:rsidRPr="000B47DA" w:rsidRDefault="004F6D27">
            <w:pPr>
              <w:rPr>
                <w:rFonts w:cs="Arial"/>
                <w:bCs/>
                <w:sz w:val="22"/>
              </w:rPr>
            </w:pPr>
            <w:r w:rsidRPr="000B47DA">
              <w:rPr>
                <w:rFonts w:cs="Arial"/>
                <w:bCs/>
                <w:sz w:val="22"/>
              </w:rPr>
              <w:t xml:space="preserve">Dokazilo o usposobljenosti za sečnjo: sekač (4. raven izobrazbe s področja gozdarstva ali pridobljen ustrezen certifikat o nacionalni poklicni kvalifikaciji) </w:t>
            </w:r>
          </w:p>
          <w:p w14:paraId="778ABF4B" w14:textId="77777777" w:rsidR="004F6D27" w:rsidRPr="000B47DA" w:rsidRDefault="004F6D27">
            <w:pPr>
              <w:rPr>
                <w:rFonts w:cs="Arial"/>
                <w:bCs/>
                <w:sz w:val="22"/>
              </w:rPr>
            </w:pPr>
            <w:r w:rsidRPr="000B47DA">
              <w:rPr>
                <w:rFonts w:cs="Arial"/>
                <w:bCs/>
                <w:sz w:val="22"/>
              </w:rPr>
              <w:t xml:space="preserve">ali </w:t>
            </w:r>
          </w:p>
          <w:p w14:paraId="20D99729" w14:textId="77777777" w:rsidR="004F6D27" w:rsidRPr="008A1162" w:rsidRDefault="004F6D27">
            <w:pPr>
              <w:rPr>
                <w:rFonts w:cs="Arial"/>
                <w:bCs/>
                <w:sz w:val="22"/>
              </w:rPr>
            </w:pPr>
            <w:r w:rsidRPr="008A1162">
              <w:rPr>
                <w:rFonts w:cs="Arial"/>
                <w:bCs/>
                <w:sz w:val="22"/>
              </w:rPr>
              <w:t>upravljalec/</w:t>
            </w:r>
            <w:proofErr w:type="spellStart"/>
            <w:r w:rsidRPr="008A1162">
              <w:rPr>
                <w:rFonts w:cs="Arial"/>
                <w:bCs/>
                <w:sz w:val="22"/>
              </w:rPr>
              <w:t>upravljalka</w:t>
            </w:r>
            <w:proofErr w:type="spellEnd"/>
            <w:r w:rsidRPr="008A1162">
              <w:rPr>
                <w:rFonts w:cs="Arial"/>
                <w:bCs/>
                <w:sz w:val="22"/>
              </w:rPr>
              <w:t xml:space="preserve"> strojev za strojno sečnjo in izvoz lesa z zgibnim </w:t>
            </w:r>
            <w:proofErr w:type="spellStart"/>
            <w:r w:rsidRPr="008A1162">
              <w:rPr>
                <w:rFonts w:cs="Arial"/>
                <w:bCs/>
                <w:sz w:val="22"/>
              </w:rPr>
              <w:t>polprikoličarjem</w:t>
            </w:r>
            <w:proofErr w:type="spellEnd"/>
            <w:r w:rsidRPr="008A1162">
              <w:rPr>
                <w:rFonts w:cs="Arial"/>
                <w:bCs/>
                <w:sz w:val="22"/>
              </w:rPr>
              <w:t xml:space="preserve"> (4. raven izobrazbe in tečaj za usposobitev za konkretno delo ali pridobljen ustrezen certifikat o nacionalni poklicni kvalifikaciji)</w:t>
            </w:r>
          </w:p>
          <w:p w14:paraId="5688BD8F" w14:textId="77777777" w:rsidR="004F6D27" w:rsidRPr="000B47DA" w:rsidRDefault="004F6D27">
            <w:pPr>
              <w:rPr>
                <w:rFonts w:cs="Arial"/>
                <w:bCs/>
                <w:sz w:val="22"/>
              </w:rPr>
            </w:pPr>
          </w:p>
          <w:p w14:paraId="56DD0398" w14:textId="77777777" w:rsidR="004F6D27" w:rsidRPr="008A1162" w:rsidRDefault="004F6D27">
            <w:pPr>
              <w:rPr>
                <w:rFonts w:cs="Arial"/>
                <w:b/>
                <w:sz w:val="22"/>
              </w:rPr>
            </w:pPr>
            <w:r w:rsidRPr="000B47DA">
              <w:rPr>
                <w:rFonts w:cs="Arial"/>
                <w:bCs/>
                <w:sz w:val="22"/>
              </w:rPr>
              <w:t>– številka in datum izdaje potrdila</w:t>
            </w:r>
          </w:p>
        </w:tc>
        <w:tc>
          <w:tcPr>
            <w:tcW w:w="3118" w:type="dxa"/>
          </w:tcPr>
          <w:p w14:paraId="77DFC697"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4F6D27" w:rsidRPr="008A1162" w14:paraId="695512BD" w14:textId="77777777">
        <w:tc>
          <w:tcPr>
            <w:tcW w:w="2693" w:type="dxa"/>
          </w:tcPr>
          <w:p w14:paraId="4EEC6270" w14:textId="77777777" w:rsidR="004F6D27" w:rsidRPr="008A1162" w:rsidRDefault="004F6D27">
            <w:pPr>
              <w:spacing w:line="360" w:lineRule="auto"/>
              <w:rPr>
                <w:rFonts w:cs="Arial"/>
                <w:sz w:val="22"/>
                <w:highlight w:val="yellow"/>
              </w:rPr>
            </w:pPr>
          </w:p>
        </w:tc>
        <w:tc>
          <w:tcPr>
            <w:tcW w:w="3828" w:type="dxa"/>
          </w:tcPr>
          <w:p w14:paraId="5D89533A" w14:textId="77777777" w:rsidR="004F6D27" w:rsidRPr="008A1162" w:rsidRDefault="004F6D27">
            <w:pPr>
              <w:spacing w:line="360" w:lineRule="auto"/>
              <w:rPr>
                <w:rFonts w:cs="Arial"/>
                <w:sz w:val="22"/>
                <w:highlight w:val="yellow"/>
              </w:rPr>
            </w:pPr>
          </w:p>
        </w:tc>
        <w:tc>
          <w:tcPr>
            <w:tcW w:w="3118" w:type="dxa"/>
          </w:tcPr>
          <w:p w14:paraId="784AD187" w14:textId="77777777" w:rsidR="004F6D27" w:rsidRPr="008A1162" w:rsidRDefault="004F6D27">
            <w:pPr>
              <w:spacing w:line="360" w:lineRule="auto"/>
              <w:rPr>
                <w:rFonts w:cs="Arial"/>
                <w:sz w:val="22"/>
                <w:highlight w:val="yellow"/>
              </w:rPr>
            </w:pPr>
          </w:p>
        </w:tc>
      </w:tr>
      <w:tr w:rsidR="004F6D27" w:rsidRPr="008A1162" w14:paraId="031FCFFA" w14:textId="77777777">
        <w:tc>
          <w:tcPr>
            <w:tcW w:w="2693" w:type="dxa"/>
          </w:tcPr>
          <w:p w14:paraId="7FBCCFAC" w14:textId="77777777" w:rsidR="004F6D27" w:rsidRPr="008A1162" w:rsidRDefault="004F6D27">
            <w:pPr>
              <w:spacing w:line="360" w:lineRule="auto"/>
              <w:rPr>
                <w:rFonts w:cs="Arial"/>
                <w:sz w:val="22"/>
                <w:highlight w:val="yellow"/>
              </w:rPr>
            </w:pPr>
          </w:p>
        </w:tc>
        <w:tc>
          <w:tcPr>
            <w:tcW w:w="3828" w:type="dxa"/>
          </w:tcPr>
          <w:p w14:paraId="0977F2B9" w14:textId="77777777" w:rsidR="004F6D27" w:rsidRPr="008A1162" w:rsidRDefault="004F6D27">
            <w:pPr>
              <w:spacing w:line="360" w:lineRule="auto"/>
              <w:rPr>
                <w:rFonts w:cs="Arial"/>
                <w:sz w:val="22"/>
                <w:highlight w:val="yellow"/>
              </w:rPr>
            </w:pPr>
          </w:p>
        </w:tc>
        <w:tc>
          <w:tcPr>
            <w:tcW w:w="3118" w:type="dxa"/>
          </w:tcPr>
          <w:p w14:paraId="59A752C9" w14:textId="77777777" w:rsidR="004F6D27" w:rsidRPr="008A1162" w:rsidRDefault="004F6D27">
            <w:pPr>
              <w:spacing w:line="360" w:lineRule="auto"/>
              <w:rPr>
                <w:rFonts w:cs="Arial"/>
                <w:sz w:val="22"/>
                <w:highlight w:val="yellow"/>
              </w:rPr>
            </w:pPr>
          </w:p>
        </w:tc>
      </w:tr>
      <w:tr w:rsidR="004F6D27" w:rsidRPr="008A1162" w14:paraId="69917A0C" w14:textId="77777777">
        <w:tc>
          <w:tcPr>
            <w:tcW w:w="2693" w:type="dxa"/>
            <w:tcBorders>
              <w:top w:val="single" w:sz="4" w:space="0" w:color="auto"/>
              <w:left w:val="single" w:sz="4" w:space="0" w:color="auto"/>
              <w:bottom w:val="single" w:sz="4" w:space="0" w:color="auto"/>
              <w:right w:val="single" w:sz="4" w:space="0" w:color="auto"/>
            </w:tcBorders>
          </w:tcPr>
          <w:p w14:paraId="767A4CF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CE75A7A"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286D475" w14:textId="77777777" w:rsidR="004F6D27" w:rsidRPr="008A1162" w:rsidRDefault="004F6D27">
            <w:pPr>
              <w:spacing w:line="360" w:lineRule="auto"/>
              <w:rPr>
                <w:rFonts w:cs="Arial"/>
                <w:sz w:val="22"/>
                <w:highlight w:val="yellow"/>
              </w:rPr>
            </w:pPr>
          </w:p>
        </w:tc>
      </w:tr>
      <w:tr w:rsidR="004F6D27" w:rsidRPr="008A1162" w14:paraId="567386A9" w14:textId="77777777">
        <w:tc>
          <w:tcPr>
            <w:tcW w:w="2693" w:type="dxa"/>
            <w:tcBorders>
              <w:top w:val="single" w:sz="4" w:space="0" w:color="auto"/>
              <w:left w:val="single" w:sz="4" w:space="0" w:color="auto"/>
              <w:bottom w:val="single" w:sz="4" w:space="0" w:color="auto"/>
              <w:right w:val="single" w:sz="4" w:space="0" w:color="auto"/>
            </w:tcBorders>
          </w:tcPr>
          <w:p w14:paraId="0D040DA2"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6F8BA936"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5BE760A5" w14:textId="77777777" w:rsidR="004F6D27" w:rsidRPr="008A1162" w:rsidRDefault="004F6D27">
            <w:pPr>
              <w:spacing w:line="360" w:lineRule="auto"/>
              <w:rPr>
                <w:rFonts w:cs="Arial"/>
                <w:sz w:val="22"/>
                <w:highlight w:val="yellow"/>
              </w:rPr>
            </w:pPr>
          </w:p>
        </w:tc>
      </w:tr>
      <w:tr w:rsidR="004F6D27" w:rsidRPr="008A1162" w14:paraId="4B7F4DF7" w14:textId="77777777">
        <w:tc>
          <w:tcPr>
            <w:tcW w:w="2693" w:type="dxa"/>
            <w:tcBorders>
              <w:top w:val="single" w:sz="4" w:space="0" w:color="auto"/>
              <w:left w:val="single" w:sz="4" w:space="0" w:color="auto"/>
              <w:bottom w:val="single" w:sz="4" w:space="0" w:color="auto"/>
              <w:right w:val="single" w:sz="4" w:space="0" w:color="auto"/>
            </w:tcBorders>
          </w:tcPr>
          <w:p w14:paraId="2901F0BD"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A7D595A"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45D9B19A" w14:textId="77777777" w:rsidR="004F6D27" w:rsidRPr="008A1162" w:rsidRDefault="004F6D27">
            <w:pPr>
              <w:spacing w:line="360" w:lineRule="auto"/>
              <w:rPr>
                <w:rFonts w:cs="Arial"/>
                <w:sz w:val="22"/>
                <w:highlight w:val="yellow"/>
              </w:rPr>
            </w:pPr>
          </w:p>
        </w:tc>
      </w:tr>
      <w:tr w:rsidR="004F6D27" w:rsidRPr="008A1162" w14:paraId="2A546A21" w14:textId="77777777">
        <w:tc>
          <w:tcPr>
            <w:tcW w:w="2693" w:type="dxa"/>
            <w:tcBorders>
              <w:top w:val="single" w:sz="4" w:space="0" w:color="auto"/>
              <w:left w:val="single" w:sz="4" w:space="0" w:color="auto"/>
              <w:bottom w:val="single" w:sz="4" w:space="0" w:color="auto"/>
              <w:right w:val="single" w:sz="4" w:space="0" w:color="auto"/>
            </w:tcBorders>
          </w:tcPr>
          <w:p w14:paraId="6DDEE19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1A80FDB4"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1919D82" w14:textId="77777777" w:rsidR="004F6D27" w:rsidRPr="008A1162" w:rsidRDefault="004F6D27">
            <w:pPr>
              <w:spacing w:line="360" w:lineRule="auto"/>
              <w:rPr>
                <w:rFonts w:cs="Arial"/>
                <w:sz w:val="22"/>
                <w:highlight w:val="yellow"/>
              </w:rPr>
            </w:pPr>
          </w:p>
        </w:tc>
      </w:tr>
    </w:tbl>
    <w:p w14:paraId="03784F08" w14:textId="77777777" w:rsidR="004F6D27" w:rsidRPr="008A1162" w:rsidRDefault="004F6D27" w:rsidP="004F6D27">
      <w:pPr>
        <w:rPr>
          <w:rFonts w:cs="Arial"/>
          <w:sz w:val="22"/>
        </w:rPr>
      </w:pPr>
      <w:r w:rsidRPr="008A1162">
        <w:rPr>
          <w:rFonts w:cs="Arial"/>
          <w:sz w:val="22"/>
        </w:rPr>
        <w:t xml:space="preserve">*Ponudnik mora za vsak prijavljen kader v tem seznamu priložiti digitalno fotografijo (kot za osebno izkaznico) v datoteki JPG. </w:t>
      </w:r>
    </w:p>
    <w:p w14:paraId="397C8D9E" w14:textId="77777777" w:rsidR="004F6D27" w:rsidRPr="008A1162" w:rsidRDefault="004F6D27" w:rsidP="004F6D27">
      <w:pPr>
        <w:rPr>
          <w:rFonts w:cs="Arial"/>
          <w:b/>
          <w:sz w:val="22"/>
        </w:rPr>
      </w:pPr>
    </w:p>
    <w:p w14:paraId="7A51CA93" w14:textId="77777777" w:rsidR="004F6D27" w:rsidRPr="008A1162" w:rsidRDefault="004F6D27" w:rsidP="00F422CF">
      <w:pPr>
        <w:numPr>
          <w:ilvl w:val="0"/>
          <w:numId w:val="21"/>
        </w:numPr>
        <w:spacing w:line="240" w:lineRule="auto"/>
        <w:rPr>
          <w:rFonts w:cs="Arial"/>
          <w:b/>
          <w:sz w:val="22"/>
        </w:rPr>
      </w:pPr>
      <w:r w:rsidRPr="008A1162">
        <w:rPr>
          <w:rFonts w:cs="Arial"/>
          <w:b/>
          <w:sz w:val="22"/>
        </w:rPr>
        <w:t>Usposobljeni traktorist ali gozdarski žičničar ali upravljalec stroja za izvoz lesa</w:t>
      </w:r>
    </w:p>
    <w:p w14:paraId="2ED563FD" w14:textId="77777777" w:rsidR="004F6D27" w:rsidRPr="008A1162" w:rsidRDefault="004F6D27" w:rsidP="004F6D27">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4F6D27" w:rsidRPr="008A1162" w14:paraId="18AD12D8" w14:textId="77777777">
        <w:tc>
          <w:tcPr>
            <w:tcW w:w="2693" w:type="dxa"/>
          </w:tcPr>
          <w:p w14:paraId="4B699AAE" w14:textId="77777777" w:rsidR="004F6D27" w:rsidRPr="000B47DA" w:rsidRDefault="004F6D27">
            <w:pPr>
              <w:rPr>
                <w:rFonts w:cs="Arial"/>
                <w:bCs/>
                <w:sz w:val="22"/>
              </w:rPr>
            </w:pPr>
            <w:r w:rsidRPr="000B47DA">
              <w:rPr>
                <w:rFonts w:cs="Arial"/>
                <w:bCs/>
                <w:sz w:val="22"/>
              </w:rPr>
              <w:t>Ime in priimek kadr</w:t>
            </w:r>
            <w:r>
              <w:rPr>
                <w:rFonts w:cs="Arial"/>
                <w:bCs/>
                <w:sz w:val="22"/>
              </w:rPr>
              <w:t>a</w:t>
            </w:r>
            <w:r w:rsidRPr="000B47DA">
              <w:rPr>
                <w:rFonts w:cs="Arial"/>
                <w:bCs/>
                <w:sz w:val="22"/>
              </w:rPr>
              <w:t>*</w:t>
            </w:r>
          </w:p>
        </w:tc>
        <w:tc>
          <w:tcPr>
            <w:tcW w:w="3828" w:type="dxa"/>
          </w:tcPr>
          <w:p w14:paraId="2D5FE0C6" w14:textId="77777777" w:rsidR="004F6D27" w:rsidRPr="000B47DA" w:rsidRDefault="004F6D27">
            <w:pPr>
              <w:rPr>
                <w:rFonts w:cs="Arial"/>
                <w:bCs/>
                <w:sz w:val="22"/>
              </w:rPr>
            </w:pPr>
            <w:r w:rsidRPr="000B47DA">
              <w:rPr>
                <w:rFonts w:cs="Arial"/>
                <w:bCs/>
                <w:sz w:val="22"/>
              </w:rPr>
              <w:t>Dokazilo o usposobljenosti za spravilo: gozdarski traktorist/ gozdarska traktoristka (4. raven izobrazbe s področja gozdarstva ali pridobljen ustrezen certifikat o nacionalni poklicni kvalifikaciji)</w:t>
            </w:r>
          </w:p>
          <w:p w14:paraId="523EE46B" w14:textId="77777777" w:rsidR="004F6D27" w:rsidRPr="000B47DA" w:rsidRDefault="004F6D27">
            <w:pPr>
              <w:rPr>
                <w:rFonts w:cs="Arial"/>
                <w:bCs/>
                <w:sz w:val="22"/>
              </w:rPr>
            </w:pPr>
            <w:r w:rsidRPr="000B47DA">
              <w:rPr>
                <w:rFonts w:cs="Arial"/>
                <w:bCs/>
                <w:sz w:val="22"/>
              </w:rPr>
              <w:t>ali</w:t>
            </w:r>
          </w:p>
          <w:p w14:paraId="51CDCA91" w14:textId="77777777" w:rsidR="004F6D27" w:rsidRPr="000B47DA" w:rsidRDefault="004F6D27">
            <w:pPr>
              <w:rPr>
                <w:rFonts w:cs="Arial"/>
                <w:bCs/>
                <w:sz w:val="22"/>
              </w:rPr>
            </w:pPr>
            <w:r w:rsidRPr="000B47DA">
              <w:rPr>
                <w:rFonts w:cs="Arial"/>
                <w:bCs/>
                <w:sz w:val="22"/>
              </w:rPr>
              <w:t>gozdarski žičničar/gozdarska žičničarka (ustrezen certifikat o nacionalni poklicni kvalifikaciji)</w:t>
            </w:r>
          </w:p>
          <w:p w14:paraId="5EE0F384" w14:textId="77777777" w:rsidR="004F6D27" w:rsidRPr="000B47DA" w:rsidRDefault="004F6D27">
            <w:pPr>
              <w:rPr>
                <w:rFonts w:cs="Arial"/>
                <w:bCs/>
                <w:sz w:val="22"/>
              </w:rPr>
            </w:pPr>
            <w:r w:rsidRPr="000B47DA">
              <w:rPr>
                <w:rFonts w:cs="Arial"/>
                <w:bCs/>
                <w:sz w:val="22"/>
              </w:rPr>
              <w:t>ali</w:t>
            </w:r>
          </w:p>
          <w:p w14:paraId="76EAFCCC" w14:textId="77777777" w:rsidR="004F6D27" w:rsidRPr="000B47DA" w:rsidRDefault="004F6D27">
            <w:pPr>
              <w:rPr>
                <w:rFonts w:cs="Arial"/>
                <w:bCs/>
                <w:sz w:val="22"/>
              </w:rPr>
            </w:pPr>
            <w:r w:rsidRPr="000B47DA">
              <w:rPr>
                <w:rFonts w:cs="Arial"/>
                <w:bCs/>
                <w:sz w:val="22"/>
              </w:rPr>
              <w:t>upravljalec/</w:t>
            </w:r>
            <w:proofErr w:type="spellStart"/>
            <w:r w:rsidRPr="000B47DA">
              <w:rPr>
                <w:rFonts w:cs="Arial"/>
                <w:bCs/>
                <w:sz w:val="22"/>
              </w:rPr>
              <w:t>upravljalka</w:t>
            </w:r>
            <w:proofErr w:type="spellEnd"/>
            <w:r w:rsidRPr="000B47DA">
              <w:rPr>
                <w:rFonts w:cs="Arial"/>
                <w:bCs/>
                <w:sz w:val="22"/>
              </w:rPr>
              <w:t xml:space="preserve"> strojev za strojno sečnjo in izvoz lesa z zgibnim </w:t>
            </w:r>
            <w:proofErr w:type="spellStart"/>
            <w:r w:rsidRPr="000B47DA">
              <w:rPr>
                <w:rFonts w:cs="Arial"/>
                <w:bCs/>
                <w:sz w:val="22"/>
              </w:rPr>
              <w:t>polprikoličarjem</w:t>
            </w:r>
            <w:proofErr w:type="spellEnd"/>
            <w:r w:rsidRPr="000B47DA">
              <w:rPr>
                <w:rFonts w:cs="Arial"/>
                <w:bCs/>
                <w:sz w:val="22"/>
              </w:rPr>
              <w:t xml:space="preserve"> (4. raven izobrazbe in tečaj za usposobitev za konkretno delo ali pridobljen ustrezen certifikat o nacionalni poklicni kvalifikaciji)</w:t>
            </w:r>
          </w:p>
          <w:p w14:paraId="2FF102E4" w14:textId="77777777" w:rsidR="004F6D27" w:rsidRPr="000B47DA" w:rsidRDefault="004F6D27">
            <w:pPr>
              <w:rPr>
                <w:rFonts w:cs="Arial"/>
                <w:bCs/>
                <w:sz w:val="22"/>
              </w:rPr>
            </w:pPr>
          </w:p>
          <w:p w14:paraId="4C08A424" w14:textId="77777777" w:rsidR="004F6D27" w:rsidRPr="000B47DA" w:rsidRDefault="004F6D27">
            <w:pPr>
              <w:rPr>
                <w:rFonts w:cs="Arial"/>
                <w:bCs/>
                <w:sz w:val="22"/>
              </w:rPr>
            </w:pPr>
            <w:r w:rsidRPr="000B47DA">
              <w:rPr>
                <w:rFonts w:cs="Arial"/>
                <w:bCs/>
                <w:sz w:val="22"/>
              </w:rPr>
              <w:t>– številka in datum izdaje potrdila</w:t>
            </w:r>
          </w:p>
        </w:tc>
        <w:tc>
          <w:tcPr>
            <w:tcW w:w="3118" w:type="dxa"/>
          </w:tcPr>
          <w:p w14:paraId="028DE594"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4F6D27" w:rsidRPr="008A1162" w14:paraId="122EDCB4" w14:textId="77777777">
        <w:tc>
          <w:tcPr>
            <w:tcW w:w="2693" w:type="dxa"/>
          </w:tcPr>
          <w:p w14:paraId="42B8A52A" w14:textId="77777777" w:rsidR="004F6D27" w:rsidRPr="008A1162" w:rsidRDefault="004F6D27">
            <w:pPr>
              <w:spacing w:line="360" w:lineRule="auto"/>
              <w:rPr>
                <w:rFonts w:cs="Arial"/>
                <w:sz w:val="22"/>
                <w:highlight w:val="yellow"/>
              </w:rPr>
            </w:pPr>
          </w:p>
        </w:tc>
        <w:tc>
          <w:tcPr>
            <w:tcW w:w="3828" w:type="dxa"/>
          </w:tcPr>
          <w:p w14:paraId="40A50BAF" w14:textId="77777777" w:rsidR="004F6D27" w:rsidRPr="008A1162" w:rsidRDefault="004F6D27">
            <w:pPr>
              <w:spacing w:line="360" w:lineRule="auto"/>
              <w:rPr>
                <w:rFonts w:cs="Arial"/>
                <w:sz w:val="22"/>
                <w:highlight w:val="yellow"/>
              </w:rPr>
            </w:pPr>
          </w:p>
        </w:tc>
        <w:tc>
          <w:tcPr>
            <w:tcW w:w="3118" w:type="dxa"/>
          </w:tcPr>
          <w:p w14:paraId="16BE00BC" w14:textId="77777777" w:rsidR="004F6D27" w:rsidRPr="008A1162" w:rsidRDefault="004F6D27">
            <w:pPr>
              <w:spacing w:line="360" w:lineRule="auto"/>
              <w:rPr>
                <w:rFonts w:cs="Arial"/>
                <w:sz w:val="22"/>
                <w:highlight w:val="yellow"/>
              </w:rPr>
            </w:pPr>
          </w:p>
        </w:tc>
      </w:tr>
      <w:tr w:rsidR="004F6D27" w:rsidRPr="008A1162" w14:paraId="309F2B38" w14:textId="77777777">
        <w:tc>
          <w:tcPr>
            <w:tcW w:w="2693" w:type="dxa"/>
          </w:tcPr>
          <w:p w14:paraId="2AD5A5E8" w14:textId="77777777" w:rsidR="004F6D27" w:rsidRPr="008A1162" w:rsidRDefault="004F6D27">
            <w:pPr>
              <w:spacing w:line="360" w:lineRule="auto"/>
              <w:rPr>
                <w:rFonts w:cs="Arial"/>
                <w:sz w:val="22"/>
                <w:highlight w:val="yellow"/>
              </w:rPr>
            </w:pPr>
          </w:p>
        </w:tc>
        <w:tc>
          <w:tcPr>
            <w:tcW w:w="3828" w:type="dxa"/>
          </w:tcPr>
          <w:p w14:paraId="614A77D1" w14:textId="77777777" w:rsidR="004F6D27" w:rsidRPr="008A1162" w:rsidRDefault="004F6D27">
            <w:pPr>
              <w:spacing w:line="360" w:lineRule="auto"/>
              <w:rPr>
                <w:rFonts w:cs="Arial"/>
                <w:sz w:val="22"/>
                <w:highlight w:val="yellow"/>
              </w:rPr>
            </w:pPr>
          </w:p>
        </w:tc>
        <w:tc>
          <w:tcPr>
            <w:tcW w:w="3118" w:type="dxa"/>
          </w:tcPr>
          <w:p w14:paraId="00E37228" w14:textId="77777777" w:rsidR="004F6D27" w:rsidRPr="008A1162" w:rsidRDefault="004F6D27">
            <w:pPr>
              <w:spacing w:line="360" w:lineRule="auto"/>
              <w:rPr>
                <w:rFonts w:cs="Arial"/>
                <w:sz w:val="22"/>
                <w:highlight w:val="yellow"/>
              </w:rPr>
            </w:pPr>
          </w:p>
        </w:tc>
      </w:tr>
      <w:tr w:rsidR="004F6D27" w:rsidRPr="008A1162" w14:paraId="6880D084" w14:textId="77777777">
        <w:tc>
          <w:tcPr>
            <w:tcW w:w="2693" w:type="dxa"/>
            <w:tcBorders>
              <w:top w:val="single" w:sz="4" w:space="0" w:color="auto"/>
              <w:left w:val="single" w:sz="4" w:space="0" w:color="auto"/>
              <w:bottom w:val="single" w:sz="4" w:space="0" w:color="auto"/>
              <w:right w:val="single" w:sz="4" w:space="0" w:color="auto"/>
            </w:tcBorders>
          </w:tcPr>
          <w:p w14:paraId="6549D02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5BC307C0"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40D2CE9" w14:textId="77777777" w:rsidR="004F6D27" w:rsidRPr="008A1162" w:rsidRDefault="004F6D27">
            <w:pPr>
              <w:spacing w:line="360" w:lineRule="auto"/>
              <w:rPr>
                <w:rFonts w:cs="Arial"/>
                <w:sz w:val="22"/>
                <w:highlight w:val="yellow"/>
              </w:rPr>
            </w:pPr>
          </w:p>
        </w:tc>
      </w:tr>
      <w:tr w:rsidR="004F6D27" w:rsidRPr="008A1162" w14:paraId="36D760E6" w14:textId="77777777">
        <w:tc>
          <w:tcPr>
            <w:tcW w:w="2693" w:type="dxa"/>
            <w:tcBorders>
              <w:top w:val="single" w:sz="4" w:space="0" w:color="auto"/>
              <w:left w:val="single" w:sz="4" w:space="0" w:color="auto"/>
              <w:bottom w:val="single" w:sz="4" w:space="0" w:color="auto"/>
              <w:right w:val="single" w:sz="4" w:space="0" w:color="auto"/>
            </w:tcBorders>
          </w:tcPr>
          <w:p w14:paraId="30CC4B0B"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2867BED6"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2F10E96A" w14:textId="77777777" w:rsidR="004F6D27" w:rsidRPr="008A1162" w:rsidRDefault="004F6D27">
            <w:pPr>
              <w:spacing w:line="360" w:lineRule="auto"/>
              <w:rPr>
                <w:rFonts w:cs="Arial"/>
                <w:sz w:val="22"/>
                <w:highlight w:val="yellow"/>
              </w:rPr>
            </w:pPr>
          </w:p>
        </w:tc>
      </w:tr>
      <w:tr w:rsidR="004F6D27" w:rsidRPr="008A1162" w14:paraId="16336B04" w14:textId="77777777">
        <w:tc>
          <w:tcPr>
            <w:tcW w:w="2693" w:type="dxa"/>
            <w:tcBorders>
              <w:top w:val="single" w:sz="4" w:space="0" w:color="auto"/>
              <w:left w:val="single" w:sz="4" w:space="0" w:color="auto"/>
              <w:bottom w:val="single" w:sz="4" w:space="0" w:color="auto"/>
              <w:right w:val="single" w:sz="4" w:space="0" w:color="auto"/>
            </w:tcBorders>
          </w:tcPr>
          <w:p w14:paraId="7FAD25C7"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308F3569"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0100C933" w14:textId="77777777" w:rsidR="004F6D27" w:rsidRPr="008A1162" w:rsidRDefault="004F6D27">
            <w:pPr>
              <w:spacing w:line="360" w:lineRule="auto"/>
              <w:rPr>
                <w:rFonts w:cs="Arial"/>
                <w:sz w:val="22"/>
                <w:highlight w:val="yellow"/>
              </w:rPr>
            </w:pPr>
          </w:p>
        </w:tc>
      </w:tr>
    </w:tbl>
    <w:p w14:paraId="4D9D48DA" w14:textId="77777777" w:rsidR="004F6D27" w:rsidRPr="00345AB2" w:rsidRDefault="004F6D27" w:rsidP="004F6D27">
      <w:pPr>
        <w:rPr>
          <w:rFonts w:cs="Arial"/>
          <w:b/>
          <w:bCs/>
          <w:sz w:val="22"/>
        </w:rPr>
      </w:pPr>
      <w:r w:rsidRPr="008A1162">
        <w:rPr>
          <w:rFonts w:cs="Arial"/>
          <w:sz w:val="22"/>
        </w:rPr>
        <w:t xml:space="preserve">*Ponudnik mora za vsak prijavljen kader v tem seznamu priložiti </w:t>
      </w:r>
      <w:r w:rsidRPr="00345AB2">
        <w:rPr>
          <w:rFonts w:cs="Arial"/>
          <w:b/>
          <w:bCs/>
          <w:sz w:val="22"/>
        </w:rPr>
        <w:t xml:space="preserve">digitalno fotografijo (kot za osebno izkaznico) v datoteki JPG. </w:t>
      </w:r>
    </w:p>
    <w:p w14:paraId="2600B4B7" w14:textId="77777777" w:rsidR="004F6D27" w:rsidRPr="00345AB2" w:rsidRDefault="004F6D27" w:rsidP="004F6D27">
      <w:pPr>
        <w:rPr>
          <w:rFonts w:cs="Arial"/>
          <w:b/>
          <w:bCs/>
          <w:sz w:val="22"/>
        </w:rPr>
      </w:pPr>
    </w:p>
    <w:p w14:paraId="0421A6A7" w14:textId="77777777" w:rsidR="004F6D27" w:rsidRPr="008A1162" w:rsidRDefault="004F6D27" w:rsidP="004F6D27">
      <w:pPr>
        <w:rPr>
          <w:rFonts w:cs="Arial"/>
          <w:sz w:val="22"/>
        </w:rPr>
      </w:pPr>
    </w:p>
    <w:p w14:paraId="1A0303CD" w14:textId="77777777" w:rsidR="004F6D27" w:rsidRPr="008A1162" w:rsidRDefault="004F6D27" w:rsidP="00F422CF">
      <w:pPr>
        <w:numPr>
          <w:ilvl w:val="0"/>
          <w:numId w:val="21"/>
        </w:numPr>
        <w:spacing w:line="240" w:lineRule="auto"/>
        <w:rPr>
          <w:rFonts w:cs="Arial"/>
          <w:b/>
          <w:sz w:val="22"/>
        </w:rPr>
      </w:pPr>
      <w:r w:rsidRPr="008A1162">
        <w:rPr>
          <w:rFonts w:cs="Arial"/>
          <w:b/>
          <w:sz w:val="22"/>
        </w:rPr>
        <w:t xml:space="preserve">Sredstvo za spravilo lesa, kot je na primer stroj za sečnjo, prilagojen kmetijski traktor, gozdarski </w:t>
      </w:r>
      <w:proofErr w:type="spellStart"/>
      <w:r w:rsidRPr="008A1162">
        <w:rPr>
          <w:rFonts w:cs="Arial"/>
          <w:b/>
          <w:sz w:val="22"/>
        </w:rPr>
        <w:t>zgibnik</w:t>
      </w:r>
      <w:proofErr w:type="spellEnd"/>
      <w:r w:rsidRPr="008A1162">
        <w:rPr>
          <w:rFonts w:cs="Arial"/>
          <w:b/>
          <w:sz w:val="22"/>
        </w:rPr>
        <w:t xml:space="preserve">, traktor goseničar, traktor z gozdarsko traktorsko polprikolico, gozdarska žičnica ali zgibni </w:t>
      </w:r>
      <w:proofErr w:type="spellStart"/>
      <w:r w:rsidRPr="008A1162">
        <w:rPr>
          <w:rFonts w:cs="Arial"/>
          <w:b/>
          <w:sz w:val="22"/>
        </w:rPr>
        <w:t>polprikoličar</w:t>
      </w:r>
      <w:proofErr w:type="spellEnd"/>
    </w:p>
    <w:p w14:paraId="00B58C9E" w14:textId="77777777" w:rsidR="004F6D27" w:rsidRPr="008A1162" w:rsidRDefault="004F6D27" w:rsidP="004F6D27">
      <w:pPr>
        <w:rPr>
          <w:rFonts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3013"/>
        <w:gridCol w:w="3047"/>
      </w:tblGrid>
      <w:tr w:rsidR="004F6D27" w:rsidRPr="008A1162" w14:paraId="34D84EE6" w14:textId="77777777">
        <w:tc>
          <w:tcPr>
            <w:tcW w:w="3306" w:type="dxa"/>
            <w:tcBorders>
              <w:top w:val="single" w:sz="4" w:space="0" w:color="auto"/>
              <w:left w:val="single" w:sz="4" w:space="0" w:color="auto"/>
              <w:bottom w:val="single" w:sz="4" w:space="0" w:color="auto"/>
              <w:right w:val="single" w:sz="4" w:space="0" w:color="auto"/>
            </w:tcBorders>
            <w:hideMark/>
          </w:tcPr>
          <w:p w14:paraId="4FE04544" w14:textId="77777777" w:rsidR="004F6D27" w:rsidRPr="000B47DA" w:rsidRDefault="004F6D27">
            <w:pPr>
              <w:rPr>
                <w:rFonts w:cs="Arial"/>
                <w:bCs/>
                <w:sz w:val="22"/>
              </w:rPr>
            </w:pPr>
            <w:r w:rsidRPr="000B47DA">
              <w:rPr>
                <w:rFonts w:cs="Arial"/>
                <w:bCs/>
                <w:sz w:val="22"/>
              </w:rPr>
              <w:t>*Naziv stroja, model</w:t>
            </w:r>
          </w:p>
        </w:tc>
        <w:tc>
          <w:tcPr>
            <w:tcW w:w="3307" w:type="dxa"/>
            <w:tcBorders>
              <w:top w:val="single" w:sz="4" w:space="0" w:color="auto"/>
              <w:left w:val="single" w:sz="4" w:space="0" w:color="auto"/>
              <w:bottom w:val="single" w:sz="4" w:space="0" w:color="auto"/>
              <w:right w:val="single" w:sz="4" w:space="0" w:color="auto"/>
            </w:tcBorders>
            <w:hideMark/>
          </w:tcPr>
          <w:p w14:paraId="69CE2090" w14:textId="77777777" w:rsidR="004F6D27" w:rsidRPr="000B47DA" w:rsidRDefault="004F6D27">
            <w:pPr>
              <w:rPr>
                <w:rFonts w:cs="Arial"/>
                <w:bCs/>
                <w:sz w:val="22"/>
              </w:rPr>
            </w:pPr>
            <w:r w:rsidRPr="000B47DA">
              <w:rPr>
                <w:rFonts w:cs="Arial"/>
                <w:bCs/>
                <w:sz w:val="22"/>
              </w:rPr>
              <w:t>številka šasije</w:t>
            </w:r>
          </w:p>
        </w:tc>
        <w:tc>
          <w:tcPr>
            <w:tcW w:w="3307" w:type="dxa"/>
            <w:tcBorders>
              <w:top w:val="single" w:sz="4" w:space="0" w:color="auto"/>
              <w:left w:val="single" w:sz="4" w:space="0" w:color="auto"/>
              <w:bottom w:val="single" w:sz="4" w:space="0" w:color="auto"/>
              <w:right w:val="single" w:sz="4" w:space="0" w:color="auto"/>
            </w:tcBorders>
            <w:hideMark/>
          </w:tcPr>
          <w:p w14:paraId="23C417F8" w14:textId="77777777" w:rsidR="004F6D27" w:rsidRPr="000B47DA" w:rsidRDefault="004F6D27">
            <w:pPr>
              <w:rPr>
                <w:rFonts w:cs="Arial"/>
                <w:bCs/>
                <w:sz w:val="22"/>
              </w:rPr>
            </w:pPr>
            <w:r w:rsidRPr="000B47DA">
              <w:rPr>
                <w:rFonts w:cs="Arial"/>
                <w:bCs/>
                <w:sz w:val="22"/>
              </w:rPr>
              <w:t>Lastnik (lastni stroj, v najemu, kapaciteta tretjih,  z navedbo lastnika stroja )</w:t>
            </w:r>
          </w:p>
        </w:tc>
      </w:tr>
      <w:tr w:rsidR="004F6D27" w:rsidRPr="008A1162" w14:paraId="0617EFDC" w14:textId="77777777">
        <w:tc>
          <w:tcPr>
            <w:tcW w:w="3306" w:type="dxa"/>
            <w:tcBorders>
              <w:top w:val="single" w:sz="4" w:space="0" w:color="auto"/>
              <w:left w:val="single" w:sz="4" w:space="0" w:color="auto"/>
              <w:bottom w:val="single" w:sz="4" w:space="0" w:color="auto"/>
              <w:right w:val="single" w:sz="4" w:space="0" w:color="auto"/>
            </w:tcBorders>
          </w:tcPr>
          <w:p w14:paraId="6957A42B"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624204EC"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19C3C2E1" w14:textId="77777777" w:rsidR="004F6D27" w:rsidRPr="008A1162" w:rsidRDefault="004F6D27">
            <w:pPr>
              <w:spacing w:line="360" w:lineRule="auto"/>
              <w:rPr>
                <w:rFonts w:cs="Arial"/>
                <w:sz w:val="22"/>
                <w:highlight w:val="yellow"/>
              </w:rPr>
            </w:pPr>
          </w:p>
        </w:tc>
      </w:tr>
      <w:tr w:rsidR="004F6D27" w:rsidRPr="008A1162" w14:paraId="4EA707FF" w14:textId="77777777">
        <w:tc>
          <w:tcPr>
            <w:tcW w:w="3306" w:type="dxa"/>
            <w:tcBorders>
              <w:top w:val="single" w:sz="4" w:space="0" w:color="auto"/>
              <w:left w:val="single" w:sz="4" w:space="0" w:color="auto"/>
              <w:bottom w:val="single" w:sz="4" w:space="0" w:color="auto"/>
              <w:right w:val="single" w:sz="4" w:space="0" w:color="auto"/>
            </w:tcBorders>
          </w:tcPr>
          <w:p w14:paraId="5F596E49"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04E8DC89"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74612A77" w14:textId="77777777" w:rsidR="004F6D27" w:rsidRPr="008A1162" w:rsidRDefault="004F6D27">
            <w:pPr>
              <w:spacing w:line="360" w:lineRule="auto"/>
              <w:rPr>
                <w:rFonts w:cs="Arial"/>
                <w:sz w:val="22"/>
                <w:highlight w:val="yellow"/>
              </w:rPr>
            </w:pPr>
          </w:p>
        </w:tc>
      </w:tr>
      <w:tr w:rsidR="004F6D27" w:rsidRPr="008A1162" w14:paraId="4C6B1B82" w14:textId="77777777">
        <w:tc>
          <w:tcPr>
            <w:tcW w:w="3306" w:type="dxa"/>
            <w:tcBorders>
              <w:top w:val="single" w:sz="4" w:space="0" w:color="auto"/>
              <w:left w:val="single" w:sz="4" w:space="0" w:color="auto"/>
              <w:bottom w:val="single" w:sz="4" w:space="0" w:color="auto"/>
              <w:right w:val="single" w:sz="4" w:space="0" w:color="auto"/>
            </w:tcBorders>
          </w:tcPr>
          <w:p w14:paraId="78EAA9B5"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5D7D906B"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351A48E4" w14:textId="77777777" w:rsidR="004F6D27" w:rsidRPr="008A1162" w:rsidRDefault="004F6D27">
            <w:pPr>
              <w:spacing w:line="360" w:lineRule="auto"/>
              <w:rPr>
                <w:rFonts w:cs="Arial"/>
                <w:sz w:val="22"/>
                <w:highlight w:val="yellow"/>
              </w:rPr>
            </w:pPr>
          </w:p>
        </w:tc>
      </w:tr>
      <w:tr w:rsidR="004F6D27" w:rsidRPr="008A1162" w14:paraId="27CBEBE1" w14:textId="77777777">
        <w:tc>
          <w:tcPr>
            <w:tcW w:w="3306" w:type="dxa"/>
            <w:tcBorders>
              <w:top w:val="single" w:sz="4" w:space="0" w:color="auto"/>
              <w:left w:val="single" w:sz="4" w:space="0" w:color="auto"/>
              <w:bottom w:val="single" w:sz="4" w:space="0" w:color="auto"/>
              <w:right w:val="single" w:sz="4" w:space="0" w:color="auto"/>
            </w:tcBorders>
          </w:tcPr>
          <w:p w14:paraId="440B2B69"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7B8D252C"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70D7F481" w14:textId="77777777" w:rsidR="004F6D27" w:rsidRPr="008A1162" w:rsidRDefault="004F6D27">
            <w:pPr>
              <w:spacing w:line="360" w:lineRule="auto"/>
              <w:rPr>
                <w:rFonts w:cs="Arial"/>
                <w:sz w:val="22"/>
                <w:highlight w:val="yellow"/>
              </w:rPr>
            </w:pPr>
          </w:p>
        </w:tc>
      </w:tr>
      <w:tr w:rsidR="004F6D27" w:rsidRPr="008A1162" w14:paraId="6668BBD6" w14:textId="77777777">
        <w:tc>
          <w:tcPr>
            <w:tcW w:w="3306" w:type="dxa"/>
            <w:tcBorders>
              <w:top w:val="single" w:sz="4" w:space="0" w:color="auto"/>
              <w:left w:val="single" w:sz="4" w:space="0" w:color="auto"/>
              <w:bottom w:val="single" w:sz="4" w:space="0" w:color="auto"/>
              <w:right w:val="single" w:sz="4" w:space="0" w:color="auto"/>
            </w:tcBorders>
          </w:tcPr>
          <w:p w14:paraId="5524E9AF"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0425BB57"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3690A723" w14:textId="77777777" w:rsidR="004F6D27" w:rsidRPr="008A1162" w:rsidRDefault="004F6D27">
            <w:pPr>
              <w:spacing w:line="360" w:lineRule="auto"/>
              <w:rPr>
                <w:rFonts w:cs="Arial"/>
                <w:sz w:val="22"/>
                <w:highlight w:val="yellow"/>
              </w:rPr>
            </w:pPr>
          </w:p>
        </w:tc>
      </w:tr>
      <w:tr w:rsidR="004F6D27" w:rsidRPr="008A1162" w14:paraId="4093709F" w14:textId="77777777">
        <w:tc>
          <w:tcPr>
            <w:tcW w:w="3306" w:type="dxa"/>
            <w:tcBorders>
              <w:top w:val="single" w:sz="4" w:space="0" w:color="auto"/>
              <w:left w:val="single" w:sz="4" w:space="0" w:color="auto"/>
              <w:bottom w:val="single" w:sz="4" w:space="0" w:color="auto"/>
              <w:right w:val="single" w:sz="4" w:space="0" w:color="auto"/>
            </w:tcBorders>
          </w:tcPr>
          <w:p w14:paraId="5AFADD94"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651352A0" w14:textId="77777777" w:rsidR="004F6D27" w:rsidRPr="008A1162" w:rsidRDefault="004F6D27">
            <w:pPr>
              <w:spacing w:line="360" w:lineRule="auto"/>
              <w:rPr>
                <w:rFonts w:cs="Arial"/>
                <w:sz w:val="22"/>
                <w:highlight w:val="yellow"/>
              </w:rPr>
            </w:pPr>
          </w:p>
        </w:tc>
        <w:tc>
          <w:tcPr>
            <w:tcW w:w="3307" w:type="dxa"/>
            <w:tcBorders>
              <w:top w:val="single" w:sz="4" w:space="0" w:color="auto"/>
              <w:left w:val="single" w:sz="4" w:space="0" w:color="auto"/>
              <w:bottom w:val="single" w:sz="4" w:space="0" w:color="auto"/>
              <w:right w:val="single" w:sz="4" w:space="0" w:color="auto"/>
            </w:tcBorders>
          </w:tcPr>
          <w:p w14:paraId="3155B87D" w14:textId="77777777" w:rsidR="004F6D27" w:rsidRPr="008A1162" w:rsidRDefault="004F6D27">
            <w:pPr>
              <w:spacing w:line="360" w:lineRule="auto"/>
              <w:rPr>
                <w:rFonts w:cs="Arial"/>
                <w:sz w:val="22"/>
                <w:highlight w:val="yellow"/>
              </w:rPr>
            </w:pPr>
          </w:p>
        </w:tc>
      </w:tr>
    </w:tbl>
    <w:p w14:paraId="73545C19" w14:textId="77777777" w:rsidR="004F6D27" w:rsidRPr="008A1162" w:rsidRDefault="004F6D27" w:rsidP="004F6D27">
      <w:pPr>
        <w:rPr>
          <w:rFonts w:cs="Arial"/>
          <w:sz w:val="22"/>
        </w:rPr>
      </w:pPr>
    </w:p>
    <w:p w14:paraId="065E3135" w14:textId="77777777" w:rsidR="004F6D27" w:rsidRPr="008A1162" w:rsidRDefault="004F6D27" w:rsidP="004F6D27">
      <w:pPr>
        <w:rPr>
          <w:rFonts w:cs="Arial"/>
          <w:sz w:val="22"/>
        </w:rPr>
      </w:pPr>
      <w:r w:rsidRPr="008A1162">
        <w:rPr>
          <w:rFonts w:cs="Arial"/>
          <w:sz w:val="22"/>
        </w:rPr>
        <w:t>*Ponudnik mora za vsak prijavljen stroj v ponudbi obvezno predložiti dokazilo: račun ali pogodbo o poslovnem najemu ali izpis iz registra osnovnih sredstev ipd.</w:t>
      </w:r>
    </w:p>
    <w:p w14:paraId="6692771F" w14:textId="77777777" w:rsidR="004F6D27" w:rsidRPr="008A1162" w:rsidRDefault="004F6D27" w:rsidP="004F6D27">
      <w:pPr>
        <w:rPr>
          <w:rFonts w:cs="Arial"/>
          <w:sz w:val="22"/>
        </w:rPr>
      </w:pPr>
    </w:p>
    <w:p w14:paraId="1BF0DB4C" w14:textId="797F6533" w:rsidR="004F6D27" w:rsidRPr="008A1162" w:rsidRDefault="004F6D27" w:rsidP="004F6D27">
      <w:pPr>
        <w:rPr>
          <w:rFonts w:cs="Arial"/>
          <w:bCs/>
          <w:sz w:val="22"/>
        </w:rPr>
      </w:pPr>
      <w:r w:rsidRPr="008A1162">
        <w:rPr>
          <w:rFonts w:cs="Arial"/>
          <w:bCs/>
          <w:sz w:val="22"/>
        </w:rPr>
        <w:t xml:space="preserve">Ponudnik mora poleg tega potrdila v ponudbi OBVEZNO priložiti kopije NPK certifikatov za vse prijavljene kadre in ustrezna spričevala, ki so navedeni v tabeli ter vsa dokazila, ki izkazujejo razmerje s ponudnikom (na primer Obrazec M-1- prijava v zavarovanje, kopijo </w:t>
      </w:r>
      <w:proofErr w:type="spellStart"/>
      <w:r w:rsidRPr="008A1162">
        <w:rPr>
          <w:rFonts w:cs="Arial"/>
          <w:bCs/>
          <w:sz w:val="22"/>
        </w:rPr>
        <w:t>podjemne</w:t>
      </w:r>
      <w:proofErr w:type="spellEnd"/>
      <w:r w:rsidRPr="008A1162">
        <w:rPr>
          <w:rFonts w:cs="Arial"/>
          <w:bCs/>
          <w:sz w:val="22"/>
        </w:rPr>
        <w:t xml:space="preserve"> pogodbe oz. drugo ustrezno dokazilo …), v skladu s točko 6.2.4 Navodil ponudnikom </w:t>
      </w:r>
      <w:r w:rsidRPr="23B835C0">
        <w:rPr>
          <w:rFonts w:cs="Arial"/>
          <w:sz w:val="22"/>
        </w:rPr>
        <w:t>SEC 202</w:t>
      </w:r>
      <w:r w:rsidR="69692A49" w:rsidRPr="23B835C0">
        <w:rPr>
          <w:rFonts w:cs="Arial"/>
          <w:sz w:val="22"/>
        </w:rPr>
        <w:t>6</w:t>
      </w:r>
      <w:r w:rsidRPr="23B835C0">
        <w:rPr>
          <w:rFonts w:cs="Arial"/>
          <w:sz w:val="22"/>
        </w:rPr>
        <w:t xml:space="preserve">. </w:t>
      </w:r>
    </w:p>
    <w:p w14:paraId="0219AFD4" w14:textId="77777777" w:rsidR="004F6D27" w:rsidRPr="008A1162" w:rsidRDefault="004F6D27" w:rsidP="004F6D27">
      <w:pPr>
        <w:rPr>
          <w:rFonts w:cs="Arial"/>
          <w:bCs/>
          <w:sz w:val="22"/>
        </w:rPr>
      </w:pPr>
    </w:p>
    <w:p w14:paraId="2E7B1ADA" w14:textId="77777777" w:rsidR="004F6D27" w:rsidRPr="008A1162" w:rsidRDefault="004F6D27" w:rsidP="004F6D27">
      <w:pPr>
        <w:rPr>
          <w:rFonts w:cs="Arial"/>
          <w:bCs/>
          <w:sz w:val="22"/>
        </w:rPr>
      </w:pPr>
      <w:r w:rsidRPr="008A1162">
        <w:rPr>
          <w:rFonts w:cs="Arial"/>
          <w:bCs/>
          <w:sz w:val="22"/>
        </w:rPr>
        <w:t>V kolikor bo naročnik zahteval dodatna dokazila za kadrovsko usposobljenost, se zavezujemo, da bomo ta dokazila posredovali naročniku.</w:t>
      </w:r>
    </w:p>
    <w:p w14:paraId="43C1F7F0" w14:textId="77777777" w:rsidR="004F6D27" w:rsidRPr="008A1162" w:rsidRDefault="004F6D27" w:rsidP="004F6D27">
      <w:pPr>
        <w:rPr>
          <w:rFonts w:cs="Arial"/>
          <w:sz w:val="22"/>
        </w:rPr>
      </w:pPr>
    </w:p>
    <w:p w14:paraId="03517B65" w14:textId="77777777" w:rsidR="004F6D27" w:rsidRPr="008A1162" w:rsidRDefault="004F6D27" w:rsidP="00F422CF">
      <w:pPr>
        <w:numPr>
          <w:ilvl w:val="0"/>
          <w:numId w:val="21"/>
        </w:numPr>
        <w:spacing w:line="240" w:lineRule="auto"/>
        <w:rPr>
          <w:rFonts w:cs="Arial"/>
          <w:b/>
          <w:sz w:val="22"/>
        </w:rPr>
      </w:pPr>
      <w:r w:rsidRPr="008A1162">
        <w:rPr>
          <w:rFonts w:cs="Arial"/>
          <w:b/>
          <w:sz w:val="22"/>
        </w:rPr>
        <w:t>Poklicno zavarovanje zaposlenega kadra:</w:t>
      </w:r>
    </w:p>
    <w:p w14:paraId="67F796EC" w14:textId="77777777" w:rsidR="004F6D27" w:rsidRPr="008A1162" w:rsidRDefault="004F6D27" w:rsidP="004F6D27">
      <w:pPr>
        <w:ind w:left="720"/>
        <w:rPr>
          <w:rFonts w:cs="Arial"/>
          <w:sz w:val="22"/>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439"/>
        <w:gridCol w:w="3827"/>
      </w:tblGrid>
      <w:tr w:rsidR="000417EE" w:rsidRPr="008A1162" w14:paraId="4CB7F0E3" w14:textId="77777777">
        <w:trPr>
          <w:trHeight w:val="921"/>
        </w:trPr>
        <w:tc>
          <w:tcPr>
            <w:tcW w:w="3195" w:type="dxa"/>
          </w:tcPr>
          <w:p w14:paraId="2065D5A6" w14:textId="77777777" w:rsidR="004F6D27" w:rsidRPr="000B47DA" w:rsidRDefault="004F6D27">
            <w:pPr>
              <w:rPr>
                <w:rFonts w:cs="Arial"/>
                <w:bCs/>
                <w:sz w:val="22"/>
              </w:rPr>
            </w:pPr>
            <w:r w:rsidRPr="000B47DA">
              <w:rPr>
                <w:rFonts w:cs="Arial"/>
                <w:bCs/>
                <w:sz w:val="22"/>
              </w:rPr>
              <w:t>Ime in priimek kadra</w:t>
            </w:r>
          </w:p>
        </w:tc>
        <w:tc>
          <w:tcPr>
            <w:tcW w:w="3439" w:type="dxa"/>
          </w:tcPr>
          <w:p w14:paraId="7DC1F9B9" w14:textId="77777777" w:rsidR="004F6D27" w:rsidRPr="000B47DA" w:rsidRDefault="004F6D27">
            <w:pPr>
              <w:rPr>
                <w:rFonts w:cs="Arial"/>
                <w:bCs/>
                <w:sz w:val="22"/>
              </w:rPr>
            </w:pPr>
            <w:r w:rsidRPr="000B47DA">
              <w:rPr>
                <w:rFonts w:cs="Arial"/>
                <w:bCs/>
                <w:sz w:val="22"/>
              </w:rPr>
              <w:t>Dokazilo o vključenosti zaposlenega v poklicno zavarovanje za vsakega prijavljenega delavca</w:t>
            </w:r>
          </w:p>
          <w:p w14:paraId="159625CC" w14:textId="77777777" w:rsidR="004F6D27" w:rsidRPr="000B47DA" w:rsidRDefault="004F6D27">
            <w:pPr>
              <w:rPr>
                <w:rFonts w:cs="Arial"/>
                <w:bCs/>
                <w:sz w:val="22"/>
              </w:rPr>
            </w:pPr>
          </w:p>
        </w:tc>
        <w:tc>
          <w:tcPr>
            <w:tcW w:w="3827" w:type="dxa"/>
          </w:tcPr>
          <w:p w14:paraId="3C34B2B0"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0417EE" w:rsidRPr="008A1162" w14:paraId="4B6D8EBD" w14:textId="77777777">
        <w:trPr>
          <w:trHeight w:val="921"/>
        </w:trPr>
        <w:tc>
          <w:tcPr>
            <w:tcW w:w="3195" w:type="dxa"/>
          </w:tcPr>
          <w:p w14:paraId="47A12455" w14:textId="77777777" w:rsidR="004F6D27" w:rsidRPr="008A1162" w:rsidRDefault="004F6D27">
            <w:pPr>
              <w:rPr>
                <w:rFonts w:cs="Arial"/>
                <w:sz w:val="22"/>
              </w:rPr>
            </w:pPr>
          </w:p>
        </w:tc>
        <w:tc>
          <w:tcPr>
            <w:tcW w:w="3439" w:type="dxa"/>
          </w:tcPr>
          <w:p w14:paraId="0BFBB1FD" w14:textId="77777777" w:rsidR="004F6D27" w:rsidRPr="008A1162" w:rsidRDefault="004F6D27">
            <w:pPr>
              <w:rPr>
                <w:rFonts w:cs="Arial"/>
                <w:sz w:val="22"/>
              </w:rPr>
            </w:pPr>
          </w:p>
        </w:tc>
        <w:tc>
          <w:tcPr>
            <w:tcW w:w="3827" w:type="dxa"/>
          </w:tcPr>
          <w:p w14:paraId="51E7F9F8" w14:textId="77777777" w:rsidR="004F6D27" w:rsidRPr="008A1162" w:rsidRDefault="004F6D27">
            <w:pPr>
              <w:rPr>
                <w:rFonts w:cs="Arial"/>
                <w:sz w:val="22"/>
              </w:rPr>
            </w:pPr>
          </w:p>
        </w:tc>
      </w:tr>
      <w:tr w:rsidR="000417EE" w:rsidRPr="008A1162" w14:paraId="46910332" w14:textId="77777777">
        <w:trPr>
          <w:trHeight w:val="921"/>
        </w:trPr>
        <w:tc>
          <w:tcPr>
            <w:tcW w:w="3195" w:type="dxa"/>
          </w:tcPr>
          <w:p w14:paraId="4509B4DD" w14:textId="77777777" w:rsidR="004F6D27" w:rsidRPr="008A1162" w:rsidRDefault="004F6D27">
            <w:pPr>
              <w:rPr>
                <w:rFonts w:cs="Arial"/>
                <w:sz w:val="22"/>
              </w:rPr>
            </w:pPr>
          </w:p>
        </w:tc>
        <w:tc>
          <w:tcPr>
            <w:tcW w:w="3439" w:type="dxa"/>
          </w:tcPr>
          <w:p w14:paraId="206C51B6" w14:textId="77777777" w:rsidR="004F6D27" w:rsidRPr="008A1162" w:rsidRDefault="004F6D27">
            <w:pPr>
              <w:rPr>
                <w:rFonts w:cs="Arial"/>
                <w:sz w:val="22"/>
              </w:rPr>
            </w:pPr>
          </w:p>
        </w:tc>
        <w:tc>
          <w:tcPr>
            <w:tcW w:w="3827" w:type="dxa"/>
          </w:tcPr>
          <w:p w14:paraId="76877B45" w14:textId="77777777" w:rsidR="004F6D27" w:rsidRPr="008A1162" w:rsidRDefault="004F6D27">
            <w:pPr>
              <w:rPr>
                <w:rFonts w:cs="Arial"/>
                <w:sz w:val="22"/>
              </w:rPr>
            </w:pPr>
          </w:p>
        </w:tc>
      </w:tr>
      <w:tr w:rsidR="000417EE" w:rsidRPr="00CD12FF" w14:paraId="7036524E" w14:textId="77777777">
        <w:trPr>
          <w:trHeight w:val="921"/>
        </w:trPr>
        <w:tc>
          <w:tcPr>
            <w:tcW w:w="3195" w:type="dxa"/>
          </w:tcPr>
          <w:p w14:paraId="44347C31" w14:textId="77777777" w:rsidR="004F6D27" w:rsidRPr="00CD12FF" w:rsidRDefault="004F6D27">
            <w:pPr>
              <w:rPr>
                <w:rFonts w:cs="Arial"/>
                <w:sz w:val="22"/>
              </w:rPr>
            </w:pPr>
          </w:p>
        </w:tc>
        <w:tc>
          <w:tcPr>
            <w:tcW w:w="3439" w:type="dxa"/>
          </w:tcPr>
          <w:p w14:paraId="2C8D3446" w14:textId="77777777" w:rsidR="004F6D27" w:rsidRPr="00CD12FF" w:rsidRDefault="004F6D27">
            <w:pPr>
              <w:rPr>
                <w:rFonts w:cs="Arial"/>
                <w:sz w:val="22"/>
              </w:rPr>
            </w:pPr>
          </w:p>
        </w:tc>
        <w:tc>
          <w:tcPr>
            <w:tcW w:w="3827" w:type="dxa"/>
          </w:tcPr>
          <w:p w14:paraId="401B3E6B" w14:textId="77777777" w:rsidR="004F6D27" w:rsidRPr="00CD12FF" w:rsidRDefault="004F6D27">
            <w:pPr>
              <w:rPr>
                <w:rFonts w:cs="Arial"/>
                <w:sz w:val="22"/>
              </w:rPr>
            </w:pPr>
          </w:p>
        </w:tc>
      </w:tr>
    </w:tbl>
    <w:p w14:paraId="6F006674" w14:textId="77777777" w:rsidR="004F6D27" w:rsidRPr="00CD12FF" w:rsidRDefault="004F6D27" w:rsidP="004F6D27">
      <w:pPr>
        <w:rPr>
          <w:rFonts w:cs="Arial"/>
          <w:sz w:val="22"/>
        </w:rPr>
      </w:pPr>
    </w:p>
    <w:p w14:paraId="7D677489" w14:textId="77777777" w:rsidR="004F6D27" w:rsidRPr="00CD12FF" w:rsidRDefault="004F6D27" w:rsidP="004F6D27">
      <w:pPr>
        <w:rPr>
          <w:rFonts w:cs="Arial"/>
          <w:b/>
          <w:sz w:val="22"/>
        </w:rPr>
      </w:pPr>
    </w:p>
    <w:p w14:paraId="04EEAA7A" w14:textId="77777777" w:rsidR="004F6D27" w:rsidRPr="00CD12FF" w:rsidRDefault="004F6D27" w:rsidP="004F6D27">
      <w:pPr>
        <w:rPr>
          <w:rFonts w:cs="Arial"/>
          <w:bCs/>
          <w:sz w:val="22"/>
        </w:rPr>
      </w:pPr>
      <w:r w:rsidRPr="00CD12FF">
        <w:rPr>
          <w:rFonts w:cs="Arial"/>
          <w:bCs/>
          <w:sz w:val="22"/>
        </w:rPr>
        <w:t>Ponudnik mora za vsakega prijavljenega delavca, ki ga je v skladu z določbami ZIPZ-2 dolžan poklicno zavarovati,</w:t>
      </w:r>
      <w:r w:rsidRPr="00CD12FF">
        <w:rPr>
          <w:rFonts w:cs="Arial"/>
          <w:b/>
          <w:sz w:val="22"/>
        </w:rPr>
        <w:t xml:space="preserve"> </w:t>
      </w:r>
      <w:r w:rsidRPr="00CD12FF">
        <w:rPr>
          <w:rFonts w:cs="Arial"/>
          <w:bCs/>
          <w:sz w:val="22"/>
        </w:rPr>
        <w:t>predložiti potrdilo o vključenosti zaposlenega v poklicno zavarovanje in o plačevanju prispevkov za poklicno zavarovanje oziroma pojasniti, zakaj vključitev zaposlenega v poklicno zavarovanje ni potrebno. Ponudnik je dolžan dokazila iz prejšnjega stavka predložiti tudi v primeru, če kadrovsko sposobnost dokazuje s podizvajalci.</w:t>
      </w:r>
    </w:p>
    <w:p w14:paraId="530EC3CA" w14:textId="77777777" w:rsidR="004F6D27" w:rsidRPr="00CD12FF" w:rsidRDefault="004F6D27" w:rsidP="004F6D27">
      <w:pPr>
        <w:rPr>
          <w:rFonts w:cs="Arial"/>
          <w:sz w:val="22"/>
          <w:u w:val="single"/>
        </w:rPr>
      </w:pPr>
    </w:p>
    <w:p w14:paraId="787A026F" w14:textId="77777777" w:rsidR="004F6D27" w:rsidRPr="00CD12FF" w:rsidRDefault="004F6D27" w:rsidP="004F6D27">
      <w:pPr>
        <w:rPr>
          <w:rFonts w:cs="Arial"/>
          <w:sz w:val="22"/>
        </w:rPr>
      </w:pPr>
      <w:r>
        <w:rPr>
          <w:rFonts w:cs="Arial"/>
          <w:sz w:val="22"/>
        </w:rPr>
        <w:t>Kandidat bo tekom veljavnosti krovne pogodbe lahko</w:t>
      </w:r>
      <w:r w:rsidRPr="00CD12FF">
        <w:rPr>
          <w:rFonts w:cs="Arial"/>
          <w:sz w:val="22"/>
        </w:rPr>
        <w:t xml:space="preserve"> prijavil nov kader ter novo sredstvo za spravilo lesa, ki ustreza pogojem tega javnega naročila.</w:t>
      </w:r>
    </w:p>
    <w:p w14:paraId="7BBC454C" w14:textId="77777777" w:rsidR="004F6D27" w:rsidRPr="00CD12FF" w:rsidRDefault="004F6D27" w:rsidP="004F6D27">
      <w:pPr>
        <w:rPr>
          <w:rFonts w:cs="Arial"/>
          <w:bCs/>
          <w:sz w:val="22"/>
        </w:rPr>
      </w:pPr>
    </w:p>
    <w:p w14:paraId="00BB60E3" w14:textId="77777777" w:rsidR="004F6D27" w:rsidRPr="00CD12FF" w:rsidRDefault="004F6D27" w:rsidP="004F6D27">
      <w:pPr>
        <w:rPr>
          <w:rFonts w:cs="Arial"/>
          <w:sz w:val="22"/>
        </w:rPr>
      </w:pPr>
    </w:p>
    <w:p w14:paraId="2F8083B6" w14:textId="77777777" w:rsidR="004F6D27" w:rsidRPr="006426F0" w:rsidRDefault="004F6D27" w:rsidP="004F6D27">
      <w:pPr>
        <w:rPr>
          <w:rFonts w:cs="Arial"/>
          <w:b/>
          <w:bCs/>
          <w:sz w:val="22"/>
        </w:rPr>
      </w:pPr>
      <w:r w:rsidRPr="006426F0">
        <w:rPr>
          <w:rFonts w:cs="Arial"/>
          <w:b/>
          <w:bCs/>
          <w:sz w:val="22"/>
        </w:rPr>
        <w:t>Obvezne priloge:</w:t>
      </w:r>
    </w:p>
    <w:p w14:paraId="7049AD24" w14:textId="77777777" w:rsidR="004F6D27" w:rsidRDefault="004F6D27" w:rsidP="00F422CF">
      <w:pPr>
        <w:pStyle w:val="Odstavekseznama"/>
        <w:numPr>
          <w:ilvl w:val="0"/>
          <w:numId w:val="17"/>
        </w:numPr>
        <w:rPr>
          <w:rFonts w:cs="Arial"/>
          <w:sz w:val="22"/>
        </w:rPr>
      </w:pPr>
      <w:r>
        <w:rPr>
          <w:rFonts w:cs="Arial"/>
          <w:sz w:val="22"/>
        </w:rPr>
        <w:t>Kopija NPK certifikata ali dokazila o izobrazbi gozdarske smeri,</w:t>
      </w:r>
    </w:p>
    <w:p w14:paraId="5584231E" w14:textId="77777777" w:rsidR="004F6D27" w:rsidRDefault="004F6D27" w:rsidP="00F422CF">
      <w:pPr>
        <w:pStyle w:val="Odstavekseznama"/>
        <w:numPr>
          <w:ilvl w:val="0"/>
          <w:numId w:val="17"/>
        </w:numPr>
        <w:rPr>
          <w:rFonts w:cs="Arial"/>
          <w:sz w:val="22"/>
        </w:rPr>
      </w:pPr>
      <w:r>
        <w:rPr>
          <w:rFonts w:cs="Arial"/>
          <w:sz w:val="22"/>
        </w:rPr>
        <w:t>Kopija obrazca M1 ali pogodbe o zaposlitvi za vsak nominiran kader, razen za fizične osebe, ki nastopajo kot ponudnik ali podizvajalec in</w:t>
      </w:r>
    </w:p>
    <w:p w14:paraId="494420D2" w14:textId="77777777" w:rsidR="004F6D27" w:rsidRDefault="004F6D27" w:rsidP="00F422CF">
      <w:pPr>
        <w:pStyle w:val="Odstavekseznama"/>
        <w:numPr>
          <w:ilvl w:val="0"/>
          <w:numId w:val="17"/>
        </w:numPr>
        <w:rPr>
          <w:rFonts w:cs="Arial"/>
          <w:sz w:val="22"/>
        </w:rPr>
      </w:pPr>
      <w:r w:rsidRPr="006426F0">
        <w:rPr>
          <w:rFonts w:cs="Arial"/>
          <w:sz w:val="22"/>
        </w:rPr>
        <w:t>V kolikor ponudnik ni naveden v seznamu izvajalcev del v gozdovih, ki so ob inšpekcijskem pregledu ustrezali predpisanim pogojem v evidenci RS, MKGP Inšpektorata RS za kmetijstvo, gozdarstvo, lovstvo in ribištvo http://www.ikglr.gov.si/si/delovna_podrocja/izvajanje_del_v_gozdovih,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 sečnje in spravila. Navedeno v primeru oddaje ponudbe s partnerji, drugimi pogodbenimi partnerji in/ali podizvajalci, velja tudi zanje.</w:t>
      </w:r>
    </w:p>
    <w:p w14:paraId="55ABF9D8" w14:textId="77777777" w:rsidR="004F6D27" w:rsidRPr="006426F0" w:rsidRDefault="004F6D27" w:rsidP="004F6D27">
      <w:pPr>
        <w:pStyle w:val="Odstavekseznama"/>
        <w:rPr>
          <w:rFonts w:cs="Arial"/>
          <w:sz w:val="22"/>
        </w:rPr>
      </w:pPr>
    </w:p>
    <w:tbl>
      <w:tblPr>
        <w:tblW w:w="0" w:type="auto"/>
        <w:tblLayout w:type="fixed"/>
        <w:tblLook w:val="04A0" w:firstRow="1" w:lastRow="0" w:firstColumn="1" w:lastColumn="0" w:noHBand="0" w:noVBand="1"/>
      </w:tblPr>
      <w:tblGrid>
        <w:gridCol w:w="3348"/>
        <w:gridCol w:w="1818"/>
        <w:gridCol w:w="4581"/>
      </w:tblGrid>
      <w:tr w:rsidR="004F6D27" w:rsidRPr="00CD12FF" w14:paraId="5AD6CD60" w14:textId="77777777">
        <w:trPr>
          <w:trHeight w:val="241"/>
        </w:trPr>
        <w:tc>
          <w:tcPr>
            <w:tcW w:w="3348" w:type="dxa"/>
          </w:tcPr>
          <w:p w14:paraId="419CC057" w14:textId="77777777" w:rsidR="004F6D27" w:rsidRPr="00CD12FF" w:rsidRDefault="004F6D27">
            <w:pPr>
              <w:rPr>
                <w:rFonts w:cs="Arial"/>
                <w:sz w:val="22"/>
              </w:rPr>
            </w:pPr>
          </w:p>
          <w:p w14:paraId="358BA086" w14:textId="77777777" w:rsidR="004F6D27" w:rsidRPr="00CD12FF" w:rsidRDefault="004F6D27">
            <w:pPr>
              <w:rPr>
                <w:rFonts w:cs="Arial"/>
                <w:sz w:val="22"/>
              </w:rPr>
            </w:pPr>
          </w:p>
          <w:p w14:paraId="489A0321" w14:textId="77777777" w:rsidR="004F6D27" w:rsidRPr="00CD12FF" w:rsidRDefault="004F6D27">
            <w:pPr>
              <w:rPr>
                <w:rFonts w:cs="Arial"/>
                <w:sz w:val="22"/>
              </w:rPr>
            </w:pPr>
            <w:r w:rsidRPr="00CD12FF">
              <w:rPr>
                <w:rFonts w:cs="Arial"/>
                <w:sz w:val="22"/>
              </w:rPr>
              <w:t xml:space="preserve">Kraj: </w:t>
            </w:r>
            <w:r w:rsidRPr="00CD12FF">
              <w:rPr>
                <w:rFonts w:cs="Arial"/>
                <w:sz w:val="22"/>
              </w:rPr>
              <w:fldChar w:fldCharType="begin">
                <w:ffData>
                  <w:name w:val="Besedilo43"/>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c>
          <w:tcPr>
            <w:tcW w:w="1818" w:type="dxa"/>
          </w:tcPr>
          <w:p w14:paraId="5776E9A5" w14:textId="77777777" w:rsidR="004F6D27" w:rsidRPr="00CD12FF" w:rsidRDefault="004F6D27">
            <w:pPr>
              <w:tabs>
                <w:tab w:val="center" w:pos="7020"/>
              </w:tabs>
              <w:rPr>
                <w:rFonts w:cs="Arial"/>
                <w:sz w:val="22"/>
              </w:rPr>
            </w:pPr>
          </w:p>
        </w:tc>
        <w:tc>
          <w:tcPr>
            <w:tcW w:w="4581" w:type="dxa"/>
            <w:hideMark/>
          </w:tcPr>
          <w:p w14:paraId="07EE44EC" w14:textId="77777777" w:rsidR="004F6D27" w:rsidRPr="00CD12FF" w:rsidRDefault="004F6D27">
            <w:pPr>
              <w:tabs>
                <w:tab w:val="center" w:pos="7020"/>
              </w:tabs>
              <w:rPr>
                <w:rFonts w:cs="Arial"/>
                <w:sz w:val="22"/>
              </w:rPr>
            </w:pPr>
            <w:r w:rsidRPr="00CD12FF">
              <w:rPr>
                <w:rFonts w:cs="Arial"/>
                <w:sz w:val="22"/>
              </w:rPr>
              <w:t xml:space="preserve">      Podpisnik: </w:t>
            </w:r>
            <w:r w:rsidRPr="00CD12FF">
              <w:rPr>
                <w:rFonts w:cs="Arial"/>
                <w:sz w:val="22"/>
              </w:rPr>
              <w:fldChar w:fldCharType="begin">
                <w:ffData>
                  <w:name w:val="Besedilo4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r>
      <w:tr w:rsidR="004F6D27" w:rsidRPr="00CD12FF" w14:paraId="1FCF8095" w14:textId="77777777">
        <w:trPr>
          <w:trHeight w:val="483"/>
        </w:trPr>
        <w:tc>
          <w:tcPr>
            <w:tcW w:w="3348" w:type="dxa"/>
            <w:hideMark/>
          </w:tcPr>
          <w:p w14:paraId="7D91CC30" w14:textId="77777777" w:rsidR="004F6D27" w:rsidRPr="00CD12FF" w:rsidRDefault="004F6D27">
            <w:pPr>
              <w:rPr>
                <w:rFonts w:cs="Arial"/>
                <w:sz w:val="22"/>
              </w:rPr>
            </w:pPr>
            <w:r w:rsidRPr="00CD12FF">
              <w:rPr>
                <w:rFonts w:cs="Arial"/>
                <w:sz w:val="22"/>
              </w:rPr>
              <w:t>Datum</w:t>
            </w:r>
            <w:r w:rsidRPr="00CD12FF">
              <w:rPr>
                <w:rFonts w:cs="Arial"/>
                <w:sz w:val="22"/>
              </w:rPr>
              <w:fldChar w:fldCharType="begin">
                <w:ffData>
                  <w:name w:val="Besedilo2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sz w:val="22"/>
              </w:rPr>
              <w:fldChar w:fldCharType="end"/>
            </w:r>
            <w:r w:rsidRPr="00CD12FF">
              <w:rPr>
                <w:rFonts w:cs="Arial"/>
                <w:sz w:val="22"/>
              </w:rPr>
              <w:t xml:space="preserve">: </w:t>
            </w:r>
            <w:r w:rsidRPr="00CD12FF">
              <w:rPr>
                <w:rFonts w:cs="Arial"/>
                <w:sz w:val="22"/>
              </w:rPr>
              <w:fldChar w:fldCharType="begin">
                <w:ffData>
                  <w:name w:val="Besedilo39"/>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r w:rsidRPr="00CD12FF">
              <w:rPr>
                <w:rFonts w:cs="Arial"/>
                <w:sz w:val="22"/>
              </w:rPr>
              <w:t xml:space="preserve"> </w:t>
            </w:r>
          </w:p>
        </w:tc>
        <w:tc>
          <w:tcPr>
            <w:tcW w:w="1818" w:type="dxa"/>
            <w:hideMark/>
          </w:tcPr>
          <w:p w14:paraId="5D53585A" w14:textId="77777777" w:rsidR="004F6D27" w:rsidRPr="00CD12FF" w:rsidRDefault="004F6D27">
            <w:pPr>
              <w:rPr>
                <w:rFonts w:cs="Arial"/>
                <w:sz w:val="22"/>
              </w:rPr>
            </w:pPr>
            <w:r w:rsidRPr="00CD12FF">
              <w:rPr>
                <w:rFonts w:cs="Arial"/>
                <w:sz w:val="22"/>
              </w:rPr>
              <w:t>Žig</w:t>
            </w:r>
          </w:p>
        </w:tc>
        <w:tc>
          <w:tcPr>
            <w:tcW w:w="4581" w:type="dxa"/>
            <w:hideMark/>
          </w:tcPr>
          <w:p w14:paraId="61716BE8" w14:textId="77777777" w:rsidR="004F6D27" w:rsidRPr="00CD12FF" w:rsidRDefault="004F6D27">
            <w:pPr>
              <w:rPr>
                <w:rFonts w:cs="Arial"/>
                <w:sz w:val="22"/>
              </w:rPr>
            </w:pPr>
            <w:r w:rsidRPr="00CD12FF">
              <w:rPr>
                <w:rFonts w:cs="Arial"/>
                <w:sz w:val="22"/>
              </w:rPr>
              <w:t>________________________</w:t>
            </w:r>
          </w:p>
          <w:p w14:paraId="57457CBF" w14:textId="77777777" w:rsidR="004F6D27" w:rsidRPr="00CD12FF" w:rsidRDefault="004F6D27">
            <w:pPr>
              <w:rPr>
                <w:rFonts w:cs="Arial"/>
                <w:sz w:val="22"/>
              </w:rPr>
            </w:pPr>
            <w:r w:rsidRPr="00CD12FF">
              <w:rPr>
                <w:rFonts w:cs="Arial"/>
                <w:sz w:val="22"/>
              </w:rPr>
              <w:t>podpis</w:t>
            </w:r>
          </w:p>
        </w:tc>
      </w:tr>
    </w:tbl>
    <w:p w14:paraId="76849BC2" w14:textId="77777777" w:rsidR="004F6D27" w:rsidRPr="00CD12FF" w:rsidRDefault="004F6D27" w:rsidP="004F6D27">
      <w:pPr>
        <w:rPr>
          <w:rFonts w:cs="Arial"/>
          <w:sz w:val="22"/>
        </w:rPr>
      </w:pPr>
    </w:p>
    <w:p w14:paraId="58585431" w14:textId="77777777" w:rsidR="004F6D27" w:rsidRPr="00CD12FF" w:rsidRDefault="004F6D27" w:rsidP="004F6D27">
      <w:pPr>
        <w:rPr>
          <w:rFonts w:cs="Arial"/>
          <w:sz w:val="22"/>
        </w:rPr>
      </w:pPr>
    </w:p>
    <w:p w14:paraId="4FA2B93C" w14:textId="77777777" w:rsidR="004F6D27" w:rsidRPr="00CD12FF" w:rsidRDefault="004F6D27" w:rsidP="004F6D27">
      <w:pPr>
        <w:rPr>
          <w:rFonts w:cs="Arial"/>
          <w:sz w:val="22"/>
        </w:rPr>
      </w:pPr>
    </w:p>
    <w:p w14:paraId="30A9200B" w14:textId="77777777" w:rsidR="004F6D27" w:rsidRPr="00CD12FF" w:rsidRDefault="004F6D27" w:rsidP="004F6D27">
      <w:pPr>
        <w:rPr>
          <w:rFonts w:cs="Arial"/>
          <w:sz w:val="22"/>
        </w:rPr>
      </w:pPr>
    </w:p>
    <w:p w14:paraId="633F1964" w14:textId="77777777" w:rsidR="004F6D27" w:rsidRDefault="004F6D27" w:rsidP="004F6D27"/>
    <w:p w14:paraId="06BDF18A" w14:textId="77777777" w:rsidR="004F6D27" w:rsidRDefault="004F6D27" w:rsidP="004F6D27"/>
    <w:p w14:paraId="3FE7F74D" w14:textId="77777777" w:rsidR="004F6D27" w:rsidRDefault="004F6D27" w:rsidP="004F6D27"/>
    <w:p w14:paraId="3015F743" w14:textId="77777777" w:rsidR="006426F0" w:rsidRDefault="006426F0" w:rsidP="006426F0"/>
    <w:p w14:paraId="37C9EB1D" w14:textId="77777777" w:rsidR="004F6D27" w:rsidRDefault="004F6D27" w:rsidP="006426F0"/>
    <w:p w14:paraId="126252CC" w14:textId="77777777" w:rsidR="003C00B3" w:rsidRDefault="003C00B3" w:rsidP="006426F0"/>
    <w:p w14:paraId="75142578" w14:textId="77777777" w:rsidR="006426F0" w:rsidRDefault="006426F0" w:rsidP="006426F0"/>
    <w:p w14:paraId="5F437D7E" w14:textId="77777777" w:rsidR="006426F0" w:rsidRDefault="006426F0" w:rsidP="006426F0"/>
    <w:p w14:paraId="44440FD6" w14:textId="77777777" w:rsidR="006426F0" w:rsidRDefault="006426F0" w:rsidP="006426F0"/>
    <w:p w14:paraId="459C0FC4" w14:textId="77777777" w:rsidR="006426F0" w:rsidRDefault="006426F0" w:rsidP="006426F0"/>
    <w:p w14:paraId="01256F44" w14:textId="77777777" w:rsidR="006426F0" w:rsidRDefault="006426F0" w:rsidP="006426F0"/>
    <w:p w14:paraId="363EE297" w14:textId="77777777" w:rsidR="006426F0" w:rsidRDefault="006426F0" w:rsidP="006426F0"/>
    <w:p w14:paraId="17B36243" w14:textId="34D13A99" w:rsidR="6A702C4A" w:rsidRDefault="6A702C4A"/>
    <w:p w14:paraId="02C59A45" w14:textId="4030C489" w:rsidR="00F90F84" w:rsidRPr="002459B7" w:rsidRDefault="002459B7" w:rsidP="002459B7">
      <w:pPr>
        <w:pStyle w:val="Naslov3"/>
        <w:numPr>
          <w:ilvl w:val="0"/>
          <w:numId w:val="0"/>
        </w:numPr>
        <w:jc w:val="center"/>
        <w:rPr>
          <w:rFonts w:eastAsia="Calibri" w:cs="Arial"/>
          <w:bCs w:val="0"/>
          <w:i w:val="0"/>
          <w:sz w:val="22"/>
          <w:szCs w:val="22"/>
        </w:rPr>
      </w:pPr>
      <w:bookmarkStart w:id="214" w:name="_Toc199957222"/>
      <w:r w:rsidRPr="002459B7">
        <w:rPr>
          <w:rFonts w:eastAsia="Calibri" w:cs="Arial"/>
          <w:bCs w:val="0"/>
          <w:i w:val="0"/>
          <w:sz w:val="22"/>
          <w:szCs w:val="22"/>
        </w:rPr>
        <w:t xml:space="preserve">SOGLASJE ZA SKRAJŠANJE ROKOV ZA  </w:t>
      </w:r>
      <w:r w:rsidR="290A30C6" w:rsidRPr="23B835C0">
        <w:rPr>
          <w:rFonts w:eastAsia="Calibri" w:cs="Arial"/>
          <w:i w:val="0"/>
          <w:sz w:val="22"/>
          <w:szCs w:val="22"/>
        </w:rPr>
        <w:t>ODDAJO</w:t>
      </w:r>
      <w:r w:rsidRPr="23B835C0">
        <w:rPr>
          <w:rFonts w:eastAsia="Calibri" w:cs="Arial"/>
          <w:i w:val="0"/>
          <w:sz w:val="22"/>
          <w:szCs w:val="22"/>
        </w:rPr>
        <w:t xml:space="preserve"> </w:t>
      </w:r>
      <w:r w:rsidRPr="002459B7">
        <w:rPr>
          <w:rFonts w:eastAsia="Calibri" w:cs="Arial"/>
          <w:bCs w:val="0"/>
          <w:i w:val="0"/>
          <w:sz w:val="22"/>
          <w:szCs w:val="22"/>
        </w:rPr>
        <w:t>PONUDB</w:t>
      </w:r>
      <w:bookmarkEnd w:id="214"/>
    </w:p>
    <w:p w14:paraId="230E1762" w14:textId="77777777" w:rsidR="00AA0BF8" w:rsidRDefault="00AA0BF8" w:rsidP="00AA0BF8"/>
    <w:p w14:paraId="1DF92A85" w14:textId="77777777" w:rsidR="00AA0BF8" w:rsidRDefault="00AA0BF8" w:rsidP="00AA0BF8"/>
    <w:p w14:paraId="208B86EA" w14:textId="77777777" w:rsidR="002067F6" w:rsidRDefault="002067F6" w:rsidP="00AA0BF8"/>
    <w:p w14:paraId="16A921EF" w14:textId="77777777" w:rsidR="002067F6" w:rsidRDefault="002067F6" w:rsidP="00AA0BF8"/>
    <w:p w14:paraId="6D7D9785" w14:textId="77777777" w:rsidR="002067F6" w:rsidRDefault="002067F6" w:rsidP="00AA0BF8"/>
    <w:p w14:paraId="6039BD37" w14:textId="77777777" w:rsidR="002067F6" w:rsidRDefault="002067F6" w:rsidP="00AA0BF8"/>
    <w:p w14:paraId="052B0AE3" w14:textId="77777777" w:rsidR="002067F6" w:rsidRDefault="002067F6" w:rsidP="00AA0BF8"/>
    <w:p w14:paraId="27FE1BA9" w14:textId="77777777" w:rsidR="002067F6" w:rsidRDefault="002067F6" w:rsidP="00AA0BF8"/>
    <w:p w14:paraId="538ECF2E" w14:textId="77777777" w:rsidR="00AA0BF8" w:rsidRDefault="00AA0BF8" w:rsidP="00AA0BF8">
      <w:r>
        <w:t>Kandidat_________________________________________________________________________,</w:t>
      </w:r>
    </w:p>
    <w:p w14:paraId="73785E4A" w14:textId="0C3069C9" w:rsidR="00AA0BF8" w:rsidRPr="00153795" w:rsidRDefault="00AA0BF8" w:rsidP="00AA0BF8">
      <w:pPr>
        <w:rPr>
          <w:i/>
          <w:iCs/>
        </w:rPr>
      </w:pPr>
      <w:r w:rsidRPr="00153795">
        <w:rPr>
          <w:i/>
          <w:iCs/>
        </w:rPr>
        <w:t>(naziv in naslov)</w:t>
      </w:r>
    </w:p>
    <w:p w14:paraId="77D0306C" w14:textId="77777777" w:rsidR="00AA0BF8" w:rsidRDefault="00AA0BF8" w:rsidP="00AA0BF8"/>
    <w:p w14:paraId="427BABF7" w14:textId="4A9B4A14" w:rsidR="00AA0BF8" w:rsidRDefault="00AA0BF8" w:rsidP="00AA0BF8">
      <w:r>
        <w:t xml:space="preserve">ki v postopku oddaje javnega naročila </w:t>
      </w:r>
      <w:r w:rsidR="00F053AA">
        <w:rPr>
          <w:i/>
          <w:iCs/>
        </w:rPr>
        <w:t xml:space="preserve">Storitve sečnje in spravila lesa v državnih gozdovih v upravljanju družbe </w:t>
      </w:r>
      <w:proofErr w:type="spellStart"/>
      <w:r w:rsidR="00F053AA">
        <w:rPr>
          <w:i/>
          <w:iCs/>
        </w:rPr>
        <w:t>SiDG</w:t>
      </w:r>
      <w:proofErr w:type="spellEnd"/>
      <w:r>
        <w:t xml:space="preserve"> oddajam prijavo soglašam, da rok za oddajo ponudbe </w:t>
      </w:r>
      <w:r w:rsidR="00A24CCB">
        <w:t xml:space="preserve">v primeru, da se </w:t>
      </w:r>
      <w:r w:rsidR="00310D03">
        <w:t xml:space="preserve">povpraševanje nanaša na izvedbo </w:t>
      </w:r>
      <w:r w:rsidR="00310D03" w:rsidRPr="00310D03">
        <w:t xml:space="preserve">C odločbe (sanitarna sečnja) </w:t>
      </w:r>
      <w:r>
        <w:t>znaša manj kot 10 dni</w:t>
      </w:r>
      <w:r w:rsidR="002459B7">
        <w:t>.</w:t>
      </w:r>
    </w:p>
    <w:p w14:paraId="775F9AB0" w14:textId="77777777" w:rsidR="00153795" w:rsidRDefault="00153795" w:rsidP="00AA0BF8"/>
    <w:p w14:paraId="7890FE9F" w14:textId="77777777" w:rsidR="00153795" w:rsidRDefault="00153795" w:rsidP="00AA0BF8"/>
    <w:p w14:paraId="279DBAC1" w14:textId="10255559" w:rsidR="00153795" w:rsidRPr="00B66DF1" w:rsidRDefault="00310D03" w:rsidP="00AA0BF8">
      <w:pPr>
        <w:rPr>
          <w:b/>
          <w:bCs/>
        </w:rPr>
      </w:pPr>
      <w:r w:rsidRPr="00B66DF1">
        <w:rPr>
          <w:b/>
          <w:bCs/>
        </w:rPr>
        <w:t>Pojasnilo naročnika:</w:t>
      </w:r>
    </w:p>
    <w:p w14:paraId="26DC9BA7" w14:textId="77777777" w:rsidR="00310D03" w:rsidRPr="00B66DF1" w:rsidRDefault="00310D03" w:rsidP="00310D03">
      <w:pPr>
        <w:rPr>
          <w:i/>
          <w:iCs/>
        </w:rPr>
      </w:pPr>
      <w:r w:rsidRPr="00B66DF1">
        <w:rPr>
          <w:i/>
          <w:iCs/>
        </w:rPr>
        <w:t>Zaradi specifične narave predmeta javnega naročila – storitev sečnje in spravila lesa v državnih gozdovih – je v določenih primerih nujno zagotoviti izredno hitro odzivnost in izvedbo naročila. To velja zlasti v primerih, ko se naročilo oddaja na podlagi C odločbe (sanitarna sečnja), ki jo izdajo pristojni organi zaradi pojava naravnih ujm, napadov podlubnikov ali drugih izrednih okoliščin, ki ogrožajo zdravstveno stanje gozdov.</w:t>
      </w:r>
    </w:p>
    <w:p w14:paraId="784C24F0" w14:textId="77777777" w:rsidR="00310D03" w:rsidRPr="00B66DF1" w:rsidRDefault="00310D03" w:rsidP="00310D03">
      <w:pPr>
        <w:rPr>
          <w:i/>
          <w:iCs/>
        </w:rPr>
      </w:pPr>
      <w:r w:rsidRPr="00B66DF1">
        <w:rPr>
          <w:i/>
          <w:iCs/>
        </w:rPr>
        <w:t>Sanitarna sečnja je ukrep, ki ga je treba izvesti v najkrajšem možnem času, saj lahko vsaka zamuda povzroči širjenje škodljivcev, trajno degradacijo gozdnega ekosistema in gospodarsko škodo. V teh primerih je torej nujno, da se rok za oddajo ponudb v okviru dinamičnega nabavnega sistema skrajša na manj kot 10 dni, saj drugače ni mogoče zagotoviti učinkovitega in pravočasnega odziva.</w:t>
      </w:r>
    </w:p>
    <w:p w14:paraId="7FB97DD4" w14:textId="1C321223" w:rsidR="00153795" w:rsidRPr="00B66DF1" w:rsidRDefault="00310D03" w:rsidP="00310D03">
      <w:pPr>
        <w:rPr>
          <w:i/>
          <w:iCs/>
        </w:rPr>
      </w:pPr>
      <w:r w:rsidRPr="00B66DF1">
        <w:rPr>
          <w:i/>
          <w:iCs/>
        </w:rPr>
        <w:t xml:space="preserve">Dodatno utemeljitev predstavlja tudi javni interes, saj so gozdovi v lasti Republike Slovenije del naravnega bogastva in ekosistema, ki imajo poleg gospodarske tudi izjemno </w:t>
      </w:r>
      <w:proofErr w:type="spellStart"/>
      <w:r w:rsidRPr="00B66DF1">
        <w:rPr>
          <w:i/>
          <w:iCs/>
        </w:rPr>
        <w:t>okoljsko</w:t>
      </w:r>
      <w:proofErr w:type="spellEnd"/>
      <w:r w:rsidRPr="00B66DF1">
        <w:rPr>
          <w:i/>
          <w:iCs/>
        </w:rPr>
        <w:t xml:space="preserve"> in družbeno funkcijo (varstvo tal in voda, zadrževanje ogljika, biotska raznovrstnost, rekreacija ipd.). Učinkovito upravljanje z državnimi gozdovi, še posebej v kriznih situacijah, je v javnem interesu in prispeva k preprečevanju večje škode za okolje, gospodarstvo in varnost ljudi.</w:t>
      </w:r>
    </w:p>
    <w:p w14:paraId="192A52A2" w14:textId="77777777" w:rsidR="00153795" w:rsidRDefault="00153795" w:rsidP="00AA0BF8"/>
    <w:p w14:paraId="2473F02A" w14:textId="77777777" w:rsidR="00153795" w:rsidRDefault="00153795" w:rsidP="00AA0BF8"/>
    <w:p w14:paraId="6A3C0079" w14:textId="77777777" w:rsidR="005038BE" w:rsidRDefault="005038BE" w:rsidP="00AA0BF8"/>
    <w:p w14:paraId="09F7D41A" w14:textId="77777777" w:rsidR="00153795" w:rsidRDefault="00153795" w:rsidP="00AA0BF8"/>
    <w:p w14:paraId="5E6DB511" w14:textId="77777777" w:rsidR="00153795" w:rsidRDefault="00153795" w:rsidP="00AA0BF8"/>
    <w:p w14:paraId="390F2F58" w14:textId="77777777" w:rsidR="00153795" w:rsidRDefault="00153795" w:rsidP="00AA0BF8"/>
    <w:p w14:paraId="61EFA164" w14:textId="77777777" w:rsidR="00153795" w:rsidRDefault="00153795" w:rsidP="00AA0BF8"/>
    <w:p w14:paraId="27737CBA" w14:textId="77777777" w:rsidR="00153795" w:rsidRDefault="00153795" w:rsidP="00153795"/>
    <w:p w14:paraId="1484A27F" w14:textId="77777777" w:rsidR="00153795" w:rsidRDefault="00153795" w:rsidP="00153795"/>
    <w:p w14:paraId="3F5A9B15" w14:textId="4264F52C" w:rsidR="00153795" w:rsidRDefault="00153795" w:rsidP="00153795">
      <w:r>
        <w:t xml:space="preserve">Kraj in datum:                                    </w:t>
      </w:r>
      <w:r>
        <w:tab/>
      </w:r>
      <w:r>
        <w:tab/>
      </w:r>
      <w:r>
        <w:tab/>
      </w:r>
      <w:r>
        <w:tab/>
        <w:t xml:space="preserve">         Žig in podpis ponudnika:</w:t>
      </w:r>
    </w:p>
    <w:p w14:paraId="334DC7B3" w14:textId="77777777" w:rsidR="002459B7" w:rsidRDefault="002459B7" w:rsidP="00153795"/>
    <w:p w14:paraId="16763021" w14:textId="77777777" w:rsidR="002459B7" w:rsidRDefault="002459B7" w:rsidP="00153795"/>
    <w:p w14:paraId="438C048A" w14:textId="77777777" w:rsidR="002459B7" w:rsidRDefault="002459B7" w:rsidP="00153795"/>
    <w:p w14:paraId="556CC432" w14:textId="77777777" w:rsidR="002459B7" w:rsidRDefault="002459B7" w:rsidP="00153795"/>
    <w:p w14:paraId="130AC37C" w14:textId="77777777" w:rsidR="002459B7" w:rsidRDefault="002459B7" w:rsidP="00153795"/>
    <w:p w14:paraId="7DF6D992" w14:textId="77777777" w:rsidR="002459B7" w:rsidRDefault="002459B7" w:rsidP="00153795"/>
    <w:p w14:paraId="2F80C208" w14:textId="77777777" w:rsidR="002459B7" w:rsidRDefault="002459B7" w:rsidP="00153795"/>
    <w:p w14:paraId="1C27EF8B" w14:textId="77777777" w:rsidR="002459B7" w:rsidRDefault="002459B7" w:rsidP="00153795"/>
    <w:p w14:paraId="57B959D1" w14:textId="77777777" w:rsidR="002459B7" w:rsidRDefault="002459B7" w:rsidP="00153795"/>
    <w:p w14:paraId="2AEFC18B" w14:textId="77777777" w:rsidR="002459B7" w:rsidRDefault="002459B7" w:rsidP="00153795"/>
    <w:p w14:paraId="2B0289A4" w14:textId="77777777" w:rsidR="002459B7" w:rsidRDefault="002459B7" w:rsidP="00153795"/>
    <w:p w14:paraId="6139C237" w14:textId="77777777" w:rsidR="002459B7" w:rsidRDefault="002459B7" w:rsidP="00153795"/>
    <w:p w14:paraId="4C237357" w14:textId="77777777" w:rsidR="002459B7" w:rsidRDefault="002459B7" w:rsidP="00153795"/>
    <w:p w14:paraId="0BDCAA20" w14:textId="77777777" w:rsidR="002459B7" w:rsidRDefault="002459B7" w:rsidP="00153795"/>
    <w:p w14:paraId="18291E35" w14:textId="77777777" w:rsidR="002459B7" w:rsidRDefault="002459B7" w:rsidP="00153795"/>
    <w:p w14:paraId="59C65EE4" w14:textId="7943AEB6" w:rsidR="002459B7" w:rsidRDefault="002459B7" w:rsidP="002067F6">
      <w:pPr>
        <w:pStyle w:val="Naslov3"/>
        <w:numPr>
          <w:ilvl w:val="0"/>
          <w:numId w:val="0"/>
        </w:numPr>
        <w:jc w:val="center"/>
        <w:rPr>
          <w:sz w:val="22"/>
          <w:szCs w:val="22"/>
        </w:rPr>
      </w:pPr>
      <w:bookmarkStart w:id="215" w:name="_Toc199957223"/>
      <w:r w:rsidRPr="002459B7">
        <w:rPr>
          <w:rFonts w:eastAsia="Calibri" w:cs="Arial"/>
          <w:bCs w:val="0"/>
          <w:i w:val="0"/>
          <w:sz w:val="22"/>
          <w:szCs w:val="22"/>
        </w:rPr>
        <w:lastRenderedPageBreak/>
        <w:t>IZJAVA O ŠTEVILU TOČK KMG V OMD</w:t>
      </w:r>
      <w:r>
        <w:rPr>
          <w:rStyle w:val="Sprotnaopomba-sklic"/>
          <w:szCs w:val="22"/>
        </w:rPr>
        <w:footnoteReference w:id="3"/>
      </w:r>
      <w:bookmarkEnd w:id="215"/>
    </w:p>
    <w:p w14:paraId="5DAD883A" w14:textId="77777777" w:rsidR="00F053AA" w:rsidRDefault="00F053AA" w:rsidP="00F053AA"/>
    <w:p w14:paraId="2C553BBD" w14:textId="77777777" w:rsidR="002067F6" w:rsidRDefault="002067F6" w:rsidP="00F053AA"/>
    <w:p w14:paraId="75386B32" w14:textId="77777777" w:rsidR="002067F6" w:rsidRDefault="002067F6" w:rsidP="00F053AA"/>
    <w:p w14:paraId="4C71A4BF" w14:textId="77777777" w:rsidR="002067F6" w:rsidRDefault="002067F6" w:rsidP="00F053AA"/>
    <w:p w14:paraId="1214E047" w14:textId="77777777" w:rsidR="002067F6" w:rsidRDefault="002067F6" w:rsidP="00F053AA"/>
    <w:p w14:paraId="669A7A67" w14:textId="77777777" w:rsidR="002067F6" w:rsidRDefault="002067F6" w:rsidP="00F053AA"/>
    <w:p w14:paraId="51ACD17C" w14:textId="77777777" w:rsidR="002067F6" w:rsidRDefault="002067F6" w:rsidP="00F053AA"/>
    <w:p w14:paraId="13A366D2" w14:textId="77777777" w:rsidR="00F053AA" w:rsidRDefault="00F053AA" w:rsidP="00F053AA"/>
    <w:p w14:paraId="1153DF70" w14:textId="77777777" w:rsidR="00F053AA" w:rsidRPr="00F053AA" w:rsidRDefault="00F053AA" w:rsidP="00F053AA">
      <w:r w:rsidRPr="00F053AA">
        <w:t>Kandidat_________________________________________________________________________,</w:t>
      </w:r>
    </w:p>
    <w:p w14:paraId="59AF79EB" w14:textId="77777777" w:rsidR="00F053AA" w:rsidRPr="00F053AA" w:rsidRDefault="00F053AA" w:rsidP="00F053AA">
      <w:pPr>
        <w:rPr>
          <w:i/>
          <w:iCs/>
        </w:rPr>
      </w:pPr>
      <w:r w:rsidRPr="00F053AA">
        <w:rPr>
          <w:i/>
          <w:iCs/>
        </w:rPr>
        <w:t>(naziv in naslov)</w:t>
      </w:r>
    </w:p>
    <w:p w14:paraId="3BE508FC" w14:textId="77777777" w:rsidR="00F053AA" w:rsidRPr="00F053AA" w:rsidRDefault="00F053AA" w:rsidP="00F053AA"/>
    <w:p w14:paraId="155088A1" w14:textId="04BC8C6D" w:rsidR="00F053AA" w:rsidRPr="002459B7" w:rsidRDefault="00F053AA" w:rsidP="00F053AA">
      <w:r w:rsidRPr="00F053AA">
        <w:t xml:space="preserve">ki v postopku oddaje javnega naročila </w:t>
      </w:r>
      <w:r>
        <w:rPr>
          <w:i/>
          <w:iCs/>
        </w:rPr>
        <w:t xml:space="preserve">Storitve sečnje in spravila lesa v državnih gozdovih v upravljanju družbe </w:t>
      </w:r>
      <w:proofErr w:type="spellStart"/>
      <w:r>
        <w:rPr>
          <w:i/>
          <w:iCs/>
        </w:rPr>
        <w:t>SiDG</w:t>
      </w:r>
      <w:proofErr w:type="spellEnd"/>
      <w:r w:rsidRPr="00F053AA">
        <w:t xml:space="preserve"> oddajam prijavo </w:t>
      </w:r>
      <w:r>
        <w:t>v kategoriji ________ izjavljam, da ima</w:t>
      </w:r>
      <w:r w:rsidR="002459B7" w:rsidRPr="002459B7">
        <w:t xml:space="preserve"> kmetijsk</w:t>
      </w:r>
      <w:r w:rsidR="002459B7">
        <w:t>o</w:t>
      </w:r>
      <w:r w:rsidR="002459B7" w:rsidRPr="002459B7">
        <w:t xml:space="preserve"> gospodarstv</w:t>
      </w:r>
      <w:r w:rsidR="002459B7">
        <w:t xml:space="preserve">o </w:t>
      </w:r>
      <w:r>
        <w:t xml:space="preserve">na podlagi Pravilnika o razvrstitvi kmetijskih gospodarstev v območja z omejenimi možnostmi za kmetijsko dejavnost (Ur. l. RS, št. </w:t>
      </w:r>
      <w:r w:rsidR="002459B7">
        <w:t>34/2023) pripisano naslednje število točk:__________</w:t>
      </w:r>
      <w:r w:rsidR="002459B7" w:rsidRPr="002459B7">
        <w:rPr>
          <w:i/>
          <w:iCs/>
        </w:rPr>
        <w:t>(kandidat navede št. točk)</w:t>
      </w:r>
      <w:r w:rsidR="002459B7">
        <w:rPr>
          <w:i/>
          <w:iCs/>
        </w:rPr>
        <w:t xml:space="preserve">. </w:t>
      </w:r>
      <w:r w:rsidR="002459B7">
        <w:t xml:space="preserve">Naročnika bom seznanil o </w:t>
      </w:r>
      <w:r w:rsidR="002459B7" w:rsidRPr="002459B7">
        <w:t xml:space="preserve">vsaki spremembi GERK na KMG </w:t>
      </w:r>
      <w:r w:rsidR="002459B7">
        <w:t xml:space="preserve">na podlagi katere </w:t>
      </w:r>
      <w:r w:rsidR="002459B7" w:rsidRPr="002459B7">
        <w:t xml:space="preserve">se </w:t>
      </w:r>
      <w:r w:rsidR="002459B7">
        <w:t xml:space="preserve">bo ob </w:t>
      </w:r>
      <w:r w:rsidR="002459B7" w:rsidRPr="002459B7">
        <w:t>ponovn</w:t>
      </w:r>
      <w:r w:rsidR="002459B7">
        <w:t>i</w:t>
      </w:r>
      <w:r w:rsidR="002459B7" w:rsidRPr="002459B7">
        <w:t xml:space="preserve"> razvrsti</w:t>
      </w:r>
      <w:r w:rsidR="002459B7">
        <w:t>tvi</w:t>
      </w:r>
      <w:r w:rsidR="002459B7" w:rsidRPr="002459B7">
        <w:t xml:space="preserve"> KMG v OMD </w:t>
      </w:r>
      <w:r w:rsidR="002459B7">
        <w:t xml:space="preserve">spremenilo število </w:t>
      </w:r>
      <w:r w:rsidR="002459B7" w:rsidRPr="002459B7">
        <w:t>točk na KMG</w:t>
      </w:r>
      <w:r w:rsidR="002459B7">
        <w:t>.</w:t>
      </w:r>
    </w:p>
    <w:p w14:paraId="16EBB569" w14:textId="77777777" w:rsidR="00F053AA" w:rsidRDefault="00F053AA" w:rsidP="00F053AA"/>
    <w:p w14:paraId="16132835" w14:textId="77777777" w:rsidR="002459B7" w:rsidRDefault="002459B7" w:rsidP="002459B7"/>
    <w:p w14:paraId="77FA3305" w14:textId="77777777" w:rsidR="002459B7" w:rsidRDefault="002459B7" w:rsidP="002459B7"/>
    <w:p w14:paraId="548448BE" w14:textId="77777777" w:rsidR="002459B7" w:rsidRDefault="002459B7" w:rsidP="002459B7"/>
    <w:p w14:paraId="71E779A9" w14:textId="77777777" w:rsidR="002459B7" w:rsidRDefault="002459B7" w:rsidP="002459B7"/>
    <w:p w14:paraId="54292BA7" w14:textId="77777777" w:rsidR="002459B7" w:rsidRDefault="002459B7" w:rsidP="002459B7"/>
    <w:p w14:paraId="4A7C84D4" w14:textId="77777777" w:rsidR="002459B7" w:rsidRDefault="002459B7" w:rsidP="002459B7">
      <w:r>
        <w:t xml:space="preserve">Kraj in datum:                                    </w:t>
      </w:r>
      <w:r>
        <w:tab/>
      </w:r>
      <w:r>
        <w:tab/>
      </w:r>
      <w:r>
        <w:tab/>
      </w:r>
      <w:r>
        <w:tab/>
        <w:t xml:space="preserve">         Žig in podpis ponudnika:</w:t>
      </w:r>
    </w:p>
    <w:p w14:paraId="3AC10060" w14:textId="77777777" w:rsidR="00F053AA" w:rsidRDefault="00F053AA" w:rsidP="00F053AA"/>
    <w:p w14:paraId="2C19B038" w14:textId="77777777" w:rsidR="002459B7" w:rsidRDefault="002459B7" w:rsidP="00F053AA"/>
    <w:p w14:paraId="7396ED27" w14:textId="77777777" w:rsidR="002459B7" w:rsidRDefault="002459B7" w:rsidP="00F053AA"/>
    <w:p w14:paraId="3AB9A682" w14:textId="77777777" w:rsidR="002459B7" w:rsidRDefault="002459B7" w:rsidP="00F053AA"/>
    <w:p w14:paraId="4798442A" w14:textId="77777777" w:rsidR="002459B7" w:rsidRDefault="002459B7" w:rsidP="00F053AA"/>
    <w:p w14:paraId="27D3C845" w14:textId="77777777" w:rsidR="002459B7" w:rsidRDefault="002459B7" w:rsidP="00F053AA"/>
    <w:p w14:paraId="38C66F52" w14:textId="77777777" w:rsidR="002459B7" w:rsidRDefault="002459B7" w:rsidP="00F053AA"/>
    <w:p w14:paraId="1183FAD3" w14:textId="77777777" w:rsidR="002459B7" w:rsidRDefault="002459B7" w:rsidP="00F053AA"/>
    <w:p w14:paraId="44FEB25C" w14:textId="77777777" w:rsidR="002459B7" w:rsidRDefault="002459B7" w:rsidP="00F053AA"/>
    <w:p w14:paraId="68F5908E" w14:textId="77777777" w:rsidR="002459B7" w:rsidRDefault="002459B7" w:rsidP="00F053AA"/>
    <w:p w14:paraId="30893A97" w14:textId="77777777" w:rsidR="002459B7" w:rsidRDefault="002459B7" w:rsidP="00F053AA"/>
    <w:p w14:paraId="6D2A5529" w14:textId="77777777" w:rsidR="002459B7" w:rsidRDefault="002459B7" w:rsidP="00F053AA"/>
    <w:p w14:paraId="28BA9344" w14:textId="77777777" w:rsidR="002459B7" w:rsidRDefault="002459B7" w:rsidP="00F053AA"/>
    <w:p w14:paraId="3F12CBF1" w14:textId="77777777" w:rsidR="002459B7" w:rsidRDefault="002459B7" w:rsidP="00F053AA"/>
    <w:p w14:paraId="1C07824E" w14:textId="77777777" w:rsidR="002459B7" w:rsidRDefault="002459B7" w:rsidP="00F053AA"/>
    <w:p w14:paraId="1C346AC3" w14:textId="77777777" w:rsidR="002459B7" w:rsidRDefault="002459B7" w:rsidP="00F053AA"/>
    <w:p w14:paraId="2411D991" w14:textId="77777777" w:rsidR="002459B7" w:rsidRDefault="002459B7" w:rsidP="00F053AA"/>
    <w:p w14:paraId="7DFDA8D7" w14:textId="77777777" w:rsidR="002459B7" w:rsidRDefault="002459B7" w:rsidP="00F053AA"/>
    <w:p w14:paraId="3701AB4F" w14:textId="77777777" w:rsidR="002459B7" w:rsidRDefault="002459B7" w:rsidP="00F053AA"/>
    <w:p w14:paraId="36B13338" w14:textId="77777777" w:rsidR="00CC50F3" w:rsidRDefault="00CC50F3" w:rsidP="00F053AA"/>
    <w:p w14:paraId="1F34C262" w14:textId="77777777" w:rsidR="002459B7" w:rsidRDefault="002459B7" w:rsidP="00F053AA"/>
    <w:p w14:paraId="3857E30C" w14:textId="77777777" w:rsidR="002459B7" w:rsidRDefault="002459B7" w:rsidP="00F053AA"/>
    <w:p w14:paraId="187DA0E2" w14:textId="77777777" w:rsidR="002459B7" w:rsidRDefault="002459B7" w:rsidP="00F053AA"/>
    <w:p w14:paraId="408C92F6" w14:textId="77777777" w:rsidR="002459B7" w:rsidRDefault="002459B7" w:rsidP="00F053AA"/>
    <w:p w14:paraId="40770B70" w14:textId="77777777" w:rsidR="002459B7" w:rsidRDefault="002459B7" w:rsidP="00F053AA"/>
    <w:p w14:paraId="7E03D539" w14:textId="3B779C45" w:rsidR="6A702C4A" w:rsidRDefault="6A702C4A"/>
    <w:p w14:paraId="7F88E582" w14:textId="3875A2DA" w:rsidR="004F6D27" w:rsidRPr="004F6D27" w:rsidRDefault="004F6D27" w:rsidP="004F6D27">
      <w:pPr>
        <w:pStyle w:val="Naslov3"/>
        <w:numPr>
          <w:ilvl w:val="0"/>
          <w:numId w:val="0"/>
        </w:numPr>
        <w:jc w:val="center"/>
        <w:rPr>
          <w:rFonts w:eastAsia="Calibri" w:cs="Arial"/>
          <w:bCs w:val="0"/>
          <w:i w:val="0"/>
          <w:sz w:val="22"/>
          <w:szCs w:val="22"/>
        </w:rPr>
      </w:pPr>
      <w:bookmarkStart w:id="216" w:name="_Toc199957224"/>
      <w:r w:rsidRPr="004F6D27">
        <w:rPr>
          <w:rFonts w:eastAsia="Calibri" w:cs="Arial"/>
          <w:bCs w:val="0"/>
          <w:i w:val="0"/>
          <w:sz w:val="22"/>
          <w:szCs w:val="22"/>
        </w:rPr>
        <w:lastRenderedPageBreak/>
        <w:t>IZVRŠNICA - ZAVAROVANJE ZA RESNOST PONUDBE</w:t>
      </w:r>
      <w:bookmarkEnd w:id="216"/>
    </w:p>
    <w:p w14:paraId="72D3680C" w14:textId="77777777" w:rsidR="004F6D27" w:rsidRDefault="004F6D27" w:rsidP="00F053AA"/>
    <w:p w14:paraId="183F5145" w14:textId="77777777" w:rsidR="004F6D27" w:rsidRDefault="004F6D27" w:rsidP="00F053AA"/>
    <w:p w14:paraId="63544334" w14:textId="77777777" w:rsidR="004F6D27" w:rsidRDefault="004F6D27" w:rsidP="004F6D27">
      <w:pPr>
        <w:rPr>
          <w:rFonts w:cs="Arial"/>
          <w:b/>
          <w:bCs/>
          <w:sz w:val="22"/>
          <w:lang w:eastAsia="sl-SI"/>
        </w:rPr>
      </w:pPr>
      <w:r>
        <w:rPr>
          <w:rFonts w:cs="Arial"/>
          <w:b/>
          <w:bCs/>
          <w:sz w:val="22"/>
        </w:rPr>
        <w:t>DOLŽNIK:</w:t>
      </w:r>
    </w:p>
    <w:p w14:paraId="32A30B04" w14:textId="77777777" w:rsidR="004F6D27" w:rsidRDefault="004F6D27" w:rsidP="004F6D27">
      <w:pPr>
        <w:rPr>
          <w:rFonts w:cs="Arial"/>
          <w:sz w:val="22"/>
        </w:rPr>
      </w:pPr>
    </w:p>
    <w:p w14:paraId="33EA6C39" w14:textId="77777777" w:rsidR="004F6D27" w:rsidRDefault="004F6D27" w:rsidP="004F6D27">
      <w:pPr>
        <w:rPr>
          <w:rFonts w:cs="Arial"/>
          <w:sz w:val="22"/>
        </w:rPr>
      </w:pPr>
      <w:r>
        <w:rPr>
          <w:rFonts w:cs="Arial"/>
          <w:sz w:val="22"/>
        </w:rPr>
        <w:t xml:space="preserve">Ime ali firma: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4346A365" w14:textId="77777777" w:rsidR="004F6D27" w:rsidRDefault="004F6D27" w:rsidP="004F6D27">
      <w:pPr>
        <w:rPr>
          <w:rFonts w:cs="Arial"/>
          <w:sz w:val="22"/>
        </w:rPr>
      </w:pPr>
      <w:r>
        <w:rPr>
          <w:rFonts w:cs="Arial"/>
          <w:sz w:val="22"/>
        </w:rPr>
        <w:t xml:space="preserve">Sedež ali poslovni naslov: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07F7279F" w14:textId="77777777" w:rsidR="004F6D27" w:rsidRDefault="004F6D27" w:rsidP="004F6D27">
      <w:pPr>
        <w:rPr>
          <w:rFonts w:cs="Arial"/>
          <w:sz w:val="22"/>
        </w:rPr>
      </w:pPr>
      <w:r>
        <w:rPr>
          <w:rFonts w:cs="Arial"/>
          <w:sz w:val="22"/>
        </w:rPr>
        <w:t xml:space="preserve">Davčna številka: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FB7AEA4" w14:textId="77777777" w:rsidR="004F6D27" w:rsidRDefault="004F6D27" w:rsidP="004F6D27">
      <w:pPr>
        <w:rPr>
          <w:rFonts w:cs="Arial"/>
          <w:sz w:val="22"/>
        </w:rPr>
      </w:pPr>
    </w:p>
    <w:p w14:paraId="34B3A60A" w14:textId="77777777" w:rsidR="004F6D27" w:rsidRDefault="004F6D27" w:rsidP="004F6D27">
      <w:pPr>
        <w:rPr>
          <w:rFonts w:cs="Arial"/>
          <w:sz w:val="22"/>
        </w:rPr>
      </w:pPr>
    </w:p>
    <w:p w14:paraId="6AF5AD04" w14:textId="77777777" w:rsidR="004F6D27" w:rsidRDefault="004F6D27" w:rsidP="004F6D27">
      <w:pPr>
        <w:rPr>
          <w:rFonts w:cs="Arial"/>
          <w:sz w:val="22"/>
        </w:rPr>
      </w:pPr>
      <w:r>
        <w:rPr>
          <w:rFonts w:cs="Arial"/>
          <w:sz w:val="22"/>
        </w:rPr>
        <w:t>se zavezujem plačati</w:t>
      </w:r>
    </w:p>
    <w:p w14:paraId="6DFB550E" w14:textId="77777777" w:rsidR="004F6D27" w:rsidRDefault="004F6D27" w:rsidP="004F6D27">
      <w:pPr>
        <w:rPr>
          <w:rFonts w:cs="Arial"/>
          <w:sz w:val="22"/>
        </w:rPr>
      </w:pPr>
    </w:p>
    <w:p w14:paraId="5DFAFBC9" w14:textId="77777777" w:rsidR="004F6D27" w:rsidRDefault="004F6D27" w:rsidP="004F6D27">
      <w:pPr>
        <w:rPr>
          <w:rFonts w:cs="Arial"/>
          <w:b/>
          <w:bCs/>
          <w:sz w:val="22"/>
        </w:rPr>
      </w:pPr>
      <w:r>
        <w:rPr>
          <w:rFonts w:cs="Arial"/>
          <w:b/>
          <w:bCs/>
          <w:sz w:val="22"/>
        </w:rPr>
        <w:t>UPNIKU:</w:t>
      </w:r>
    </w:p>
    <w:p w14:paraId="009A380C" w14:textId="77777777" w:rsidR="004F6D27" w:rsidRDefault="004F6D27" w:rsidP="004F6D27">
      <w:pPr>
        <w:rPr>
          <w:rFonts w:cs="Arial"/>
          <w:sz w:val="22"/>
        </w:rPr>
      </w:pPr>
    </w:p>
    <w:p w14:paraId="3764D8A9" w14:textId="77777777" w:rsidR="004F6D27" w:rsidRDefault="004F6D27" w:rsidP="004F6D27">
      <w:pPr>
        <w:rPr>
          <w:rFonts w:cs="Arial"/>
          <w:sz w:val="22"/>
        </w:rPr>
      </w:pPr>
      <w:r>
        <w:rPr>
          <w:rFonts w:cs="Arial"/>
          <w:b/>
          <w:sz w:val="22"/>
        </w:rPr>
        <w:t xml:space="preserve">Slovenski državni gozdovi, </w:t>
      </w:r>
      <w:proofErr w:type="spellStart"/>
      <w:r>
        <w:rPr>
          <w:rFonts w:cs="Arial"/>
          <w:b/>
          <w:sz w:val="22"/>
        </w:rPr>
        <w:t>d.o.o</w:t>
      </w:r>
      <w:proofErr w:type="spellEnd"/>
      <w:r>
        <w:rPr>
          <w:rFonts w:cs="Arial"/>
          <w:b/>
          <w:sz w:val="22"/>
        </w:rPr>
        <w:t>.</w:t>
      </w:r>
      <w:r>
        <w:rPr>
          <w:rFonts w:cs="Arial"/>
          <w:sz w:val="22"/>
        </w:rPr>
        <w:t>,</w:t>
      </w:r>
    </w:p>
    <w:p w14:paraId="32D89CFE" w14:textId="77777777" w:rsidR="004F6D27" w:rsidRDefault="004F6D27" w:rsidP="004F6D27">
      <w:pPr>
        <w:rPr>
          <w:rFonts w:cs="Arial"/>
          <w:b/>
          <w:bCs/>
          <w:sz w:val="22"/>
        </w:rPr>
      </w:pPr>
      <w:r>
        <w:rPr>
          <w:rFonts w:cs="Arial"/>
          <w:b/>
          <w:bCs/>
          <w:sz w:val="22"/>
        </w:rPr>
        <w:t>Rožna ulica 39, 1330 Kočevje</w:t>
      </w:r>
    </w:p>
    <w:p w14:paraId="3B0B9A29" w14:textId="77777777" w:rsidR="004F6D27" w:rsidRDefault="004F6D27" w:rsidP="004F6D27">
      <w:pPr>
        <w:rPr>
          <w:rFonts w:cs="Arial"/>
          <w:b/>
          <w:bCs/>
          <w:sz w:val="22"/>
        </w:rPr>
      </w:pPr>
      <w:r>
        <w:rPr>
          <w:rFonts w:cs="Arial"/>
          <w:b/>
          <w:bCs/>
          <w:sz w:val="22"/>
        </w:rPr>
        <w:t>ID za DDV: SI 75204878</w:t>
      </w:r>
    </w:p>
    <w:p w14:paraId="4725E139" w14:textId="77777777" w:rsidR="004F6D27" w:rsidRDefault="004F6D27" w:rsidP="004F6D27">
      <w:pPr>
        <w:rPr>
          <w:rFonts w:cs="Arial"/>
          <w:sz w:val="22"/>
        </w:rPr>
      </w:pPr>
    </w:p>
    <w:p w14:paraId="133E28BE" w14:textId="77777777" w:rsidR="004F6D27" w:rsidRDefault="004F6D27" w:rsidP="004F6D27">
      <w:pPr>
        <w:rPr>
          <w:rFonts w:cs="Arial"/>
          <w:sz w:val="22"/>
        </w:rPr>
      </w:pPr>
    </w:p>
    <w:p w14:paraId="52ADBD1D" w14:textId="7DC135B5" w:rsidR="004F6D27" w:rsidRDefault="004F6D27" w:rsidP="004F6D27">
      <w:pPr>
        <w:rPr>
          <w:rFonts w:cs="Arial"/>
          <w:sz w:val="22"/>
        </w:rPr>
      </w:pPr>
      <w:r>
        <w:rPr>
          <w:rFonts w:cs="Arial"/>
          <w:b/>
          <w:bCs/>
          <w:sz w:val="22"/>
        </w:rPr>
        <w:t xml:space="preserve">NEPOGOJNO DENARNO OBVEZNOST </w:t>
      </w:r>
      <w:r>
        <w:rPr>
          <w:rFonts w:cs="Arial"/>
          <w:sz w:val="22"/>
        </w:rPr>
        <w:t>(v denarnem znesku v EUR):</w:t>
      </w:r>
      <w:r w:rsidR="008A398F">
        <w:rPr>
          <w:rStyle w:val="Sprotnaopomba-sklic"/>
          <w:rFonts w:cs="Arial"/>
        </w:rPr>
        <w:footnoteReference w:id="4"/>
      </w:r>
      <w:r>
        <w:rPr>
          <w:rFonts w:cs="Arial"/>
          <w:sz w:val="22"/>
        </w:rPr>
        <w:t xml:space="preserve"> </w:t>
      </w:r>
      <w:r>
        <w:rPr>
          <w:rFonts w:cs="Arial"/>
          <w:b/>
          <w:bCs/>
          <w:sz w:val="22"/>
        </w:rPr>
        <w:t>_________ EUR</w:t>
      </w:r>
      <w:r>
        <w:rPr>
          <w:rFonts w:cs="Arial"/>
          <w:sz w:val="22"/>
        </w:rPr>
        <w:t xml:space="preserve"> (</w:t>
      </w:r>
      <w:r w:rsidR="008A398F">
        <w:rPr>
          <w:rFonts w:cs="Arial"/>
          <w:sz w:val="22"/>
        </w:rPr>
        <w:t xml:space="preserve">z </w:t>
      </w:r>
      <w:proofErr w:type="spellStart"/>
      <w:r w:rsidR="008A398F">
        <w:rPr>
          <w:rFonts w:cs="Arial"/>
          <w:sz w:val="22"/>
        </w:rPr>
        <w:t>besedo____________</w:t>
      </w:r>
      <w:r>
        <w:rPr>
          <w:rFonts w:cs="Arial"/>
          <w:sz w:val="22"/>
        </w:rPr>
        <w:t>eurov</w:t>
      </w:r>
      <w:proofErr w:type="spellEnd"/>
      <w:r>
        <w:rPr>
          <w:rFonts w:cs="Arial"/>
          <w:sz w:val="22"/>
        </w:rPr>
        <w:t>)</w:t>
      </w:r>
      <w:r>
        <w:rPr>
          <w:rFonts w:cs="Arial"/>
          <w:i/>
          <w:iCs/>
          <w:sz w:val="22"/>
        </w:rPr>
        <w:t xml:space="preserve">, </w:t>
      </w:r>
      <w:r>
        <w:rPr>
          <w:rFonts w:cs="Arial"/>
          <w:sz w:val="22"/>
        </w:rPr>
        <w:t>na podlagi finančnega zavarovanja za resnost ponudbe za javno naročilo z oznako SEC 202</w:t>
      </w:r>
      <w:r w:rsidR="008A398F">
        <w:rPr>
          <w:rFonts w:cs="Arial"/>
          <w:sz w:val="22"/>
        </w:rPr>
        <w:t>6</w:t>
      </w:r>
      <w:r>
        <w:rPr>
          <w:rFonts w:cs="Arial"/>
          <w:sz w:val="22"/>
        </w:rPr>
        <w:t xml:space="preserve">: </w:t>
      </w:r>
      <w:r w:rsidR="008A398F" w:rsidRPr="008A398F">
        <w:rPr>
          <w:rFonts w:cs="Arial"/>
          <w:sz w:val="22"/>
        </w:rPr>
        <w:t xml:space="preserve">Storitve sečnje in spravila lesa v državnih gozdovih v upravljanju družbe </w:t>
      </w:r>
      <w:proofErr w:type="spellStart"/>
      <w:r w:rsidR="008A398F" w:rsidRPr="008A398F">
        <w:rPr>
          <w:rFonts w:cs="Arial"/>
          <w:sz w:val="22"/>
        </w:rPr>
        <w:t>SiDG</w:t>
      </w:r>
      <w:proofErr w:type="spellEnd"/>
      <w:r w:rsidR="008A398F">
        <w:rPr>
          <w:rFonts w:cs="Arial"/>
          <w:sz w:val="22"/>
        </w:rPr>
        <w:t>, za kategorijo:</w:t>
      </w:r>
      <w:r w:rsidR="008A398F">
        <w:rPr>
          <w:rStyle w:val="Sprotnaopomba-sklic"/>
          <w:rFonts w:cs="Arial"/>
        </w:rPr>
        <w:footnoteReference w:id="5"/>
      </w:r>
      <w:r w:rsidR="008A398F">
        <w:rPr>
          <w:rFonts w:cs="Arial"/>
          <w:sz w:val="22"/>
        </w:rPr>
        <w:t>______________</w:t>
      </w:r>
      <w:r>
        <w:rPr>
          <w:rFonts w:cs="Arial"/>
          <w:sz w:val="22"/>
        </w:rPr>
        <w:t>, se sme izplačati od</w:t>
      </w:r>
      <w:r w:rsidR="008A398F">
        <w:rPr>
          <w:rStyle w:val="Sprotnaopomba-sklic"/>
          <w:rFonts w:cs="Arial"/>
        </w:rPr>
        <w:footnoteReference w:id="6"/>
      </w:r>
      <w:r>
        <w:rPr>
          <w:rFonts w:cs="Arial"/>
          <w:sz w:val="22"/>
        </w:rPr>
        <w:t xml:space="preserve"> </w:t>
      </w:r>
      <w:r w:rsidR="008A398F">
        <w:rPr>
          <w:rFonts w:cs="Arial"/>
          <w:sz w:val="22"/>
        </w:rPr>
        <w:t>_____2025</w:t>
      </w:r>
      <w:r>
        <w:rPr>
          <w:rFonts w:cs="Arial"/>
          <w:sz w:val="22"/>
        </w:rPr>
        <w:t xml:space="preserve"> do </w:t>
      </w:r>
      <w:r w:rsidR="008A398F" w:rsidRPr="008A398F">
        <w:rPr>
          <w:rFonts w:cs="Arial"/>
          <w:sz w:val="22"/>
        </w:rPr>
        <w:t>31.12.2030</w:t>
      </w:r>
      <w:r>
        <w:rPr>
          <w:rFonts w:cs="Arial"/>
          <w:sz w:val="22"/>
        </w:rPr>
        <w:t>.</w:t>
      </w:r>
    </w:p>
    <w:p w14:paraId="6E3CF54C" w14:textId="77777777" w:rsidR="004F6D27" w:rsidRDefault="004F6D27" w:rsidP="004F6D27">
      <w:pPr>
        <w:rPr>
          <w:rFonts w:cs="Arial"/>
          <w:color w:val="FF0000"/>
          <w:sz w:val="22"/>
        </w:rPr>
      </w:pPr>
    </w:p>
    <w:p w14:paraId="339B56CD" w14:textId="77777777" w:rsidR="004F6D27" w:rsidRDefault="004F6D27" w:rsidP="004F6D27">
      <w:pPr>
        <w:rPr>
          <w:rFonts w:cs="Arial"/>
          <w:sz w:val="22"/>
        </w:rPr>
      </w:pPr>
      <w:r>
        <w:rPr>
          <w:rFonts w:cs="Arial"/>
          <w:sz w:val="22"/>
        </w:rPr>
        <w:t>Dolžnik nepreklicno pooblaščam upnika, da zahteva izvršitev plačilne transakcije v breme mojih denarnih sredstev pri ponudnikih plačilnih storitev.</w:t>
      </w:r>
    </w:p>
    <w:p w14:paraId="695DC96B" w14:textId="77777777" w:rsidR="004F6D27" w:rsidRDefault="004F6D27" w:rsidP="004F6D27">
      <w:pPr>
        <w:rPr>
          <w:rFonts w:cs="Arial"/>
          <w:sz w:val="22"/>
        </w:rPr>
      </w:pPr>
    </w:p>
    <w:p w14:paraId="4E04EAA2" w14:textId="77777777" w:rsidR="004F6D27" w:rsidRDefault="004F6D27" w:rsidP="004F6D27">
      <w:pPr>
        <w:rPr>
          <w:rFonts w:cs="Arial"/>
          <w:sz w:val="22"/>
        </w:rPr>
      </w:pPr>
    </w:p>
    <w:p w14:paraId="2DAA1DBF" w14:textId="77777777" w:rsidR="004F6D27" w:rsidRDefault="004F6D27" w:rsidP="004F6D27">
      <w:pPr>
        <w:rPr>
          <w:rFonts w:cs="Arial"/>
          <w:sz w:val="22"/>
        </w:rPr>
      </w:pPr>
      <w:r>
        <w:rPr>
          <w:rFonts w:cs="Arial"/>
          <w:sz w:val="22"/>
        </w:rPr>
        <w:t xml:space="preserve">Kraj in datum izdaje: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7243FA81" w14:textId="77777777" w:rsidR="004F6D27" w:rsidRDefault="004F6D27" w:rsidP="004F6D27">
      <w:pPr>
        <w:tabs>
          <w:tab w:val="left" w:pos="7995"/>
        </w:tabs>
        <w:rPr>
          <w:rFonts w:cs="Arial"/>
          <w:sz w:val="22"/>
        </w:rPr>
      </w:pPr>
      <w:r>
        <w:rPr>
          <w:rFonts w:cs="Arial"/>
          <w:sz w:val="22"/>
        </w:rPr>
        <w:tab/>
      </w:r>
    </w:p>
    <w:p w14:paraId="34EE2A10" w14:textId="77777777" w:rsidR="004F6D27" w:rsidRDefault="004F6D27" w:rsidP="004F6D27">
      <w:pPr>
        <w:rPr>
          <w:rFonts w:cs="Arial"/>
          <w:sz w:val="22"/>
        </w:rPr>
      </w:pPr>
    </w:p>
    <w:p w14:paraId="2FD083C0" w14:textId="77777777" w:rsidR="004F6D27" w:rsidRDefault="004F6D27" w:rsidP="004F6D27">
      <w:pPr>
        <w:rPr>
          <w:rFonts w:cs="Arial"/>
          <w:sz w:val="22"/>
        </w:rPr>
      </w:pPr>
      <w:r>
        <w:rPr>
          <w:rFonts w:cs="Arial"/>
          <w:sz w:val="22"/>
        </w:rPr>
        <w:t xml:space="preserve">Ime in priimek ter podpis zakonitega zastopnika dolžnika*: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6D5B31B7" w14:textId="77777777" w:rsidR="004F6D27" w:rsidRDefault="004F6D27" w:rsidP="004F6D27">
      <w:pPr>
        <w:rPr>
          <w:rFonts w:cs="Arial"/>
          <w:sz w:val="22"/>
        </w:rPr>
      </w:pPr>
    </w:p>
    <w:p w14:paraId="73FDB0B6" w14:textId="77777777" w:rsidR="008A398F" w:rsidRDefault="008A398F" w:rsidP="004F6D27">
      <w:pPr>
        <w:rPr>
          <w:rFonts w:cs="Arial"/>
          <w:sz w:val="22"/>
        </w:rPr>
      </w:pPr>
    </w:p>
    <w:p w14:paraId="5E8F38EF" w14:textId="796B8FE1" w:rsidR="004F6D27" w:rsidRDefault="004F6D27" w:rsidP="004F6D27">
      <w:pPr>
        <w:rPr>
          <w:rFonts w:cs="Arial"/>
          <w:sz w:val="22"/>
        </w:rPr>
      </w:pPr>
      <w:r>
        <w:rPr>
          <w:rFonts w:cs="Arial"/>
          <w:sz w:val="22"/>
        </w:rPr>
        <w:t xml:space="preserve">Žig: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0925BE2" w14:textId="77777777" w:rsidR="004F6D27" w:rsidRDefault="004F6D27" w:rsidP="004F6D27">
      <w:pPr>
        <w:rPr>
          <w:rFonts w:cs="Arial"/>
          <w:sz w:val="22"/>
        </w:rPr>
      </w:pPr>
    </w:p>
    <w:p w14:paraId="29DBB629" w14:textId="77777777" w:rsidR="004F6D27" w:rsidRDefault="004F6D27" w:rsidP="004F6D27">
      <w:pPr>
        <w:rPr>
          <w:rFonts w:cs="Arial"/>
          <w:sz w:val="22"/>
        </w:rPr>
      </w:pPr>
    </w:p>
    <w:p w14:paraId="6CE7FA30" w14:textId="77777777" w:rsidR="004F6D27" w:rsidRDefault="004F6D27" w:rsidP="004F6D27">
      <w:pPr>
        <w:rPr>
          <w:rFonts w:cs="Arial"/>
          <w:color w:val="FF0000"/>
          <w:sz w:val="22"/>
        </w:rPr>
      </w:pPr>
    </w:p>
    <w:p w14:paraId="1A760597" w14:textId="77777777" w:rsidR="004F6D27" w:rsidRDefault="004F6D27" w:rsidP="004F6D27">
      <w:pPr>
        <w:rPr>
          <w:rFonts w:cs="Arial"/>
          <w:sz w:val="22"/>
        </w:rPr>
      </w:pPr>
      <w:r>
        <w:rPr>
          <w:rFonts w:cs="Arial"/>
          <w:sz w:val="22"/>
        </w:rPr>
        <w:t>Dolžnik podeljujem nepreklicno soglasje vsem svojim ponudnikom plačilnih storitev, da v breme mojih denarnih sredstev izvršijo plačilno transakcijo, ki jo zahteva upnik.</w:t>
      </w:r>
    </w:p>
    <w:p w14:paraId="3CC138F7" w14:textId="77777777" w:rsidR="004F6D27" w:rsidRDefault="004F6D27" w:rsidP="004F6D27">
      <w:pPr>
        <w:rPr>
          <w:rFonts w:cs="Arial"/>
          <w:sz w:val="22"/>
        </w:rPr>
      </w:pPr>
    </w:p>
    <w:p w14:paraId="010475B0" w14:textId="77777777" w:rsidR="004F6D27" w:rsidRDefault="004F6D27" w:rsidP="004F6D27">
      <w:pPr>
        <w:rPr>
          <w:rFonts w:cs="Arial"/>
          <w:sz w:val="22"/>
        </w:rPr>
      </w:pPr>
    </w:p>
    <w:p w14:paraId="2323A22A" w14:textId="77777777" w:rsidR="004F6D27" w:rsidRDefault="004F6D27" w:rsidP="004F6D27">
      <w:pPr>
        <w:rPr>
          <w:rFonts w:cs="Arial"/>
          <w:b/>
          <w:bCs/>
          <w:sz w:val="22"/>
        </w:rPr>
      </w:pPr>
      <w:r>
        <w:rPr>
          <w:rFonts w:cs="Arial"/>
          <w:b/>
          <w:bCs/>
          <w:sz w:val="22"/>
        </w:rPr>
        <w:t>OVERITEV NOTARJA/UPRAVNE ENOTE:</w:t>
      </w:r>
    </w:p>
    <w:p w14:paraId="09E5488B" w14:textId="77777777" w:rsidR="004F6D27" w:rsidRDefault="004F6D27" w:rsidP="004F6D27">
      <w:pPr>
        <w:rPr>
          <w:rFonts w:cs="Arial"/>
          <w:sz w:val="22"/>
        </w:rPr>
      </w:pPr>
      <w:r>
        <w:rPr>
          <w:rFonts w:cs="Arial"/>
          <w:sz w:val="22"/>
        </w:rPr>
        <w:t>*Opomba: V primeru podpisa s strani pooblaščenca je potrebno priložiti overjeno pooblastilo zakonitega zastopnika</w:t>
      </w:r>
    </w:p>
    <w:p w14:paraId="51C11529" w14:textId="69633F46" w:rsidR="23B835C0" w:rsidRDefault="23B835C0" w:rsidP="23B835C0">
      <w:pPr>
        <w:rPr>
          <w:rFonts w:cs="Arial"/>
          <w:sz w:val="22"/>
        </w:rPr>
      </w:pPr>
    </w:p>
    <w:p w14:paraId="4A781868" w14:textId="37959D6B" w:rsidR="008A398F" w:rsidRPr="00685E2B" w:rsidRDefault="008A398F" w:rsidP="008A398F">
      <w:pPr>
        <w:keepNext/>
        <w:keepLines/>
        <w:spacing w:before="120"/>
        <w:jc w:val="center"/>
        <w:outlineLvl w:val="2"/>
        <w:rPr>
          <w:rFonts w:cs="Arial"/>
          <w:b/>
          <w:bCs/>
          <w:kern w:val="28"/>
          <w:sz w:val="22"/>
          <w:lang w:eastAsia="sl-SI"/>
        </w:rPr>
      </w:pPr>
      <w:bookmarkStart w:id="217" w:name="_Toc199957225"/>
      <w:r w:rsidRPr="00685E2B">
        <w:rPr>
          <w:rFonts w:cs="Arial"/>
          <w:b/>
          <w:bCs/>
          <w:kern w:val="28"/>
          <w:sz w:val="22"/>
          <w:lang w:eastAsia="sl-SI"/>
        </w:rPr>
        <w:lastRenderedPageBreak/>
        <w:t>VZOREC ZAVAROVANJA ZA DOBRO IZVEDBO POGODBENIH OBVEZNOSTI - po EPGP-758</w:t>
      </w:r>
      <w:bookmarkEnd w:id="217"/>
    </w:p>
    <w:p w14:paraId="7C4D2059" w14:textId="77777777" w:rsidR="008A398F" w:rsidRPr="001C260C" w:rsidRDefault="008A398F" w:rsidP="008A398F">
      <w:pPr>
        <w:rPr>
          <w:rFonts w:cs="Arial"/>
          <w:sz w:val="22"/>
          <w:lang w:eastAsia="sl-SI"/>
        </w:rPr>
      </w:pPr>
    </w:p>
    <w:p w14:paraId="35DEFCF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p>
    <w:p w14:paraId="469BEC65"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i/>
          <w:sz w:val="22"/>
          <w:lang w:eastAsia="sl-SI"/>
        </w:rPr>
        <w:t>Glava s podatki o garantu (zavarovalnici/banki) ali SWIFT ključ</w:t>
      </w:r>
    </w:p>
    <w:p w14:paraId="66C8B5E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lang w:eastAsia="sl-SI"/>
        </w:rPr>
      </w:pPr>
    </w:p>
    <w:p w14:paraId="3CF76F9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sz w:val="22"/>
          <w:lang w:eastAsia="sl-SI"/>
        </w:rPr>
        <w:t xml:space="preserve">Za: Slovenski državni gozdovi </w:t>
      </w:r>
      <w:proofErr w:type="spellStart"/>
      <w:r w:rsidRPr="001C260C">
        <w:rPr>
          <w:rFonts w:cs="Arial"/>
          <w:sz w:val="22"/>
          <w:lang w:eastAsia="sl-SI"/>
        </w:rPr>
        <w:t>d.o.o</w:t>
      </w:r>
      <w:proofErr w:type="spellEnd"/>
      <w:r w:rsidRPr="001C260C">
        <w:rPr>
          <w:rFonts w:cs="Arial"/>
          <w:sz w:val="22"/>
          <w:lang w:eastAsia="sl-SI"/>
        </w:rPr>
        <w:t>.</w:t>
      </w:r>
      <w:r w:rsidRPr="001C260C">
        <w:rPr>
          <w:rFonts w:cs="Arial"/>
          <w:i/>
          <w:sz w:val="22"/>
          <w:lang w:eastAsia="sl-SI"/>
        </w:rPr>
        <w:t>, Rožna ulica 39, 1330 Kočevje</w:t>
      </w:r>
      <w:r w:rsidRPr="001C260C">
        <w:rPr>
          <w:rFonts w:cs="Arial"/>
          <w:sz w:val="22"/>
          <w:lang w:eastAsia="sl-SI"/>
        </w:rPr>
        <w:t xml:space="preserve"> </w:t>
      </w:r>
      <w:r w:rsidRPr="001C260C">
        <w:rPr>
          <w:rFonts w:cs="Arial"/>
          <w:i/>
          <w:sz w:val="22"/>
          <w:lang w:eastAsia="sl-SI"/>
        </w:rPr>
        <w:t>(vpiše se upravičenca tj. naročnika javnega naročila)</w:t>
      </w:r>
    </w:p>
    <w:p w14:paraId="7B815D7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2CEC1F29"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sz w:val="22"/>
          <w:lang w:eastAsia="sl-SI"/>
        </w:rPr>
        <w:t xml:space="preserve">Datum: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datum izdaje)</w:t>
      </w:r>
    </w:p>
    <w:p w14:paraId="79743BE3"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7B2A650E"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b/>
          <w:sz w:val="22"/>
          <w:lang w:eastAsia="sl-SI"/>
        </w:rPr>
        <w:t>VRSTA ZAVAROVANJA:</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sz w:val="22"/>
          <w:lang w:eastAsia="sl-SI"/>
        </w:rPr>
        <w:t> </w:t>
      </w:r>
      <w:r w:rsidRPr="001C260C">
        <w:rPr>
          <w:rFonts w:cs="Arial"/>
          <w:sz w:val="22"/>
          <w:lang w:eastAsia="sl-SI"/>
        </w:rPr>
        <w:t> </w:t>
      </w:r>
      <w:r w:rsidRPr="001C260C">
        <w:rPr>
          <w:rFonts w:cs="Arial"/>
          <w:sz w:val="22"/>
          <w:lang w:eastAsia="sl-SI"/>
        </w:rPr>
        <w:t> </w:t>
      </w:r>
      <w:r w:rsidRPr="001C260C">
        <w:rPr>
          <w:rFonts w:cs="Arial"/>
          <w:sz w:val="22"/>
          <w:lang w:eastAsia="sl-SI"/>
        </w:rPr>
        <w:t> </w:t>
      </w:r>
      <w:r w:rsidRPr="001C260C">
        <w:rPr>
          <w:rFonts w:cs="Arial"/>
          <w:sz w:val="22"/>
          <w:lang w:eastAsia="sl-SI"/>
        </w:rPr>
        <w:t> </w:t>
      </w:r>
      <w:r w:rsidRPr="001C260C">
        <w:rPr>
          <w:rFonts w:cs="Arial"/>
          <w:sz w:val="22"/>
          <w:lang w:eastAsia="sl-SI"/>
        </w:rPr>
        <w:fldChar w:fldCharType="end"/>
      </w:r>
      <w:r w:rsidRPr="001C260C">
        <w:rPr>
          <w:rFonts w:cs="Arial"/>
          <w:i/>
          <w:sz w:val="22"/>
          <w:lang w:eastAsia="sl-SI"/>
        </w:rPr>
        <w:t xml:space="preserve"> (vpiše se vrsta zavarovanja: kavcijsko zavarovanje/bančna garancija)</w:t>
      </w:r>
    </w:p>
    <w:p w14:paraId="2473B203"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0580F489"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 xml:space="preserve">ŠTEVILKA: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številka zavarovanja)</w:t>
      </w:r>
    </w:p>
    <w:p w14:paraId="3F31DE46"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7728E73D"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GARANT:</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ime in naslov zavarovalnice/banke v kraju izdaje)</w:t>
      </w:r>
    </w:p>
    <w:p w14:paraId="773BF7C2"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529CBD32"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 xml:space="preserve">NAROČNIK: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(vpišeta se ime in naslov naročnika zavarovanja, tj. v postopku javnega naročanja izbranega ponudnika)</w:t>
      </w:r>
    </w:p>
    <w:p w14:paraId="6212FA6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0D1D606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UPRAVIČENEC:</w:t>
      </w:r>
      <w:r w:rsidRPr="001C260C">
        <w:rPr>
          <w:rFonts w:cs="Arial"/>
          <w:sz w:val="22"/>
          <w:lang w:eastAsia="sl-SI"/>
        </w:rPr>
        <w:t xml:space="preserve"> Slovenski državni gozdovi </w:t>
      </w:r>
      <w:proofErr w:type="spellStart"/>
      <w:r w:rsidRPr="001C260C">
        <w:rPr>
          <w:rFonts w:cs="Arial"/>
          <w:sz w:val="22"/>
          <w:lang w:eastAsia="sl-SI"/>
        </w:rPr>
        <w:t>d.o.o</w:t>
      </w:r>
      <w:proofErr w:type="spellEnd"/>
      <w:r w:rsidRPr="001C260C">
        <w:rPr>
          <w:rFonts w:cs="Arial"/>
          <w:sz w:val="22"/>
          <w:lang w:eastAsia="sl-SI"/>
        </w:rPr>
        <w:t>.</w:t>
      </w:r>
      <w:r w:rsidRPr="001C260C">
        <w:rPr>
          <w:rFonts w:cs="Arial"/>
          <w:i/>
          <w:sz w:val="22"/>
          <w:lang w:eastAsia="sl-SI"/>
        </w:rPr>
        <w:t xml:space="preserve"> (vpiše se naročnik javnega naročila)</w:t>
      </w:r>
    </w:p>
    <w:p w14:paraId="3B08AD4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56EC76C6" w14:textId="7C9CEEB2" w:rsidR="008A398F" w:rsidRPr="001C260C" w:rsidRDefault="008A398F" w:rsidP="008A398F">
      <w:pPr>
        <w:pStyle w:val="Noga"/>
        <w:spacing w:line="0" w:lineRule="atLeast"/>
        <w:rPr>
          <w:rFonts w:cs="Arial"/>
          <w:sz w:val="22"/>
        </w:rPr>
      </w:pPr>
      <w:r w:rsidRPr="001C260C">
        <w:rPr>
          <w:rFonts w:cs="Arial"/>
          <w:b/>
          <w:sz w:val="22"/>
          <w:lang w:eastAsia="sl-SI"/>
        </w:rPr>
        <w:t xml:space="preserve">OSNOVNI POSEL: </w:t>
      </w:r>
      <w:r w:rsidRPr="001C260C">
        <w:rPr>
          <w:rFonts w:cs="Arial"/>
          <w:sz w:val="22"/>
          <w:lang w:eastAsia="sl-SI"/>
        </w:rPr>
        <w:t xml:space="preserve">obveznost naročnika zavarovanja za dobro izvedbo njegovih pogodbenih obveznosti </w:t>
      </w:r>
      <w:r w:rsidRPr="001C260C">
        <w:rPr>
          <w:rFonts w:cs="Arial"/>
          <w:b/>
          <w:bCs/>
          <w:sz w:val="22"/>
          <w:lang w:eastAsia="sl-SI"/>
        </w:rPr>
        <w:t xml:space="preserve">iz </w:t>
      </w:r>
      <w:r>
        <w:rPr>
          <w:rFonts w:cs="Arial"/>
          <w:b/>
          <w:bCs/>
          <w:sz w:val="22"/>
          <w:lang w:eastAsia="sl-SI"/>
        </w:rPr>
        <w:t xml:space="preserve">Krovne pogodbe </w:t>
      </w:r>
      <w:r w:rsidRPr="001C260C">
        <w:rPr>
          <w:rFonts w:cs="Arial"/>
          <w:b/>
          <w:bCs/>
          <w:sz w:val="22"/>
          <w:lang w:eastAsia="sl-SI"/>
        </w:rPr>
        <w:t xml:space="preserve">št. </w:t>
      </w:r>
      <w:r>
        <w:rPr>
          <w:rFonts w:cs="Arial"/>
          <w:b/>
          <w:bCs/>
          <w:sz w:val="22"/>
          <w:lang w:eastAsia="sl-SI"/>
        </w:rPr>
        <w:t>S</w:t>
      </w:r>
      <w:r w:rsidRPr="001C260C">
        <w:rPr>
          <w:rFonts w:cs="Arial"/>
          <w:b/>
          <w:bCs/>
          <w:sz w:val="22"/>
          <w:lang w:eastAsia="sl-SI"/>
        </w:rPr>
        <w:t>EC 202</w:t>
      </w:r>
      <w:r w:rsidR="6DE6580C" w:rsidRPr="23B835C0">
        <w:rPr>
          <w:rFonts w:cs="Arial"/>
          <w:b/>
          <w:bCs/>
          <w:sz w:val="22"/>
          <w:lang w:eastAsia="sl-SI"/>
        </w:rPr>
        <w:t>6</w:t>
      </w:r>
      <w:r w:rsidRPr="001C260C">
        <w:rPr>
          <w:rFonts w:cs="Arial"/>
          <w:b/>
          <w:bCs/>
          <w:sz w:val="22"/>
          <w:lang w:eastAsia="sl-SI"/>
        </w:rPr>
        <w:t xml:space="preserve"> </w:t>
      </w:r>
      <w:r w:rsidRPr="008A398F">
        <w:rPr>
          <w:rFonts w:cs="Arial"/>
          <w:b/>
          <w:bCs/>
          <w:sz w:val="22"/>
          <w:lang w:eastAsia="sl-SI"/>
        </w:rPr>
        <w:t xml:space="preserve">Storitve sečnje in spravila lesa v državnih gozdovih v upravljanju družbe </w:t>
      </w:r>
      <w:proofErr w:type="spellStart"/>
      <w:r w:rsidRPr="008A398F">
        <w:rPr>
          <w:rFonts w:cs="Arial"/>
          <w:b/>
          <w:bCs/>
          <w:sz w:val="22"/>
          <w:lang w:eastAsia="sl-SI"/>
        </w:rPr>
        <w:t>SiDG</w:t>
      </w:r>
      <w:proofErr w:type="spellEnd"/>
      <w:r w:rsidRPr="008A398F">
        <w:rPr>
          <w:rFonts w:cs="Arial"/>
          <w:b/>
          <w:bCs/>
          <w:sz w:val="22"/>
          <w:lang w:eastAsia="sl-SI"/>
        </w:rPr>
        <w:t>, za kategorijo</w:t>
      </w:r>
      <w:r>
        <w:rPr>
          <w:rStyle w:val="Sprotnaopomba-sklic"/>
          <w:rFonts w:cs="Arial"/>
          <w:b/>
          <w:bCs/>
          <w:lang w:eastAsia="sl-SI"/>
        </w:rPr>
        <w:footnoteReference w:id="7"/>
      </w:r>
      <w:r>
        <w:rPr>
          <w:rFonts w:cs="Arial"/>
          <w:b/>
          <w:bCs/>
          <w:sz w:val="22"/>
          <w:lang w:eastAsia="sl-SI"/>
        </w:rPr>
        <w:t xml:space="preserve"> ______</w:t>
      </w:r>
      <w:r w:rsidRPr="00CB6B81">
        <w:rPr>
          <w:rFonts w:cs="Arial"/>
          <w:sz w:val="22"/>
        </w:rPr>
        <w:t>in</w:t>
      </w:r>
      <w:r w:rsidRPr="001C260C">
        <w:rPr>
          <w:rFonts w:cs="Arial"/>
          <w:b/>
          <w:bCs/>
          <w:sz w:val="22"/>
        </w:rPr>
        <w:t xml:space="preserve"> </w:t>
      </w:r>
      <w:r w:rsidRPr="001C260C">
        <w:rPr>
          <w:rFonts w:cs="Arial"/>
          <w:sz w:val="22"/>
          <w:lang w:eastAsia="sl-SI"/>
        </w:rPr>
        <w:t>vsake</w:t>
      </w:r>
      <w:r>
        <w:rPr>
          <w:rFonts w:cs="Arial"/>
          <w:sz w:val="22"/>
          <w:lang w:eastAsia="sl-SI"/>
        </w:rPr>
        <w:t>ga naročila sklenjenega na podlagi krovne pogodbe</w:t>
      </w:r>
    </w:p>
    <w:p w14:paraId="48957F0B" w14:textId="77777777" w:rsidR="008A398F" w:rsidRPr="001C260C" w:rsidRDefault="008A398F" w:rsidP="008A398F">
      <w:pPr>
        <w:pStyle w:val="Noga"/>
        <w:spacing w:line="0" w:lineRule="atLeast"/>
        <w:rPr>
          <w:rFonts w:cs="Arial"/>
          <w:sz w:val="22"/>
          <w:lang w:eastAsia="sl-SI"/>
        </w:rPr>
      </w:pPr>
    </w:p>
    <w:p w14:paraId="2A379F2A" w14:textId="55F25FFC"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ZNESEK  V EUR</w:t>
      </w:r>
      <w:r w:rsidR="00E4660F">
        <w:rPr>
          <w:rStyle w:val="Sprotnaopomba-sklic"/>
          <w:rFonts w:cs="Arial"/>
          <w:b/>
          <w:lang w:eastAsia="sl-SI"/>
        </w:rPr>
        <w:footnoteReference w:id="8"/>
      </w:r>
      <w:r w:rsidRPr="001C260C">
        <w:rPr>
          <w:rFonts w:cs="Arial"/>
          <w:b/>
          <w:sz w:val="22"/>
          <w:lang w:eastAsia="sl-SI"/>
        </w:rPr>
        <w:t xml:space="preserve">: </w:t>
      </w:r>
      <w:r w:rsidR="00E4660F">
        <w:rPr>
          <w:rFonts w:cs="Arial"/>
          <w:b/>
          <w:sz w:val="22"/>
          <w:lang w:eastAsia="sl-SI"/>
        </w:rPr>
        <w:t>__________</w:t>
      </w:r>
      <w:r w:rsidRPr="001C260C">
        <w:rPr>
          <w:rFonts w:cs="Arial"/>
          <w:b/>
          <w:bCs/>
          <w:sz w:val="22"/>
          <w:lang w:eastAsia="sl-SI"/>
        </w:rPr>
        <w:t xml:space="preserve"> EUR</w:t>
      </w:r>
      <w:r w:rsidRPr="001C260C">
        <w:rPr>
          <w:rFonts w:cs="Arial"/>
          <w:sz w:val="22"/>
          <w:lang w:eastAsia="sl-SI"/>
        </w:rPr>
        <w:t xml:space="preserve"> </w:t>
      </w:r>
      <w:r w:rsidRPr="001C260C">
        <w:rPr>
          <w:rFonts w:cs="Arial"/>
          <w:i/>
          <w:sz w:val="22"/>
          <w:lang w:eastAsia="sl-SI"/>
        </w:rPr>
        <w:t>( tisoč 00/100 EUR)</w:t>
      </w:r>
    </w:p>
    <w:p w14:paraId="32E1E3C1"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1EEB2042"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LISTINE, KI JIH JE POLEG IZJAVE TREBA PRILOŽITI ZAHTEVI ZA PLAČILO IN SE IZRECNO ZAHTEVAJO V SPODNJEM BESEDILU:</w:t>
      </w:r>
      <w:r w:rsidRPr="001C260C">
        <w:rPr>
          <w:rFonts w:cs="Arial"/>
          <w:bCs/>
          <w:sz w:val="22"/>
          <w:lang w:eastAsia="sl-SI"/>
        </w:rPr>
        <w:t xml:space="preserve"> (</w:t>
      </w:r>
      <w:r w:rsidRPr="001C260C">
        <w:rPr>
          <w:rFonts w:cs="Arial"/>
          <w:sz w:val="22"/>
          <w:lang w:eastAsia="sl-SI"/>
        </w:rPr>
        <w:t>nobena)</w:t>
      </w:r>
    </w:p>
    <w:p w14:paraId="3D413FD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0B3B2055"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JEZIK V ZAHTEVANIH LISTINAH:</w:t>
      </w:r>
      <w:r w:rsidRPr="001C260C">
        <w:rPr>
          <w:rFonts w:cs="Arial"/>
          <w:sz w:val="22"/>
          <w:lang w:eastAsia="sl-SI"/>
        </w:rPr>
        <w:t xml:space="preserve"> slovenski</w:t>
      </w:r>
    </w:p>
    <w:p w14:paraId="76540EB4"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11C50794"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rPr>
      </w:pPr>
      <w:r w:rsidRPr="001C260C">
        <w:rPr>
          <w:rFonts w:cs="Arial"/>
          <w:b/>
          <w:sz w:val="22"/>
          <w:lang w:eastAsia="sl-SI"/>
        </w:rPr>
        <w:t>OBLIKA PREDLOŽITVE:</w:t>
      </w:r>
      <w:r w:rsidRPr="001C260C">
        <w:rPr>
          <w:rFonts w:cs="Arial"/>
          <w:sz w:val="22"/>
          <w:lang w:eastAsia="sl-SI"/>
        </w:rPr>
        <w:t xml:space="preserve"> </w:t>
      </w:r>
      <w:r w:rsidRPr="001C260C">
        <w:rPr>
          <w:rFonts w:cs="Arial"/>
          <w:sz w:val="22"/>
        </w:rPr>
        <w:t xml:space="preserve">papirni obliki s priporočeno pošto ali katerokoli obliko hitre pošte ali osebno ali v elektronski obliki po SWIFT sistemu na naslov </w:t>
      </w:r>
      <w:r w:rsidRPr="001C260C">
        <w:rPr>
          <w:rFonts w:cs="Arial"/>
          <w:sz w:val="22"/>
        </w:rPr>
        <w:fldChar w:fldCharType="begin">
          <w:ffData>
            <w:name w:val="Besedilo2"/>
            <w:enabled/>
            <w:calcOnExit w:val="0"/>
            <w:textInput/>
          </w:ffData>
        </w:fldChar>
      </w:r>
      <w:r w:rsidRPr="001C260C">
        <w:rPr>
          <w:rFonts w:cs="Arial"/>
          <w:sz w:val="22"/>
        </w:rPr>
        <w:instrText xml:space="preserve"> FORMTEXT </w:instrText>
      </w:r>
      <w:r w:rsidRPr="001C260C">
        <w:rPr>
          <w:rFonts w:cs="Arial"/>
          <w:sz w:val="22"/>
        </w:rPr>
      </w:r>
      <w:r w:rsidRPr="001C260C">
        <w:rPr>
          <w:rFonts w:cs="Arial"/>
          <w:sz w:val="22"/>
        </w:rPr>
        <w:fldChar w:fldCharType="separate"/>
      </w:r>
      <w:r w:rsidRPr="001C260C">
        <w:rPr>
          <w:rFonts w:cs="Arial"/>
          <w:sz w:val="22"/>
        </w:rPr>
        <w:t> </w:t>
      </w:r>
      <w:r w:rsidRPr="001C260C">
        <w:rPr>
          <w:rFonts w:cs="Arial"/>
          <w:sz w:val="22"/>
        </w:rPr>
        <w:t> </w:t>
      </w:r>
      <w:r w:rsidRPr="001C260C">
        <w:rPr>
          <w:rFonts w:cs="Arial"/>
          <w:sz w:val="22"/>
        </w:rPr>
        <w:t> </w:t>
      </w:r>
      <w:r w:rsidRPr="001C260C">
        <w:rPr>
          <w:rFonts w:cs="Arial"/>
          <w:sz w:val="22"/>
        </w:rPr>
        <w:t> </w:t>
      </w:r>
      <w:r w:rsidRPr="001C260C">
        <w:rPr>
          <w:rFonts w:cs="Arial"/>
          <w:sz w:val="22"/>
        </w:rPr>
        <w:t> </w:t>
      </w:r>
      <w:r w:rsidRPr="001C260C">
        <w:rPr>
          <w:rFonts w:cs="Arial"/>
          <w:sz w:val="22"/>
        </w:rPr>
        <w:fldChar w:fldCharType="end"/>
      </w:r>
      <w:r w:rsidRPr="001C260C">
        <w:rPr>
          <w:rFonts w:cs="Arial"/>
          <w:sz w:val="22"/>
        </w:rPr>
        <w:t xml:space="preserve"> (navede se SWIFT naslova garanta)</w:t>
      </w:r>
    </w:p>
    <w:p w14:paraId="4EC079BA"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490AC0E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KRAJ PREDLOŽITVE:</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97C3E0"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sz w:val="22"/>
          <w:lang w:eastAsia="sl-SI"/>
        </w:rPr>
        <w:t xml:space="preserve">  </w:t>
      </w:r>
    </w:p>
    <w:p w14:paraId="25422D50" w14:textId="52D5932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 xml:space="preserve">DATUM VELJAVNOSTI: do </w:t>
      </w:r>
      <w:r>
        <w:rPr>
          <w:rFonts w:cs="Arial"/>
          <w:b/>
          <w:sz w:val="22"/>
          <w:lang w:eastAsia="sl-SI"/>
        </w:rPr>
        <w:t>01</w:t>
      </w:r>
      <w:r w:rsidRPr="001C260C">
        <w:rPr>
          <w:rFonts w:cs="Arial"/>
          <w:b/>
          <w:sz w:val="22"/>
          <w:lang w:eastAsia="sl-SI"/>
        </w:rPr>
        <w:t>.0</w:t>
      </w:r>
      <w:r>
        <w:rPr>
          <w:rFonts w:cs="Arial"/>
          <w:b/>
          <w:sz w:val="22"/>
          <w:lang w:eastAsia="sl-SI"/>
        </w:rPr>
        <w:t>5</w:t>
      </w:r>
      <w:r w:rsidRPr="001C260C">
        <w:rPr>
          <w:rFonts w:cs="Arial"/>
          <w:b/>
          <w:sz w:val="22"/>
          <w:lang w:eastAsia="sl-SI"/>
        </w:rPr>
        <w:t>.20</w:t>
      </w:r>
      <w:r w:rsidR="00E4660F">
        <w:rPr>
          <w:rFonts w:cs="Arial"/>
          <w:b/>
          <w:sz w:val="22"/>
          <w:lang w:eastAsia="sl-SI"/>
        </w:rPr>
        <w:t>31</w:t>
      </w:r>
      <w:r w:rsidRPr="001C260C">
        <w:rPr>
          <w:rFonts w:cs="Arial"/>
          <w:sz w:val="22"/>
          <w:lang w:eastAsia="sl-SI"/>
        </w:rPr>
        <w:t xml:space="preserve"> </w:t>
      </w:r>
      <w:r w:rsidRPr="001C260C">
        <w:rPr>
          <w:rFonts w:cs="Arial"/>
          <w:i/>
          <w:sz w:val="22"/>
          <w:lang w:eastAsia="sl-SI"/>
        </w:rPr>
        <w:t>(vpiše se datum zapadlosti zavarovanja)</w:t>
      </w:r>
    </w:p>
    <w:p w14:paraId="76D10DB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4D08BD90"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b/>
          <w:sz w:val="22"/>
          <w:lang w:eastAsia="sl-SI"/>
        </w:rPr>
        <w:t>STRANKA, KI MORA PLAČATI STROŠKE:</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ime naročnika zavarovanja, tj. ponudnika v postopku javnega naročanja)</w:t>
      </w:r>
    </w:p>
    <w:p w14:paraId="635D1640"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p>
    <w:p w14:paraId="052B8665" w14:textId="77777777" w:rsidR="008A398F" w:rsidRPr="001C260C" w:rsidRDefault="008A398F" w:rsidP="008A398F">
      <w:pPr>
        <w:spacing w:line="0" w:lineRule="atLeast"/>
        <w:rPr>
          <w:rFonts w:cs="Arial"/>
          <w:sz w:val="22"/>
          <w:lang w:eastAsia="sl-SI"/>
        </w:rPr>
      </w:pPr>
      <w:r w:rsidRPr="001C260C">
        <w:rPr>
          <w:rFonts w:cs="Arial"/>
          <w:sz w:val="22"/>
          <w:lang w:eastAsia="sl-SI"/>
        </w:rPr>
        <w:t xml:space="preserve">Kot garant se s tem zavarovanjem nepreklicno zavezujemo, da bomo brezpogojno, na prvi pisni poziv upravičenca, in ne glede na kakršen koli ugovor naročnika, upravičencu izplačali katerikoli znesek do višine zneska zavarovanja, ko upravičenec predloži ustrezno zahtevo za </w:t>
      </w:r>
      <w:r w:rsidRPr="001C260C">
        <w:rPr>
          <w:rFonts w:cs="Arial"/>
          <w:sz w:val="22"/>
          <w:lang w:eastAsia="sl-SI"/>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(navedba konkretnih kršitev pogodbenih obveznosti).</w:t>
      </w:r>
    </w:p>
    <w:p w14:paraId="71CF8ECE" w14:textId="77777777" w:rsidR="008A398F" w:rsidRPr="001C260C" w:rsidRDefault="008A398F" w:rsidP="008A398F">
      <w:pPr>
        <w:spacing w:line="0" w:lineRule="atLeast"/>
        <w:rPr>
          <w:rFonts w:cs="Arial"/>
          <w:sz w:val="22"/>
          <w:lang w:eastAsia="sl-SI"/>
        </w:rPr>
      </w:pPr>
    </w:p>
    <w:p w14:paraId="42A664EE" w14:textId="3DD49316" w:rsidR="008A398F" w:rsidRPr="001C260C" w:rsidRDefault="008A398F" w:rsidP="008A398F">
      <w:pPr>
        <w:spacing w:line="0" w:lineRule="atLeast"/>
        <w:rPr>
          <w:rFonts w:cs="Arial"/>
          <w:sz w:val="22"/>
          <w:lang w:eastAsia="sl-SI"/>
        </w:rPr>
      </w:pPr>
      <w:r w:rsidRPr="001C260C">
        <w:rPr>
          <w:rFonts w:cs="Arial"/>
          <w:sz w:val="22"/>
          <w:lang w:eastAsia="sl-SI"/>
        </w:rPr>
        <w:t>Zavarovanje/garancija se unovči v višini, kot bo upravičencu nastala terjatev, škoda, regresna terjatev, pogodbena kazen ali druga terjatev (torej lahko tudi le v delnem znesku od celotn</w:t>
      </w:r>
      <w:r w:rsidR="00E4660F">
        <w:rPr>
          <w:rFonts w:cs="Arial"/>
          <w:sz w:val="22"/>
          <w:lang w:eastAsia="sl-SI"/>
        </w:rPr>
        <w:t>ega zneska zavarovanja</w:t>
      </w:r>
      <w:r w:rsidRPr="001C260C">
        <w:rPr>
          <w:rFonts w:cs="Arial"/>
          <w:sz w:val="22"/>
          <w:lang w:eastAsia="sl-SI"/>
        </w:rPr>
        <w:t>).</w:t>
      </w:r>
    </w:p>
    <w:p w14:paraId="047ACE1D" w14:textId="77777777" w:rsidR="008A398F" w:rsidRPr="001C260C" w:rsidRDefault="008A398F" w:rsidP="008A398F">
      <w:pPr>
        <w:spacing w:line="0" w:lineRule="atLeast"/>
        <w:rPr>
          <w:rFonts w:cs="Arial"/>
          <w:sz w:val="22"/>
          <w:lang w:eastAsia="sl-SI"/>
        </w:rPr>
      </w:pPr>
    </w:p>
    <w:p w14:paraId="7641E53B" w14:textId="77777777" w:rsidR="008A398F" w:rsidRPr="001C260C" w:rsidRDefault="008A398F" w:rsidP="008A398F">
      <w:pPr>
        <w:rPr>
          <w:rFonts w:cs="Arial"/>
          <w:sz w:val="22"/>
          <w:lang w:eastAsia="sl-SI"/>
        </w:rPr>
      </w:pPr>
      <w:r w:rsidRPr="001C260C">
        <w:rPr>
          <w:rFonts w:cs="Arial"/>
          <w:sz w:val="22"/>
          <w:lang w:eastAsia="sl-SI"/>
        </w:rPr>
        <w:t>Katerokoli zahtevo za plačilo na osnovi tega zavarovanja moramo prejeti znotraj obdobja veljavnosti zavarovanja v zgoraj navedenem kraju predložitve.</w:t>
      </w:r>
    </w:p>
    <w:p w14:paraId="5903F933" w14:textId="77777777" w:rsidR="008A398F" w:rsidRPr="001C260C" w:rsidRDefault="008A398F" w:rsidP="008A398F">
      <w:pPr>
        <w:rPr>
          <w:rFonts w:cs="Arial"/>
          <w:sz w:val="22"/>
          <w:lang w:eastAsia="sl-SI"/>
        </w:rPr>
      </w:pPr>
    </w:p>
    <w:p w14:paraId="087C019B" w14:textId="77777777" w:rsidR="008A398F" w:rsidRPr="001C260C" w:rsidRDefault="008A398F" w:rsidP="008A398F">
      <w:pPr>
        <w:rPr>
          <w:rFonts w:cs="Arial"/>
          <w:sz w:val="22"/>
          <w:lang w:eastAsia="sl-SI"/>
        </w:rPr>
      </w:pPr>
      <w:r w:rsidRPr="001C260C">
        <w:rPr>
          <w:rFonts w:cs="Arial"/>
          <w:sz w:val="22"/>
          <w:lang w:eastAsia="sl-SI"/>
        </w:rPr>
        <w:t>Morebitne spore v zvezi s tem zavarovanjem rešuje stvarno pristojno sodišče v Ljubljani po slovenskem pravu.</w:t>
      </w:r>
    </w:p>
    <w:p w14:paraId="18565640" w14:textId="77777777" w:rsidR="008A398F" w:rsidRPr="001C260C" w:rsidRDefault="008A398F" w:rsidP="008A398F">
      <w:pPr>
        <w:rPr>
          <w:rFonts w:cs="Arial"/>
          <w:sz w:val="22"/>
          <w:lang w:eastAsia="sl-SI"/>
        </w:rPr>
      </w:pPr>
    </w:p>
    <w:p w14:paraId="43379EE8" w14:textId="77777777" w:rsidR="008A398F" w:rsidRPr="001C260C" w:rsidRDefault="008A398F" w:rsidP="008A398F">
      <w:pPr>
        <w:rPr>
          <w:rFonts w:cs="Arial"/>
          <w:sz w:val="22"/>
          <w:lang w:eastAsia="sl-SI"/>
        </w:rPr>
      </w:pPr>
      <w:r w:rsidRPr="001C260C">
        <w:rPr>
          <w:rFonts w:cs="Arial"/>
          <w:sz w:val="22"/>
          <w:lang w:eastAsia="sl-SI"/>
        </w:rPr>
        <w:t>Za to zavarovanje veljajo Enotna pravila za garancije na poziv (EPGP) revizija iz leta 2010, izdana pri MTZ pod št. 758.</w:t>
      </w:r>
    </w:p>
    <w:p w14:paraId="47D7F2F6" w14:textId="77777777" w:rsidR="008A398F" w:rsidRPr="001C260C" w:rsidRDefault="008A398F" w:rsidP="008A398F">
      <w:pPr>
        <w:rPr>
          <w:rFonts w:cs="Arial"/>
          <w:sz w:val="22"/>
          <w:lang w:eastAsia="sl-SI"/>
        </w:rPr>
      </w:pPr>
    </w:p>
    <w:p w14:paraId="4290A88D" w14:textId="77777777" w:rsidR="008A398F" w:rsidRPr="001C260C" w:rsidRDefault="008A398F" w:rsidP="008A398F">
      <w:pPr>
        <w:spacing w:line="0" w:lineRule="atLeast"/>
        <w:rPr>
          <w:rFonts w:cs="Arial"/>
          <w:sz w:val="22"/>
          <w:lang w:eastAsia="sl-SI"/>
        </w:rPr>
      </w:pPr>
    </w:p>
    <w:p w14:paraId="429EF341" w14:textId="77777777" w:rsidR="008A398F" w:rsidRPr="001C260C" w:rsidRDefault="008A398F" w:rsidP="008A398F">
      <w:pPr>
        <w:spacing w:line="0" w:lineRule="atLeast"/>
        <w:rPr>
          <w:rFonts w:cs="Arial"/>
          <w:sz w:val="22"/>
          <w:lang w:eastAsia="sl-SI"/>
        </w:rPr>
      </w:pPr>
    </w:p>
    <w:p w14:paraId="66E6C9C5" w14:textId="77777777" w:rsidR="008A398F" w:rsidRPr="001C260C" w:rsidRDefault="008A398F" w:rsidP="008A398F">
      <w:pPr>
        <w:spacing w:line="0" w:lineRule="atLeast"/>
        <w:rPr>
          <w:rFonts w:cs="Arial"/>
          <w:sz w:val="22"/>
          <w:lang w:eastAsia="sl-SI"/>
        </w:rPr>
      </w:pPr>
    </w:p>
    <w:p w14:paraId="3ED77D82" w14:textId="77777777" w:rsidR="008A398F" w:rsidRPr="001C260C" w:rsidRDefault="008A398F" w:rsidP="008A398F">
      <w:pPr>
        <w:spacing w:line="0" w:lineRule="atLeast"/>
        <w:rPr>
          <w:rFonts w:cs="Arial"/>
          <w:sz w:val="22"/>
          <w:lang w:eastAsia="sl-SI"/>
        </w:rPr>
      </w:pPr>
    </w:p>
    <w:p w14:paraId="6821F933" w14:textId="77777777" w:rsidR="008A398F" w:rsidRDefault="008A398F" w:rsidP="00F053AA"/>
    <w:p w14:paraId="64372C61" w14:textId="77777777" w:rsidR="002067F6" w:rsidRDefault="002067F6" w:rsidP="00F053AA"/>
    <w:p w14:paraId="290CD8AD" w14:textId="77777777" w:rsidR="002067F6" w:rsidRDefault="002067F6" w:rsidP="00F053AA"/>
    <w:p w14:paraId="1399EC61" w14:textId="77777777" w:rsidR="002067F6" w:rsidRDefault="002067F6" w:rsidP="00F053AA"/>
    <w:p w14:paraId="1902E20E" w14:textId="77777777" w:rsidR="002067F6" w:rsidRDefault="002067F6" w:rsidP="00F053AA"/>
    <w:p w14:paraId="032A3C86" w14:textId="77777777" w:rsidR="002067F6" w:rsidRDefault="002067F6" w:rsidP="00F053AA"/>
    <w:p w14:paraId="6E2604C6" w14:textId="77777777" w:rsidR="002067F6" w:rsidRDefault="002067F6" w:rsidP="00F053AA"/>
    <w:p w14:paraId="577D2EF5" w14:textId="77777777" w:rsidR="002067F6" w:rsidRDefault="002067F6" w:rsidP="00F053AA"/>
    <w:p w14:paraId="47ADA88B" w14:textId="77777777" w:rsidR="002067F6" w:rsidRDefault="002067F6" w:rsidP="00F053AA"/>
    <w:p w14:paraId="4AD58F8D" w14:textId="77777777" w:rsidR="002067F6" w:rsidRDefault="002067F6" w:rsidP="00F053AA"/>
    <w:p w14:paraId="2009208E" w14:textId="77777777" w:rsidR="002067F6" w:rsidRDefault="002067F6" w:rsidP="00F053AA"/>
    <w:p w14:paraId="46E375EE" w14:textId="77777777" w:rsidR="002067F6" w:rsidRDefault="002067F6" w:rsidP="00F053AA"/>
    <w:p w14:paraId="11A6DCDF" w14:textId="77777777" w:rsidR="002067F6" w:rsidRDefault="002067F6" w:rsidP="00F053AA"/>
    <w:p w14:paraId="0316B6D8" w14:textId="77777777" w:rsidR="002067F6" w:rsidRDefault="002067F6" w:rsidP="00F053AA"/>
    <w:p w14:paraId="28C74BE1" w14:textId="77777777" w:rsidR="002067F6" w:rsidRDefault="002067F6" w:rsidP="00F053AA"/>
    <w:p w14:paraId="7EEE40A2" w14:textId="77777777" w:rsidR="002067F6" w:rsidRDefault="002067F6" w:rsidP="00F053AA"/>
    <w:p w14:paraId="50094F10" w14:textId="77777777" w:rsidR="002067F6" w:rsidRDefault="002067F6" w:rsidP="00F053AA"/>
    <w:p w14:paraId="599AAEA0" w14:textId="77777777" w:rsidR="002067F6" w:rsidRDefault="002067F6" w:rsidP="00F053AA"/>
    <w:p w14:paraId="4EE9AD99" w14:textId="77777777" w:rsidR="002067F6" w:rsidRDefault="002067F6" w:rsidP="00F053AA"/>
    <w:p w14:paraId="55E0697F" w14:textId="77777777" w:rsidR="002067F6" w:rsidRDefault="002067F6" w:rsidP="00F053AA"/>
    <w:p w14:paraId="26095248" w14:textId="77777777" w:rsidR="002067F6" w:rsidRDefault="002067F6" w:rsidP="00F053AA"/>
    <w:p w14:paraId="61526741" w14:textId="77777777" w:rsidR="002067F6" w:rsidRDefault="002067F6" w:rsidP="00F053AA"/>
    <w:p w14:paraId="6AD33040" w14:textId="77777777" w:rsidR="002067F6" w:rsidRDefault="002067F6" w:rsidP="00F053AA"/>
    <w:p w14:paraId="66290875" w14:textId="77777777" w:rsidR="002067F6" w:rsidRDefault="002067F6" w:rsidP="00F053AA"/>
    <w:p w14:paraId="717E3BC0" w14:textId="77777777" w:rsidR="002067F6" w:rsidRDefault="002067F6" w:rsidP="00F053AA"/>
    <w:p w14:paraId="7C088BD6" w14:textId="77777777" w:rsidR="002067F6" w:rsidRDefault="002067F6" w:rsidP="00F053AA"/>
    <w:p w14:paraId="09A9AB2E" w14:textId="77777777" w:rsidR="002067F6" w:rsidRDefault="002067F6" w:rsidP="00F053AA"/>
    <w:p w14:paraId="3D6C21CF" w14:textId="77777777" w:rsidR="002067F6" w:rsidRDefault="002067F6" w:rsidP="00F053AA"/>
    <w:p w14:paraId="64B0D5AD" w14:textId="77777777" w:rsidR="002067F6" w:rsidRDefault="002067F6" w:rsidP="00F053AA"/>
    <w:p w14:paraId="3E5F80F8" w14:textId="77777777" w:rsidR="002067F6" w:rsidRDefault="002067F6" w:rsidP="00F053AA"/>
    <w:p w14:paraId="1CF480F6" w14:textId="77777777" w:rsidR="002067F6" w:rsidRDefault="002067F6" w:rsidP="00F053AA"/>
    <w:p w14:paraId="09FAA5E2" w14:textId="5EE5D4F1" w:rsidR="23B835C0" w:rsidRDefault="23B835C0"/>
    <w:p w14:paraId="4CC06BEC" w14:textId="3191B524" w:rsidR="23B835C0" w:rsidRDefault="23B835C0"/>
    <w:p w14:paraId="45D6AE3E" w14:textId="4279CF6A" w:rsidR="002067F6" w:rsidRPr="002067F6" w:rsidRDefault="002067F6" w:rsidP="002067F6">
      <w:pPr>
        <w:keepNext/>
        <w:keepLines/>
        <w:spacing w:before="120"/>
        <w:jc w:val="center"/>
        <w:outlineLvl w:val="2"/>
        <w:rPr>
          <w:rFonts w:cs="Arial"/>
          <w:b/>
          <w:bCs/>
          <w:kern w:val="28"/>
          <w:sz w:val="22"/>
          <w:lang w:eastAsia="sl-SI"/>
        </w:rPr>
      </w:pPr>
      <w:bookmarkStart w:id="218" w:name="_Toc199957226"/>
      <w:r w:rsidRPr="002067F6">
        <w:rPr>
          <w:rFonts w:cs="Arial"/>
          <w:b/>
          <w:bCs/>
          <w:kern w:val="28"/>
          <w:sz w:val="22"/>
          <w:lang w:eastAsia="sl-SI"/>
        </w:rPr>
        <w:t>IZJAVA NA PODLAGI SKLEPA SVETA EU</w:t>
      </w:r>
      <w:bookmarkEnd w:id="218"/>
    </w:p>
    <w:p w14:paraId="1B574342" w14:textId="77777777" w:rsidR="002067F6" w:rsidRPr="002067F6" w:rsidRDefault="002067F6" w:rsidP="002067F6">
      <w:pPr>
        <w:spacing w:line="312" w:lineRule="auto"/>
        <w:rPr>
          <w:rFonts w:eastAsia="Times New Roman" w:cs="Arial"/>
          <w:b/>
          <w:bCs/>
          <w:sz w:val="22"/>
          <w:lang w:eastAsia="sl-SI"/>
        </w:rPr>
      </w:pPr>
    </w:p>
    <w:p w14:paraId="27717F82" w14:textId="77777777" w:rsidR="002067F6" w:rsidRPr="002067F6" w:rsidRDefault="002067F6" w:rsidP="002067F6">
      <w:pPr>
        <w:spacing w:line="312" w:lineRule="auto"/>
        <w:rPr>
          <w:rFonts w:eastAsia="Times New Roman" w:cs="Arial"/>
          <w:b/>
          <w:bCs/>
          <w:sz w:val="22"/>
          <w:lang w:eastAsia="sl-SI"/>
        </w:rPr>
      </w:pPr>
    </w:p>
    <w:p w14:paraId="3F4A9DD0" w14:textId="77777777" w:rsidR="002067F6" w:rsidRPr="002067F6" w:rsidRDefault="002067F6" w:rsidP="002067F6">
      <w:pPr>
        <w:spacing w:line="312" w:lineRule="auto"/>
        <w:rPr>
          <w:rFonts w:eastAsia="Times New Roman" w:cs="Arial"/>
          <w:b/>
          <w:bCs/>
          <w:sz w:val="22"/>
          <w:lang w:eastAsia="sl-SI"/>
        </w:rPr>
      </w:pPr>
    </w:p>
    <w:p w14:paraId="5AE88AB5" w14:textId="490E2913" w:rsidR="002067F6" w:rsidRPr="002067F6" w:rsidRDefault="002067F6" w:rsidP="002067F6">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261E27CF" w14:textId="77777777" w:rsidR="002067F6" w:rsidRPr="002067F6" w:rsidRDefault="002067F6" w:rsidP="002067F6">
      <w:pPr>
        <w:spacing w:line="312" w:lineRule="auto"/>
        <w:rPr>
          <w:rFonts w:eastAsia="Times New Roman" w:cs="Arial"/>
          <w:b/>
          <w:bCs/>
          <w:sz w:val="22"/>
          <w:lang w:eastAsia="sl-SI"/>
        </w:rPr>
      </w:pPr>
    </w:p>
    <w:p w14:paraId="6DE9F2CF" w14:textId="77777777" w:rsidR="002067F6" w:rsidRPr="002067F6" w:rsidRDefault="002067F6" w:rsidP="002067F6">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4314DB65" w14:textId="77777777" w:rsidR="002067F6" w:rsidRPr="002067F6" w:rsidRDefault="002067F6" w:rsidP="002067F6">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1231969F" w14:textId="77777777" w:rsidR="002067F6" w:rsidRPr="002067F6" w:rsidRDefault="002067F6" w:rsidP="002067F6">
      <w:pPr>
        <w:spacing w:line="312" w:lineRule="auto"/>
        <w:rPr>
          <w:rFonts w:eastAsia="Times New Roman" w:cs="Arial"/>
          <w:sz w:val="22"/>
          <w:lang w:eastAsia="sl-SI"/>
        </w:rPr>
      </w:pPr>
    </w:p>
    <w:p w14:paraId="136C1EF1" w14:textId="77777777" w:rsidR="002067F6" w:rsidRPr="002067F6" w:rsidRDefault="002067F6" w:rsidP="002067F6">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35EBBA79" w14:textId="77777777" w:rsidR="002067F6" w:rsidRPr="002067F6" w:rsidRDefault="002067F6" w:rsidP="002067F6">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2F5D9344" w14:textId="77777777" w:rsidR="002067F6" w:rsidRPr="002067F6" w:rsidRDefault="002067F6" w:rsidP="002067F6">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33E77357" w14:textId="77777777" w:rsidR="002067F6" w:rsidRPr="002067F6" w:rsidRDefault="002067F6" w:rsidP="002067F6">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5140B010" w14:textId="77777777" w:rsidR="002067F6" w:rsidRPr="002067F6" w:rsidRDefault="002067F6" w:rsidP="002067F6">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39AF3F63" w14:textId="77777777" w:rsidR="002067F6" w:rsidRPr="002067F6" w:rsidRDefault="002067F6" w:rsidP="002067F6">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131F902F" w14:textId="77777777" w:rsidR="002067F6" w:rsidRPr="002067F6" w:rsidRDefault="002067F6" w:rsidP="002067F6">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7EEF5927" w14:textId="77777777" w:rsidR="002067F6" w:rsidRPr="002067F6" w:rsidRDefault="002067F6" w:rsidP="00F053AA">
      <w:pPr>
        <w:rPr>
          <w:rFonts w:cs="Arial"/>
          <w:sz w:val="22"/>
        </w:rPr>
      </w:pPr>
    </w:p>
    <w:p w14:paraId="0DF22DB3" w14:textId="77777777" w:rsidR="002067F6" w:rsidRPr="002067F6" w:rsidRDefault="002067F6" w:rsidP="00F053AA">
      <w:pPr>
        <w:rPr>
          <w:rFonts w:cs="Arial"/>
          <w:sz w:val="22"/>
        </w:rPr>
      </w:pPr>
    </w:p>
    <w:p w14:paraId="2AE30553" w14:textId="77777777" w:rsidR="002067F6" w:rsidRPr="002067F6" w:rsidRDefault="002067F6" w:rsidP="00F053AA">
      <w:pPr>
        <w:rPr>
          <w:rFonts w:cs="Arial"/>
          <w:sz w:val="22"/>
        </w:rPr>
      </w:pPr>
    </w:p>
    <w:p w14:paraId="35A419E5" w14:textId="77777777" w:rsidR="002067F6" w:rsidRPr="002067F6" w:rsidRDefault="002067F6" w:rsidP="00F053AA">
      <w:pPr>
        <w:rPr>
          <w:rFonts w:cs="Arial"/>
          <w:sz w:val="22"/>
        </w:rPr>
      </w:pPr>
    </w:p>
    <w:p w14:paraId="4FD557E6" w14:textId="77777777" w:rsidR="002067F6" w:rsidRDefault="002067F6" w:rsidP="00F053AA"/>
    <w:p w14:paraId="56B3CD34" w14:textId="77777777" w:rsidR="002067F6" w:rsidRDefault="002067F6" w:rsidP="00F053AA"/>
    <w:p w14:paraId="1FF63C84" w14:textId="77777777" w:rsidR="002067F6" w:rsidRPr="002067F6" w:rsidRDefault="002067F6" w:rsidP="002067F6">
      <w:pPr>
        <w:spacing w:line="0" w:lineRule="atLeast"/>
        <w:rPr>
          <w:rFonts w:cs="Arial"/>
          <w:sz w:val="22"/>
        </w:rPr>
      </w:pPr>
    </w:p>
    <w:p w14:paraId="447C6600" w14:textId="77777777" w:rsidR="002067F6" w:rsidRPr="002067F6" w:rsidRDefault="002067F6" w:rsidP="002067F6">
      <w:pPr>
        <w:spacing w:line="0" w:lineRule="atLeast"/>
        <w:rPr>
          <w:rFonts w:cs="Arial"/>
          <w:sz w:val="22"/>
        </w:rPr>
      </w:pPr>
    </w:p>
    <w:p w14:paraId="7361E3DD" w14:textId="77777777" w:rsidR="002067F6" w:rsidRPr="002067F6" w:rsidRDefault="002067F6" w:rsidP="002067F6">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2067F6" w:rsidRPr="002067F6" w14:paraId="202B0107" w14:textId="77777777">
        <w:trPr>
          <w:trHeight w:val="241"/>
        </w:trPr>
        <w:tc>
          <w:tcPr>
            <w:tcW w:w="3240" w:type="dxa"/>
          </w:tcPr>
          <w:p w14:paraId="0D6F9BA3" w14:textId="77777777" w:rsidR="002067F6" w:rsidRPr="002067F6" w:rsidRDefault="002067F6">
            <w:pPr>
              <w:spacing w:line="0" w:lineRule="atLeast"/>
              <w:rPr>
                <w:rFonts w:cs="Arial"/>
                <w:sz w:val="22"/>
                <w:lang w:eastAsia="ar-SA"/>
              </w:rPr>
            </w:pPr>
          </w:p>
          <w:p w14:paraId="0DB2638E" w14:textId="77777777" w:rsidR="002067F6" w:rsidRPr="002067F6" w:rsidRDefault="002067F6">
            <w:pPr>
              <w:spacing w:line="0" w:lineRule="atLeast"/>
              <w:rPr>
                <w:rFonts w:cs="Arial"/>
                <w:sz w:val="22"/>
              </w:rPr>
            </w:pPr>
          </w:p>
        </w:tc>
        <w:tc>
          <w:tcPr>
            <w:tcW w:w="1818" w:type="dxa"/>
          </w:tcPr>
          <w:p w14:paraId="0FA1FFED" w14:textId="77777777" w:rsidR="002067F6" w:rsidRPr="002067F6" w:rsidRDefault="002067F6">
            <w:pPr>
              <w:spacing w:line="0" w:lineRule="atLeast"/>
              <w:rPr>
                <w:rFonts w:cs="Arial"/>
                <w:sz w:val="22"/>
              </w:rPr>
            </w:pPr>
          </w:p>
        </w:tc>
        <w:tc>
          <w:tcPr>
            <w:tcW w:w="4324" w:type="dxa"/>
          </w:tcPr>
          <w:p w14:paraId="54E3E98F" w14:textId="77777777" w:rsidR="002067F6" w:rsidRPr="002067F6" w:rsidRDefault="002067F6">
            <w:pPr>
              <w:spacing w:line="0" w:lineRule="atLeast"/>
              <w:rPr>
                <w:rFonts w:cs="Arial"/>
                <w:sz w:val="22"/>
              </w:rPr>
            </w:pPr>
            <w:r w:rsidRPr="002067F6">
              <w:rPr>
                <w:rFonts w:cs="Arial"/>
                <w:sz w:val="22"/>
              </w:rPr>
              <w:t>Ime in priimek odgovorne osebe:</w:t>
            </w:r>
          </w:p>
          <w:p w14:paraId="4683F135" w14:textId="77777777" w:rsidR="002067F6" w:rsidRPr="002067F6" w:rsidRDefault="002067F6">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4EC96B6D" w14:textId="77777777" w:rsidR="002067F6" w:rsidRPr="002067F6" w:rsidRDefault="002067F6">
            <w:pPr>
              <w:spacing w:line="0" w:lineRule="atLeast"/>
              <w:rPr>
                <w:rFonts w:cs="Arial"/>
                <w:sz w:val="22"/>
              </w:rPr>
            </w:pPr>
          </w:p>
        </w:tc>
      </w:tr>
      <w:tr w:rsidR="002067F6" w:rsidRPr="002067F6" w14:paraId="19D39116" w14:textId="77777777">
        <w:trPr>
          <w:trHeight w:val="241"/>
        </w:trPr>
        <w:tc>
          <w:tcPr>
            <w:tcW w:w="3240" w:type="dxa"/>
          </w:tcPr>
          <w:p w14:paraId="2CD32783" w14:textId="77777777" w:rsidR="002067F6" w:rsidRPr="002067F6" w:rsidRDefault="002067F6">
            <w:pPr>
              <w:spacing w:line="0" w:lineRule="atLeast"/>
              <w:rPr>
                <w:rFonts w:cs="Arial"/>
                <w:sz w:val="22"/>
              </w:rPr>
            </w:pPr>
          </w:p>
        </w:tc>
        <w:tc>
          <w:tcPr>
            <w:tcW w:w="1818" w:type="dxa"/>
          </w:tcPr>
          <w:p w14:paraId="3B9F8862" w14:textId="77777777" w:rsidR="002067F6" w:rsidRPr="002067F6" w:rsidRDefault="002067F6">
            <w:pPr>
              <w:spacing w:line="0" w:lineRule="atLeast"/>
              <w:rPr>
                <w:rFonts w:cs="Arial"/>
                <w:sz w:val="22"/>
              </w:rPr>
            </w:pPr>
          </w:p>
        </w:tc>
        <w:tc>
          <w:tcPr>
            <w:tcW w:w="4324" w:type="dxa"/>
          </w:tcPr>
          <w:p w14:paraId="723FEF7D" w14:textId="77777777" w:rsidR="002067F6" w:rsidRPr="002067F6" w:rsidRDefault="002067F6">
            <w:pPr>
              <w:spacing w:line="0" w:lineRule="atLeast"/>
              <w:rPr>
                <w:rFonts w:cs="Arial"/>
                <w:sz w:val="22"/>
              </w:rPr>
            </w:pPr>
          </w:p>
        </w:tc>
      </w:tr>
      <w:tr w:rsidR="002067F6" w:rsidRPr="002067F6" w14:paraId="43D9C836" w14:textId="77777777">
        <w:trPr>
          <w:trHeight w:val="483"/>
        </w:trPr>
        <w:tc>
          <w:tcPr>
            <w:tcW w:w="3240" w:type="dxa"/>
            <w:hideMark/>
          </w:tcPr>
          <w:p w14:paraId="6471CA70" w14:textId="77777777" w:rsidR="002067F6" w:rsidRPr="002067F6" w:rsidRDefault="002067F6">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7C701588" w14:textId="77777777" w:rsidR="002067F6" w:rsidRPr="002067F6" w:rsidRDefault="002067F6">
            <w:pPr>
              <w:spacing w:line="0" w:lineRule="atLeast"/>
              <w:rPr>
                <w:rFonts w:cs="Arial"/>
                <w:sz w:val="22"/>
              </w:rPr>
            </w:pPr>
            <w:r w:rsidRPr="002067F6">
              <w:rPr>
                <w:rFonts w:cs="Arial"/>
                <w:sz w:val="22"/>
              </w:rPr>
              <w:t>Žig</w:t>
            </w:r>
          </w:p>
        </w:tc>
        <w:tc>
          <w:tcPr>
            <w:tcW w:w="4324" w:type="dxa"/>
            <w:hideMark/>
          </w:tcPr>
          <w:p w14:paraId="72F7035B" w14:textId="77777777" w:rsidR="002067F6" w:rsidRPr="002067F6" w:rsidRDefault="002067F6">
            <w:pPr>
              <w:spacing w:line="0" w:lineRule="atLeast"/>
              <w:rPr>
                <w:rFonts w:cs="Arial"/>
                <w:sz w:val="22"/>
              </w:rPr>
            </w:pPr>
            <w:r w:rsidRPr="002067F6">
              <w:rPr>
                <w:rFonts w:cs="Arial"/>
                <w:sz w:val="22"/>
              </w:rPr>
              <w:t>________________________</w:t>
            </w:r>
          </w:p>
          <w:p w14:paraId="0948AB21" w14:textId="77777777" w:rsidR="002067F6" w:rsidRPr="002067F6" w:rsidRDefault="002067F6">
            <w:pPr>
              <w:spacing w:line="0" w:lineRule="atLeast"/>
              <w:rPr>
                <w:rFonts w:cs="Arial"/>
                <w:sz w:val="22"/>
              </w:rPr>
            </w:pPr>
            <w:r w:rsidRPr="002067F6">
              <w:rPr>
                <w:rFonts w:cs="Arial"/>
                <w:sz w:val="22"/>
              </w:rPr>
              <w:t>Podpis odgovorne osebe</w:t>
            </w:r>
          </w:p>
        </w:tc>
      </w:tr>
    </w:tbl>
    <w:p w14:paraId="14E29470" w14:textId="77777777" w:rsidR="002067F6" w:rsidRPr="002067F6" w:rsidRDefault="002067F6" w:rsidP="002067F6">
      <w:pPr>
        <w:rPr>
          <w:rFonts w:cs="Arial"/>
          <w:sz w:val="22"/>
        </w:rPr>
      </w:pPr>
    </w:p>
    <w:p w14:paraId="536557D7" w14:textId="77777777" w:rsidR="002067F6" w:rsidRPr="002067F6" w:rsidRDefault="002067F6" w:rsidP="002067F6">
      <w:pPr>
        <w:rPr>
          <w:rFonts w:cs="Arial"/>
          <w:sz w:val="22"/>
        </w:rPr>
      </w:pPr>
    </w:p>
    <w:p w14:paraId="4F14B2CC" w14:textId="77777777" w:rsidR="002067F6" w:rsidRPr="002067F6" w:rsidRDefault="002067F6" w:rsidP="00F053AA">
      <w:pPr>
        <w:rPr>
          <w:rFonts w:cs="Arial"/>
          <w:sz w:val="22"/>
        </w:rPr>
      </w:pPr>
    </w:p>
    <w:p w14:paraId="67B311FA" w14:textId="77777777" w:rsidR="002067F6" w:rsidRPr="002067F6" w:rsidRDefault="002067F6" w:rsidP="00F053AA">
      <w:pPr>
        <w:rPr>
          <w:rFonts w:cs="Arial"/>
          <w:sz w:val="22"/>
        </w:rPr>
      </w:pPr>
    </w:p>
    <w:p w14:paraId="530860D2" w14:textId="77777777" w:rsidR="002067F6" w:rsidRPr="002067F6" w:rsidRDefault="002067F6" w:rsidP="00F053AA">
      <w:pPr>
        <w:rPr>
          <w:rFonts w:cs="Arial"/>
          <w:sz w:val="22"/>
        </w:rPr>
      </w:pPr>
    </w:p>
    <w:p w14:paraId="6B72241C" w14:textId="68444081" w:rsidR="002067F6" w:rsidRPr="002067F6" w:rsidRDefault="002067F6" w:rsidP="002067F6">
      <w:pPr>
        <w:keepNext/>
        <w:keepLines/>
        <w:spacing w:before="120"/>
        <w:jc w:val="center"/>
        <w:outlineLvl w:val="2"/>
        <w:rPr>
          <w:rFonts w:cs="Arial"/>
          <w:b/>
          <w:bCs/>
          <w:kern w:val="28"/>
          <w:sz w:val="22"/>
          <w:lang w:eastAsia="sl-SI"/>
        </w:rPr>
      </w:pPr>
      <w:bookmarkStart w:id="219" w:name="_Toc199957227"/>
      <w:r w:rsidRPr="002067F6">
        <w:rPr>
          <w:rFonts w:cs="Arial"/>
          <w:b/>
          <w:bCs/>
          <w:kern w:val="28"/>
          <w:sz w:val="22"/>
          <w:lang w:eastAsia="sl-SI"/>
        </w:rPr>
        <w:t>IZJAVA O LASTNIŠKI STRUKTURI GOSPODARSKEGA SUBJEKTA</w:t>
      </w:r>
      <w:r>
        <w:rPr>
          <w:rStyle w:val="Sprotnaopomba-sklic"/>
          <w:rFonts w:cs="Arial"/>
          <w:b/>
          <w:bCs/>
          <w:kern w:val="28"/>
          <w:lang w:eastAsia="sl-SI"/>
        </w:rPr>
        <w:footnoteReference w:id="9"/>
      </w:r>
      <w:bookmarkEnd w:id="219"/>
    </w:p>
    <w:p w14:paraId="14E0397D" w14:textId="77777777" w:rsidR="002067F6" w:rsidRPr="002067F6" w:rsidRDefault="002067F6" w:rsidP="002067F6">
      <w:pPr>
        <w:rPr>
          <w:rFonts w:cs="Arial"/>
          <w:sz w:val="22"/>
        </w:rPr>
      </w:pPr>
    </w:p>
    <w:p w14:paraId="790A38DD" w14:textId="77777777" w:rsidR="002067F6" w:rsidRPr="002067F6" w:rsidRDefault="002067F6" w:rsidP="002067F6">
      <w:pPr>
        <w:rPr>
          <w:rFonts w:cs="Arial"/>
          <w:sz w:val="22"/>
        </w:rPr>
      </w:pPr>
      <w:r w:rsidRPr="002067F6">
        <w:rPr>
          <w:rFonts w:cs="Arial"/>
          <w:sz w:val="22"/>
        </w:rPr>
        <w:t xml:space="preserve">Neposredna in posredna udeležba v lastništvu ponudnika (oz. glavnega partnerja v skupni ponudbi) ali s ponudnikom povezane družbe (6. odstavek 14. člena Zakona o integriteti in preprečevanju korupcije-dalje: </w:t>
      </w:r>
      <w:proofErr w:type="spellStart"/>
      <w:r w:rsidRPr="002067F6">
        <w:rPr>
          <w:rFonts w:cs="Arial"/>
          <w:sz w:val="22"/>
        </w:rPr>
        <w:t>ZintPK</w:t>
      </w:r>
      <w:proofErr w:type="spellEnd"/>
      <w:r w:rsidRPr="002067F6">
        <w:rPr>
          <w:rFonts w:cs="Arial"/>
          <w:sz w:val="22"/>
        </w:rPr>
        <w:t>):</w:t>
      </w:r>
    </w:p>
    <w:p w14:paraId="183468EE" w14:textId="77777777" w:rsidR="002067F6" w:rsidRPr="002067F6" w:rsidRDefault="002067F6" w:rsidP="002067F6">
      <w:pPr>
        <w:rPr>
          <w:rFonts w:cs="Arial"/>
          <w:sz w:val="22"/>
        </w:rPr>
      </w:pPr>
    </w:p>
    <w:p w14:paraId="2DAA22A4" w14:textId="77777777" w:rsidR="002067F6" w:rsidRPr="002067F6" w:rsidRDefault="002067F6" w:rsidP="002067F6">
      <w:pPr>
        <w:rPr>
          <w:rFonts w:cs="Arial"/>
          <w:sz w:val="22"/>
        </w:rPr>
      </w:pPr>
    </w:p>
    <w:p w14:paraId="72FFBF8C" w14:textId="77777777" w:rsidR="002067F6" w:rsidRPr="002067F6" w:rsidRDefault="002067F6" w:rsidP="002067F6">
      <w:pPr>
        <w:rPr>
          <w:rFonts w:cs="Arial"/>
          <w:sz w:val="22"/>
        </w:rPr>
      </w:pPr>
      <w:bookmarkStart w:id="220" w:name="_Toc391901449"/>
      <w:r w:rsidRPr="002067F6">
        <w:rPr>
          <w:rFonts w:cs="Arial"/>
          <w:sz w:val="22"/>
        </w:rPr>
        <w:t>Udeležba fizičnih oseb</w:t>
      </w:r>
      <w:bookmarkEnd w:id="22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041"/>
        <w:gridCol w:w="2185"/>
      </w:tblGrid>
      <w:tr w:rsidR="002067F6" w:rsidRPr="002067F6" w14:paraId="31AF062A" w14:textId="77777777" w:rsidTr="002067F6">
        <w:tc>
          <w:tcPr>
            <w:tcW w:w="3216" w:type="dxa"/>
            <w:tcBorders>
              <w:top w:val="single" w:sz="4" w:space="0" w:color="auto"/>
              <w:left w:val="single" w:sz="4" w:space="0" w:color="auto"/>
              <w:bottom w:val="single" w:sz="4" w:space="0" w:color="auto"/>
              <w:right w:val="single" w:sz="4" w:space="0" w:color="auto"/>
            </w:tcBorders>
            <w:hideMark/>
          </w:tcPr>
          <w:p w14:paraId="5864531F" w14:textId="77777777" w:rsidR="002067F6" w:rsidRPr="002067F6" w:rsidRDefault="002067F6" w:rsidP="002067F6">
            <w:pPr>
              <w:rPr>
                <w:rFonts w:cs="Arial"/>
                <w:sz w:val="22"/>
              </w:rPr>
            </w:pPr>
            <w:bookmarkStart w:id="221" w:name="_Toc391901450"/>
            <w:r w:rsidRPr="002067F6">
              <w:rPr>
                <w:rFonts w:cs="Arial"/>
                <w:sz w:val="22"/>
              </w:rPr>
              <w:t>ime in priimek</w:t>
            </w:r>
            <w:bookmarkEnd w:id="221"/>
            <w:r w:rsidRPr="002067F6">
              <w:rPr>
                <w:rFonts w:cs="Arial"/>
                <w:sz w:val="22"/>
              </w:rPr>
              <w:t xml:space="preserve"> </w:t>
            </w:r>
          </w:p>
        </w:tc>
        <w:tc>
          <w:tcPr>
            <w:tcW w:w="3118" w:type="dxa"/>
            <w:tcBorders>
              <w:top w:val="single" w:sz="4" w:space="0" w:color="auto"/>
              <w:left w:val="single" w:sz="4" w:space="0" w:color="auto"/>
              <w:bottom w:val="single" w:sz="4" w:space="0" w:color="auto"/>
              <w:right w:val="single" w:sz="4" w:space="0" w:color="auto"/>
            </w:tcBorders>
          </w:tcPr>
          <w:p w14:paraId="1BD5B072" w14:textId="77777777" w:rsidR="002067F6" w:rsidRPr="002067F6" w:rsidRDefault="002067F6" w:rsidP="002067F6">
            <w:pPr>
              <w:rPr>
                <w:rFonts w:cs="Arial"/>
                <w:sz w:val="22"/>
              </w:rPr>
            </w:pPr>
            <w:bookmarkStart w:id="222" w:name="_Toc391901451"/>
            <w:r w:rsidRPr="002067F6">
              <w:rPr>
                <w:rFonts w:cs="Arial"/>
                <w:sz w:val="22"/>
              </w:rPr>
              <w:t>naslov prebivališča</w:t>
            </w:r>
            <w:bookmarkEnd w:id="222"/>
            <w:r w:rsidRPr="002067F6">
              <w:rPr>
                <w:rFonts w:cs="Arial"/>
                <w:sz w:val="22"/>
              </w:rPr>
              <w:t xml:space="preserve"> </w:t>
            </w:r>
          </w:p>
          <w:p w14:paraId="6FDEB345"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hideMark/>
          </w:tcPr>
          <w:p w14:paraId="4D903E33" w14:textId="77777777" w:rsidR="002067F6" w:rsidRPr="002067F6" w:rsidRDefault="002067F6" w:rsidP="002067F6">
            <w:pPr>
              <w:rPr>
                <w:rFonts w:cs="Arial"/>
                <w:sz w:val="22"/>
              </w:rPr>
            </w:pPr>
            <w:bookmarkStart w:id="223" w:name="_Toc391901452"/>
            <w:r w:rsidRPr="002067F6">
              <w:rPr>
                <w:rFonts w:cs="Arial"/>
                <w:sz w:val="22"/>
              </w:rPr>
              <w:t>delež lastništva</w:t>
            </w:r>
            <w:bookmarkEnd w:id="223"/>
            <w:r w:rsidRPr="002067F6">
              <w:rPr>
                <w:rFonts w:cs="Arial"/>
                <w:sz w:val="22"/>
              </w:rPr>
              <w:t xml:space="preserve"> </w:t>
            </w:r>
          </w:p>
        </w:tc>
      </w:tr>
      <w:tr w:rsidR="002067F6" w:rsidRPr="002067F6" w14:paraId="44CCE24C" w14:textId="77777777" w:rsidTr="002067F6">
        <w:tc>
          <w:tcPr>
            <w:tcW w:w="3216" w:type="dxa"/>
            <w:tcBorders>
              <w:top w:val="single" w:sz="4" w:space="0" w:color="auto"/>
              <w:left w:val="single" w:sz="4" w:space="0" w:color="auto"/>
              <w:bottom w:val="single" w:sz="4" w:space="0" w:color="auto"/>
              <w:right w:val="single" w:sz="4" w:space="0" w:color="auto"/>
            </w:tcBorders>
          </w:tcPr>
          <w:p w14:paraId="228C58B8" w14:textId="77777777" w:rsidR="002067F6" w:rsidRPr="002067F6" w:rsidRDefault="002067F6" w:rsidP="002067F6">
            <w:pPr>
              <w:rPr>
                <w:rFonts w:cs="Arial"/>
                <w:sz w:val="22"/>
              </w:rPr>
            </w:pPr>
          </w:p>
        </w:tc>
        <w:tc>
          <w:tcPr>
            <w:tcW w:w="3118" w:type="dxa"/>
            <w:tcBorders>
              <w:top w:val="single" w:sz="4" w:space="0" w:color="auto"/>
              <w:left w:val="single" w:sz="4" w:space="0" w:color="auto"/>
              <w:bottom w:val="single" w:sz="4" w:space="0" w:color="auto"/>
              <w:right w:val="single" w:sz="4" w:space="0" w:color="auto"/>
            </w:tcBorders>
          </w:tcPr>
          <w:p w14:paraId="7D344E0D"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tcPr>
          <w:p w14:paraId="5AA3464D" w14:textId="77777777" w:rsidR="002067F6" w:rsidRPr="002067F6" w:rsidRDefault="002067F6" w:rsidP="002067F6">
            <w:pPr>
              <w:rPr>
                <w:rFonts w:cs="Arial"/>
                <w:sz w:val="22"/>
              </w:rPr>
            </w:pPr>
          </w:p>
        </w:tc>
      </w:tr>
      <w:tr w:rsidR="002067F6" w:rsidRPr="002067F6" w14:paraId="082F75C5" w14:textId="77777777" w:rsidTr="002067F6">
        <w:tc>
          <w:tcPr>
            <w:tcW w:w="3216" w:type="dxa"/>
            <w:tcBorders>
              <w:top w:val="single" w:sz="4" w:space="0" w:color="auto"/>
              <w:left w:val="single" w:sz="4" w:space="0" w:color="auto"/>
              <w:bottom w:val="single" w:sz="4" w:space="0" w:color="auto"/>
              <w:right w:val="single" w:sz="4" w:space="0" w:color="auto"/>
            </w:tcBorders>
          </w:tcPr>
          <w:p w14:paraId="03124DC9" w14:textId="77777777" w:rsidR="002067F6" w:rsidRPr="002067F6" w:rsidRDefault="002067F6" w:rsidP="002067F6">
            <w:pPr>
              <w:rPr>
                <w:rFonts w:cs="Arial"/>
                <w:sz w:val="22"/>
              </w:rPr>
            </w:pPr>
          </w:p>
        </w:tc>
        <w:tc>
          <w:tcPr>
            <w:tcW w:w="3118" w:type="dxa"/>
            <w:tcBorders>
              <w:top w:val="single" w:sz="4" w:space="0" w:color="auto"/>
              <w:left w:val="single" w:sz="4" w:space="0" w:color="auto"/>
              <w:bottom w:val="single" w:sz="4" w:space="0" w:color="auto"/>
              <w:right w:val="single" w:sz="4" w:space="0" w:color="auto"/>
            </w:tcBorders>
          </w:tcPr>
          <w:p w14:paraId="703ED921"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tcPr>
          <w:p w14:paraId="361CC146" w14:textId="77777777" w:rsidR="002067F6" w:rsidRPr="002067F6" w:rsidRDefault="002067F6" w:rsidP="002067F6">
            <w:pPr>
              <w:rPr>
                <w:rFonts w:cs="Arial"/>
                <w:sz w:val="22"/>
              </w:rPr>
            </w:pPr>
          </w:p>
        </w:tc>
      </w:tr>
      <w:tr w:rsidR="002067F6" w:rsidRPr="002067F6" w14:paraId="0E8AD16A" w14:textId="77777777" w:rsidTr="002067F6">
        <w:tc>
          <w:tcPr>
            <w:tcW w:w="3216" w:type="dxa"/>
            <w:tcBorders>
              <w:top w:val="single" w:sz="4" w:space="0" w:color="auto"/>
              <w:left w:val="single" w:sz="4" w:space="0" w:color="auto"/>
              <w:bottom w:val="single" w:sz="4" w:space="0" w:color="auto"/>
              <w:right w:val="single" w:sz="4" w:space="0" w:color="auto"/>
            </w:tcBorders>
          </w:tcPr>
          <w:p w14:paraId="1FC5CA27" w14:textId="77777777" w:rsidR="002067F6" w:rsidRPr="002067F6" w:rsidRDefault="002067F6" w:rsidP="002067F6">
            <w:pPr>
              <w:rPr>
                <w:rFonts w:cs="Arial"/>
                <w:sz w:val="22"/>
              </w:rPr>
            </w:pPr>
          </w:p>
        </w:tc>
        <w:tc>
          <w:tcPr>
            <w:tcW w:w="3118" w:type="dxa"/>
            <w:tcBorders>
              <w:top w:val="single" w:sz="4" w:space="0" w:color="auto"/>
              <w:left w:val="single" w:sz="4" w:space="0" w:color="auto"/>
              <w:bottom w:val="single" w:sz="4" w:space="0" w:color="auto"/>
              <w:right w:val="single" w:sz="4" w:space="0" w:color="auto"/>
            </w:tcBorders>
          </w:tcPr>
          <w:p w14:paraId="01E90DDE"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tcPr>
          <w:p w14:paraId="64C5AD00" w14:textId="77777777" w:rsidR="002067F6" w:rsidRPr="002067F6" w:rsidRDefault="002067F6" w:rsidP="002067F6">
            <w:pPr>
              <w:rPr>
                <w:rFonts w:cs="Arial"/>
                <w:sz w:val="22"/>
              </w:rPr>
            </w:pPr>
          </w:p>
        </w:tc>
      </w:tr>
    </w:tbl>
    <w:p w14:paraId="7E909603" w14:textId="77777777" w:rsidR="002067F6" w:rsidRPr="002067F6" w:rsidRDefault="002067F6" w:rsidP="002067F6">
      <w:pPr>
        <w:rPr>
          <w:rFonts w:cs="Arial"/>
          <w:sz w:val="22"/>
        </w:rPr>
      </w:pPr>
    </w:p>
    <w:p w14:paraId="0BD7EE60" w14:textId="77777777" w:rsidR="002067F6" w:rsidRPr="002067F6" w:rsidRDefault="002067F6" w:rsidP="002067F6">
      <w:pPr>
        <w:rPr>
          <w:rFonts w:cs="Arial"/>
          <w:sz w:val="22"/>
        </w:rPr>
      </w:pPr>
      <w:bookmarkStart w:id="224" w:name="_Toc391901453"/>
      <w:r w:rsidRPr="002067F6">
        <w:rPr>
          <w:rFonts w:cs="Arial"/>
          <w:sz w:val="22"/>
        </w:rPr>
        <w:t>Udeležba pravnih oseb</w:t>
      </w:r>
      <w:bookmarkEnd w:id="22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893"/>
        <w:gridCol w:w="1247"/>
        <w:gridCol w:w="1275"/>
        <w:gridCol w:w="2324"/>
      </w:tblGrid>
      <w:tr w:rsidR="002067F6" w:rsidRPr="002067F6" w14:paraId="6A9BC896" w14:textId="77777777" w:rsidTr="002067F6">
        <w:tc>
          <w:tcPr>
            <w:tcW w:w="1668" w:type="dxa"/>
            <w:tcBorders>
              <w:top w:val="single" w:sz="4" w:space="0" w:color="auto"/>
              <w:left w:val="single" w:sz="4" w:space="0" w:color="auto"/>
              <w:bottom w:val="single" w:sz="4" w:space="0" w:color="auto"/>
              <w:right w:val="single" w:sz="4" w:space="0" w:color="auto"/>
            </w:tcBorders>
          </w:tcPr>
          <w:p w14:paraId="75E080F5" w14:textId="77777777" w:rsidR="002067F6" w:rsidRPr="002067F6" w:rsidRDefault="002067F6" w:rsidP="002067F6">
            <w:pPr>
              <w:rPr>
                <w:rFonts w:cs="Arial"/>
                <w:sz w:val="22"/>
              </w:rPr>
            </w:pPr>
            <w:bookmarkStart w:id="225" w:name="_Toc391901454"/>
            <w:r w:rsidRPr="002067F6">
              <w:rPr>
                <w:rFonts w:cs="Arial"/>
                <w:sz w:val="22"/>
              </w:rPr>
              <w:t>firma</w:t>
            </w:r>
            <w:bookmarkEnd w:id="225"/>
            <w:r w:rsidRPr="002067F6">
              <w:rPr>
                <w:rFonts w:cs="Arial"/>
                <w:sz w:val="22"/>
              </w:rPr>
              <w:t xml:space="preserve"> </w:t>
            </w:r>
          </w:p>
          <w:p w14:paraId="40C03E06"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hideMark/>
          </w:tcPr>
          <w:p w14:paraId="2A18524F" w14:textId="77777777" w:rsidR="002067F6" w:rsidRPr="002067F6" w:rsidRDefault="002067F6" w:rsidP="002067F6">
            <w:pPr>
              <w:rPr>
                <w:rFonts w:cs="Arial"/>
                <w:sz w:val="22"/>
              </w:rPr>
            </w:pPr>
            <w:bookmarkStart w:id="226" w:name="_Toc391901455"/>
            <w:r w:rsidRPr="002067F6">
              <w:rPr>
                <w:rFonts w:cs="Arial"/>
                <w:sz w:val="22"/>
              </w:rPr>
              <w:t>sedež</w:t>
            </w:r>
            <w:bookmarkEnd w:id="226"/>
            <w:r w:rsidRPr="002067F6">
              <w:rPr>
                <w:rFonts w:cs="Arial"/>
                <w:sz w:val="22"/>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021A6A48" w14:textId="77777777" w:rsidR="002067F6" w:rsidRPr="002067F6" w:rsidRDefault="002067F6" w:rsidP="002067F6">
            <w:pPr>
              <w:rPr>
                <w:rFonts w:cs="Arial"/>
                <w:sz w:val="22"/>
              </w:rPr>
            </w:pPr>
            <w:bookmarkStart w:id="227" w:name="_Toc391901456"/>
            <w:r w:rsidRPr="002067F6">
              <w:rPr>
                <w:rFonts w:cs="Arial"/>
                <w:sz w:val="22"/>
              </w:rPr>
              <w:t>matična št.</w:t>
            </w:r>
            <w:bookmarkEnd w:id="227"/>
            <w:r w:rsidRPr="002067F6">
              <w:rPr>
                <w:rFonts w:cs="Arial"/>
                <w:sz w:val="22"/>
              </w:rPr>
              <w:t xml:space="preserve"> </w:t>
            </w:r>
          </w:p>
        </w:tc>
        <w:tc>
          <w:tcPr>
            <w:tcW w:w="1285" w:type="dxa"/>
            <w:tcBorders>
              <w:top w:val="single" w:sz="4" w:space="0" w:color="auto"/>
              <w:left w:val="single" w:sz="4" w:space="0" w:color="auto"/>
              <w:bottom w:val="single" w:sz="4" w:space="0" w:color="auto"/>
              <w:right w:val="single" w:sz="4" w:space="0" w:color="auto"/>
            </w:tcBorders>
          </w:tcPr>
          <w:p w14:paraId="4A6C0DDE" w14:textId="77777777" w:rsidR="002067F6" w:rsidRPr="002067F6" w:rsidRDefault="002067F6" w:rsidP="002067F6">
            <w:pPr>
              <w:rPr>
                <w:rFonts w:cs="Arial"/>
                <w:sz w:val="22"/>
              </w:rPr>
            </w:pPr>
            <w:bookmarkStart w:id="228" w:name="_Toc391901457"/>
            <w:r w:rsidRPr="002067F6">
              <w:rPr>
                <w:rFonts w:cs="Arial"/>
                <w:sz w:val="22"/>
              </w:rPr>
              <w:t>delež lastništva</w:t>
            </w:r>
            <w:bookmarkEnd w:id="228"/>
            <w:r w:rsidRPr="002067F6">
              <w:rPr>
                <w:rFonts w:cs="Arial"/>
                <w:sz w:val="22"/>
              </w:rPr>
              <w:t xml:space="preserve"> </w:t>
            </w:r>
          </w:p>
          <w:p w14:paraId="2E5CE2F5"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hideMark/>
          </w:tcPr>
          <w:p w14:paraId="3C7B8B4C" w14:textId="77777777" w:rsidR="002067F6" w:rsidRPr="002067F6" w:rsidRDefault="002067F6" w:rsidP="002067F6">
            <w:pPr>
              <w:rPr>
                <w:rFonts w:cs="Arial"/>
                <w:sz w:val="22"/>
              </w:rPr>
            </w:pPr>
            <w:bookmarkStart w:id="229" w:name="_Toc391901458"/>
            <w:r w:rsidRPr="002067F6">
              <w:rPr>
                <w:rFonts w:cs="Arial"/>
                <w:sz w:val="22"/>
              </w:rPr>
              <w:t>lastniki poslovnih deležev/delnic družbe</w:t>
            </w:r>
            <w:bookmarkEnd w:id="229"/>
            <w:r w:rsidRPr="002067F6">
              <w:rPr>
                <w:rFonts w:cs="Arial"/>
                <w:sz w:val="22"/>
              </w:rPr>
              <w:t xml:space="preserve"> </w:t>
            </w:r>
          </w:p>
        </w:tc>
      </w:tr>
      <w:tr w:rsidR="002067F6" w:rsidRPr="002067F6" w14:paraId="1052C8B4" w14:textId="77777777" w:rsidTr="002067F6">
        <w:tc>
          <w:tcPr>
            <w:tcW w:w="1668" w:type="dxa"/>
            <w:tcBorders>
              <w:top w:val="single" w:sz="4" w:space="0" w:color="auto"/>
              <w:left w:val="single" w:sz="4" w:space="0" w:color="auto"/>
              <w:bottom w:val="single" w:sz="4" w:space="0" w:color="auto"/>
              <w:right w:val="single" w:sz="4" w:space="0" w:color="auto"/>
            </w:tcBorders>
          </w:tcPr>
          <w:p w14:paraId="756B047F"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tcPr>
          <w:p w14:paraId="25986C75" w14:textId="77777777" w:rsidR="002067F6" w:rsidRPr="002067F6" w:rsidRDefault="002067F6" w:rsidP="002067F6">
            <w:pPr>
              <w:rPr>
                <w:rFonts w:cs="Arial"/>
                <w:sz w:val="22"/>
              </w:rPr>
            </w:pPr>
          </w:p>
        </w:tc>
        <w:tc>
          <w:tcPr>
            <w:tcW w:w="1266" w:type="dxa"/>
            <w:tcBorders>
              <w:top w:val="single" w:sz="4" w:space="0" w:color="auto"/>
              <w:left w:val="single" w:sz="4" w:space="0" w:color="auto"/>
              <w:bottom w:val="single" w:sz="4" w:space="0" w:color="auto"/>
              <w:right w:val="single" w:sz="4" w:space="0" w:color="auto"/>
            </w:tcBorders>
          </w:tcPr>
          <w:p w14:paraId="638582C4" w14:textId="77777777" w:rsidR="002067F6" w:rsidRPr="002067F6" w:rsidRDefault="002067F6" w:rsidP="002067F6">
            <w:pPr>
              <w:rPr>
                <w:rFonts w:cs="Arial"/>
                <w:sz w:val="22"/>
              </w:rPr>
            </w:pPr>
          </w:p>
        </w:tc>
        <w:tc>
          <w:tcPr>
            <w:tcW w:w="1285" w:type="dxa"/>
            <w:tcBorders>
              <w:top w:val="single" w:sz="4" w:space="0" w:color="auto"/>
              <w:left w:val="single" w:sz="4" w:space="0" w:color="auto"/>
              <w:bottom w:val="single" w:sz="4" w:space="0" w:color="auto"/>
              <w:right w:val="single" w:sz="4" w:space="0" w:color="auto"/>
            </w:tcBorders>
          </w:tcPr>
          <w:p w14:paraId="13F6973C"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tcPr>
          <w:p w14:paraId="7614A033" w14:textId="77777777" w:rsidR="002067F6" w:rsidRPr="002067F6" w:rsidRDefault="002067F6" w:rsidP="002067F6">
            <w:pPr>
              <w:rPr>
                <w:rFonts w:cs="Arial"/>
                <w:sz w:val="22"/>
              </w:rPr>
            </w:pPr>
          </w:p>
        </w:tc>
      </w:tr>
      <w:tr w:rsidR="002067F6" w:rsidRPr="002067F6" w14:paraId="3832F6B2" w14:textId="77777777" w:rsidTr="002067F6">
        <w:tc>
          <w:tcPr>
            <w:tcW w:w="1668" w:type="dxa"/>
            <w:tcBorders>
              <w:top w:val="single" w:sz="4" w:space="0" w:color="auto"/>
              <w:left w:val="single" w:sz="4" w:space="0" w:color="auto"/>
              <w:bottom w:val="single" w:sz="4" w:space="0" w:color="auto"/>
              <w:right w:val="single" w:sz="4" w:space="0" w:color="auto"/>
            </w:tcBorders>
          </w:tcPr>
          <w:p w14:paraId="52EA64C0"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tcPr>
          <w:p w14:paraId="0527FEE8" w14:textId="77777777" w:rsidR="002067F6" w:rsidRPr="002067F6" w:rsidRDefault="002067F6" w:rsidP="002067F6">
            <w:pPr>
              <w:rPr>
                <w:rFonts w:cs="Arial"/>
                <w:sz w:val="22"/>
              </w:rPr>
            </w:pPr>
          </w:p>
        </w:tc>
        <w:tc>
          <w:tcPr>
            <w:tcW w:w="1266" w:type="dxa"/>
            <w:tcBorders>
              <w:top w:val="single" w:sz="4" w:space="0" w:color="auto"/>
              <w:left w:val="single" w:sz="4" w:space="0" w:color="auto"/>
              <w:bottom w:val="single" w:sz="4" w:space="0" w:color="auto"/>
              <w:right w:val="single" w:sz="4" w:space="0" w:color="auto"/>
            </w:tcBorders>
          </w:tcPr>
          <w:p w14:paraId="6A6AC5FF" w14:textId="77777777" w:rsidR="002067F6" w:rsidRPr="002067F6" w:rsidRDefault="002067F6" w:rsidP="002067F6">
            <w:pPr>
              <w:rPr>
                <w:rFonts w:cs="Arial"/>
                <w:sz w:val="22"/>
              </w:rPr>
            </w:pPr>
          </w:p>
        </w:tc>
        <w:tc>
          <w:tcPr>
            <w:tcW w:w="1285" w:type="dxa"/>
            <w:tcBorders>
              <w:top w:val="single" w:sz="4" w:space="0" w:color="auto"/>
              <w:left w:val="single" w:sz="4" w:space="0" w:color="auto"/>
              <w:bottom w:val="single" w:sz="4" w:space="0" w:color="auto"/>
              <w:right w:val="single" w:sz="4" w:space="0" w:color="auto"/>
            </w:tcBorders>
          </w:tcPr>
          <w:p w14:paraId="1D3ABEED"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tcPr>
          <w:p w14:paraId="71BB442A" w14:textId="77777777" w:rsidR="002067F6" w:rsidRPr="002067F6" w:rsidRDefault="002067F6" w:rsidP="002067F6">
            <w:pPr>
              <w:rPr>
                <w:rFonts w:cs="Arial"/>
                <w:sz w:val="22"/>
              </w:rPr>
            </w:pPr>
          </w:p>
        </w:tc>
      </w:tr>
      <w:tr w:rsidR="002067F6" w:rsidRPr="002067F6" w14:paraId="28FC8E83" w14:textId="77777777" w:rsidTr="002067F6">
        <w:tc>
          <w:tcPr>
            <w:tcW w:w="1668" w:type="dxa"/>
            <w:tcBorders>
              <w:top w:val="single" w:sz="4" w:space="0" w:color="auto"/>
              <w:left w:val="single" w:sz="4" w:space="0" w:color="auto"/>
              <w:bottom w:val="single" w:sz="4" w:space="0" w:color="auto"/>
              <w:right w:val="single" w:sz="4" w:space="0" w:color="auto"/>
            </w:tcBorders>
          </w:tcPr>
          <w:p w14:paraId="162ED2D3"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tcPr>
          <w:p w14:paraId="1D5A990F" w14:textId="77777777" w:rsidR="002067F6" w:rsidRPr="002067F6" w:rsidRDefault="002067F6" w:rsidP="002067F6">
            <w:pPr>
              <w:rPr>
                <w:rFonts w:cs="Arial"/>
                <w:sz w:val="22"/>
              </w:rPr>
            </w:pPr>
          </w:p>
        </w:tc>
        <w:tc>
          <w:tcPr>
            <w:tcW w:w="1266" w:type="dxa"/>
            <w:tcBorders>
              <w:top w:val="single" w:sz="4" w:space="0" w:color="auto"/>
              <w:left w:val="single" w:sz="4" w:space="0" w:color="auto"/>
              <w:bottom w:val="single" w:sz="4" w:space="0" w:color="auto"/>
              <w:right w:val="single" w:sz="4" w:space="0" w:color="auto"/>
            </w:tcBorders>
          </w:tcPr>
          <w:p w14:paraId="37AE94F7" w14:textId="77777777" w:rsidR="002067F6" w:rsidRPr="002067F6" w:rsidRDefault="002067F6" w:rsidP="002067F6">
            <w:pPr>
              <w:rPr>
                <w:rFonts w:cs="Arial"/>
                <w:sz w:val="22"/>
              </w:rPr>
            </w:pPr>
          </w:p>
        </w:tc>
        <w:tc>
          <w:tcPr>
            <w:tcW w:w="1285" w:type="dxa"/>
            <w:tcBorders>
              <w:top w:val="single" w:sz="4" w:space="0" w:color="auto"/>
              <w:left w:val="single" w:sz="4" w:space="0" w:color="auto"/>
              <w:bottom w:val="single" w:sz="4" w:space="0" w:color="auto"/>
              <w:right w:val="single" w:sz="4" w:space="0" w:color="auto"/>
            </w:tcBorders>
          </w:tcPr>
          <w:p w14:paraId="3F958A44"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tcPr>
          <w:p w14:paraId="66E637EE" w14:textId="77777777" w:rsidR="002067F6" w:rsidRPr="002067F6" w:rsidRDefault="002067F6" w:rsidP="002067F6">
            <w:pPr>
              <w:rPr>
                <w:rFonts w:cs="Arial"/>
                <w:sz w:val="22"/>
              </w:rPr>
            </w:pPr>
          </w:p>
        </w:tc>
      </w:tr>
    </w:tbl>
    <w:p w14:paraId="7BF40463" w14:textId="77777777" w:rsidR="002067F6" w:rsidRPr="002067F6" w:rsidRDefault="002067F6" w:rsidP="002067F6">
      <w:pPr>
        <w:rPr>
          <w:rFonts w:cs="Arial"/>
          <w:sz w:val="22"/>
        </w:rPr>
      </w:pPr>
    </w:p>
    <w:p w14:paraId="5B595122" w14:textId="77777777" w:rsidR="002067F6" w:rsidRPr="002067F6" w:rsidRDefault="002067F6" w:rsidP="002067F6">
      <w:pPr>
        <w:rPr>
          <w:rFonts w:cs="Arial"/>
          <w:sz w:val="22"/>
        </w:rPr>
      </w:pPr>
    </w:p>
    <w:p w14:paraId="0C8A7945" w14:textId="77777777" w:rsidR="002067F6" w:rsidRPr="002067F6" w:rsidRDefault="002067F6" w:rsidP="002067F6">
      <w:pPr>
        <w:rPr>
          <w:rFonts w:cs="Arial"/>
          <w:sz w:val="22"/>
        </w:rPr>
      </w:pPr>
      <w:bookmarkStart w:id="230" w:name="_Toc391901464"/>
      <w:r w:rsidRPr="002067F6">
        <w:rPr>
          <w:rFonts w:cs="Arial"/>
          <w:sz w:val="22"/>
        </w:rPr>
        <w:t xml:space="preserve">S ponudnikom povezane družbe </w:t>
      </w:r>
      <w:bookmarkEnd w:id="23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741"/>
        <w:gridCol w:w="1397"/>
        <w:gridCol w:w="1237"/>
      </w:tblGrid>
      <w:tr w:rsidR="002067F6" w:rsidRPr="002067F6" w14:paraId="26AF04E3" w14:textId="77777777" w:rsidTr="002067F6">
        <w:tc>
          <w:tcPr>
            <w:tcW w:w="3074" w:type="dxa"/>
            <w:tcBorders>
              <w:top w:val="single" w:sz="4" w:space="0" w:color="auto"/>
              <w:left w:val="single" w:sz="4" w:space="0" w:color="auto"/>
              <w:bottom w:val="single" w:sz="4" w:space="0" w:color="auto"/>
              <w:right w:val="single" w:sz="4" w:space="0" w:color="auto"/>
            </w:tcBorders>
            <w:hideMark/>
          </w:tcPr>
          <w:p w14:paraId="375AFF78" w14:textId="77777777" w:rsidR="002067F6" w:rsidRPr="002067F6" w:rsidRDefault="002067F6" w:rsidP="002067F6">
            <w:pPr>
              <w:rPr>
                <w:rFonts w:cs="Arial"/>
                <w:sz w:val="22"/>
              </w:rPr>
            </w:pPr>
            <w:bookmarkStart w:id="231" w:name="_Toc391901465"/>
            <w:r w:rsidRPr="002067F6">
              <w:rPr>
                <w:rFonts w:cs="Arial"/>
                <w:sz w:val="22"/>
              </w:rPr>
              <w:t>firma</w:t>
            </w:r>
            <w:bookmarkEnd w:id="231"/>
            <w:r w:rsidRPr="002067F6">
              <w:rPr>
                <w:rFonts w:cs="Arial"/>
                <w:sz w:val="22"/>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907694C" w14:textId="77777777" w:rsidR="002067F6" w:rsidRPr="002067F6" w:rsidRDefault="002067F6" w:rsidP="002067F6">
            <w:pPr>
              <w:rPr>
                <w:rFonts w:cs="Arial"/>
                <w:sz w:val="22"/>
              </w:rPr>
            </w:pPr>
            <w:bookmarkStart w:id="232" w:name="_Toc391901466"/>
            <w:r w:rsidRPr="002067F6">
              <w:rPr>
                <w:rFonts w:cs="Arial"/>
                <w:sz w:val="22"/>
              </w:rPr>
              <w:t>sedež</w:t>
            </w:r>
            <w:bookmarkEnd w:id="232"/>
            <w:r w:rsidRPr="002067F6">
              <w:rPr>
                <w:rFonts w:cs="Arial"/>
                <w:sz w:val="22"/>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C5F661E" w14:textId="77777777" w:rsidR="002067F6" w:rsidRPr="002067F6" w:rsidRDefault="002067F6" w:rsidP="002067F6">
            <w:pPr>
              <w:rPr>
                <w:rFonts w:cs="Arial"/>
                <w:sz w:val="22"/>
              </w:rPr>
            </w:pPr>
            <w:bookmarkStart w:id="233" w:name="_Toc391901467"/>
            <w:r w:rsidRPr="002067F6">
              <w:rPr>
                <w:rFonts w:cs="Arial"/>
                <w:sz w:val="22"/>
              </w:rPr>
              <w:t>matična št.</w:t>
            </w:r>
            <w:bookmarkEnd w:id="233"/>
            <w:r w:rsidRPr="002067F6">
              <w:rPr>
                <w:rFonts w:cs="Arial"/>
                <w:sz w:val="22"/>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22DD811D" w14:textId="77777777" w:rsidR="002067F6" w:rsidRPr="002067F6" w:rsidRDefault="002067F6" w:rsidP="002067F6">
            <w:pPr>
              <w:rPr>
                <w:rFonts w:cs="Arial"/>
                <w:sz w:val="22"/>
              </w:rPr>
            </w:pPr>
            <w:bookmarkStart w:id="234" w:name="_Toc391901468"/>
            <w:r w:rsidRPr="002067F6">
              <w:rPr>
                <w:rFonts w:cs="Arial"/>
                <w:sz w:val="22"/>
              </w:rPr>
              <w:t>delež lastništva</w:t>
            </w:r>
            <w:bookmarkEnd w:id="234"/>
            <w:r w:rsidRPr="002067F6">
              <w:rPr>
                <w:rFonts w:cs="Arial"/>
                <w:sz w:val="22"/>
              </w:rPr>
              <w:t xml:space="preserve"> </w:t>
            </w:r>
          </w:p>
        </w:tc>
      </w:tr>
      <w:tr w:rsidR="002067F6" w:rsidRPr="002067F6" w14:paraId="780B19FA" w14:textId="77777777" w:rsidTr="002067F6">
        <w:tc>
          <w:tcPr>
            <w:tcW w:w="3074" w:type="dxa"/>
            <w:tcBorders>
              <w:top w:val="single" w:sz="4" w:space="0" w:color="auto"/>
              <w:left w:val="single" w:sz="4" w:space="0" w:color="auto"/>
              <w:bottom w:val="single" w:sz="4" w:space="0" w:color="auto"/>
              <w:right w:val="single" w:sz="4" w:space="0" w:color="auto"/>
            </w:tcBorders>
          </w:tcPr>
          <w:p w14:paraId="235B39A8" w14:textId="77777777" w:rsidR="002067F6" w:rsidRPr="002067F6" w:rsidRDefault="002067F6" w:rsidP="002067F6">
            <w:pPr>
              <w:rPr>
                <w:rFonts w:cs="Arial"/>
                <w:sz w:val="22"/>
              </w:rPr>
            </w:pPr>
          </w:p>
        </w:tc>
        <w:tc>
          <w:tcPr>
            <w:tcW w:w="2835" w:type="dxa"/>
            <w:tcBorders>
              <w:top w:val="single" w:sz="4" w:space="0" w:color="auto"/>
              <w:left w:val="single" w:sz="4" w:space="0" w:color="auto"/>
              <w:bottom w:val="single" w:sz="4" w:space="0" w:color="auto"/>
              <w:right w:val="single" w:sz="4" w:space="0" w:color="auto"/>
            </w:tcBorders>
          </w:tcPr>
          <w:p w14:paraId="7DBF968D" w14:textId="77777777" w:rsidR="002067F6" w:rsidRPr="002067F6" w:rsidRDefault="002067F6" w:rsidP="002067F6">
            <w:pPr>
              <w:rPr>
                <w:rFonts w:cs="Arial"/>
                <w:sz w:val="22"/>
              </w:rPr>
            </w:pPr>
          </w:p>
        </w:tc>
        <w:tc>
          <w:tcPr>
            <w:tcW w:w="1417" w:type="dxa"/>
            <w:tcBorders>
              <w:top w:val="single" w:sz="4" w:space="0" w:color="auto"/>
              <w:left w:val="single" w:sz="4" w:space="0" w:color="auto"/>
              <w:bottom w:val="single" w:sz="4" w:space="0" w:color="auto"/>
              <w:right w:val="single" w:sz="4" w:space="0" w:color="auto"/>
            </w:tcBorders>
          </w:tcPr>
          <w:p w14:paraId="39FFAC17" w14:textId="77777777" w:rsidR="002067F6" w:rsidRPr="002067F6" w:rsidRDefault="002067F6" w:rsidP="002067F6">
            <w:pPr>
              <w:rPr>
                <w:rFonts w:cs="Arial"/>
                <w:sz w:val="22"/>
              </w:rPr>
            </w:pPr>
          </w:p>
        </w:tc>
        <w:tc>
          <w:tcPr>
            <w:tcW w:w="1242" w:type="dxa"/>
            <w:tcBorders>
              <w:top w:val="single" w:sz="4" w:space="0" w:color="auto"/>
              <w:left w:val="single" w:sz="4" w:space="0" w:color="auto"/>
              <w:bottom w:val="single" w:sz="4" w:space="0" w:color="auto"/>
              <w:right w:val="single" w:sz="4" w:space="0" w:color="auto"/>
            </w:tcBorders>
          </w:tcPr>
          <w:p w14:paraId="2079B46A" w14:textId="77777777" w:rsidR="002067F6" w:rsidRPr="002067F6" w:rsidRDefault="002067F6" w:rsidP="002067F6">
            <w:pPr>
              <w:rPr>
                <w:rFonts w:cs="Arial"/>
                <w:sz w:val="22"/>
              </w:rPr>
            </w:pPr>
          </w:p>
        </w:tc>
      </w:tr>
      <w:tr w:rsidR="002067F6" w:rsidRPr="002067F6" w14:paraId="3A405C8E" w14:textId="77777777" w:rsidTr="002067F6">
        <w:tc>
          <w:tcPr>
            <w:tcW w:w="3074" w:type="dxa"/>
            <w:tcBorders>
              <w:top w:val="single" w:sz="4" w:space="0" w:color="auto"/>
              <w:left w:val="single" w:sz="4" w:space="0" w:color="auto"/>
              <w:bottom w:val="single" w:sz="4" w:space="0" w:color="auto"/>
              <w:right w:val="single" w:sz="4" w:space="0" w:color="auto"/>
            </w:tcBorders>
          </w:tcPr>
          <w:p w14:paraId="5CF072FF" w14:textId="77777777" w:rsidR="002067F6" w:rsidRPr="002067F6" w:rsidRDefault="002067F6" w:rsidP="002067F6">
            <w:pPr>
              <w:rPr>
                <w:rFonts w:cs="Arial"/>
                <w:sz w:val="22"/>
              </w:rPr>
            </w:pPr>
          </w:p>
        </w:tc>
        <w:tc>
          <w:tcPr>
            <w:tcW w:w="2835" w:type="dxa"/>
            <w:tcBorders>
              <w:top w:val="single" w:sz="4" w:space="0" w:color="auto"/>
              <w:left w:val="single" w:sz="4" w:space="0" w:color="auto"/>
              <w:bottom w:val="single" w:sz="4" w:space="0" w:color="auto"/>
              <w:right w:val="single" w:sz="4" w:space="0" w:color="auto"/>
            </w:tcBorders>
          </w:tcPr>
          <w:p w14:paraId="0F787F20" w14:textId="77777777" w:rsidR="002067F6" w:rsidRPr="002067F6" w:rsidRDefault="002067F6" w:rsidP="002067F6">
            <w:pPr>
              <w:rPr>
                <w:rFonts w:cs="Arial"/>
                <w:sz w:val="22"/>
              </w:rPr>
            </w:pPr>
          </w:p>
        </w:tc>
        <w:tc>
          <w:tcPr>
            <w:tcW w:w="1417" w:type="dxa"/>
            <w:tcBorders>
              <w:top w:val="single" w:sz="4" w:space="0" w:color="auto"/>
              <w:left w:val="single" w:sz="4" w:space="0" w:color="auto"/>
              <w:bottom w:val="single" w:sz="4" w:space="0" w:color="auto"/>
              <w:right w:val="single" w:sz="4" w:space="0" w:color="auto"/>
            </w:tcBorders>
          </w:tcPr>
          <w:p w14:paraId="1CB1A3FA" w14:textId="77777777" w:rsidR="002067F6" w:rsidRPr="002067F6" w:rsidRDefault="002067F6" w:rsidP="002067F6">
            <w:pPr>
              <w:rPr>
                <w:rFonts w:cs="Arial"/>
                <w:sz w:val="22"/>
              </w:rPr>
            </w:pPr>
          </w:p>
        </w:tc>
        <w:tc>
          <w:tcPr>
            <w:tcW w:w="1242" w:type="dxa"/>
            <w:tcBorders>
              <w:top w:val="single" w:sz="4" w:space="0" w:color="auto"/>
              <w:left w:val="single" w:sz="4" w:space="0" w:color="auto"/>
              <w:bottom w:val="single" w:sz="4" w:space="0" w:color="auto"/>
              <w:right w:val="single" w:sz="4" w:space="0" w:color="auto"/>
            </w:tcBorders>
          </w:tcPr>
          <w:p w14:paraId="65EC6DE2" w14:textId="77777777" w:rsidR="002067F6" w:rsidRPr="002067F6" w:rsidRDefault="002067F6" w:rsidP="002067F6">
            <w:pPr>
              <w:rPr>
                <w:rFonts w:cs="Arial"/>
                <w:sz w:val="22"/>
              </w:rPr>
            </w:pPr>
          </w:p>
        </w:tc>
      </w:tr>
      <w:tr w:rsidR="002067F6" w:rsidRPr="002067F6" w14:paraId="1113427D" w14:textId="77777777" w:rsidTr="002067F6">
        <w:tc>
          <w:tcPr>
            <w:tcW w:w="3074" w:type="dxa"/>
            <w:tcBorders>
              <w:top w:val="single" w:sz="4" w:space="0" w:color="auto"/>
              <w:left w:val="single" w:sz="4" w:space="0" w:color="auto"/>
              <w:bottom w:val="single" w:sz="4" w:space="0" w:color="auto"/>
              <w:right w:val="single" w:sz="4" w:space="0" w:color="auto"/>
            </w:tcBorders>
          </w:tcPr>
          <w:p w14:paraId="522B8B2D" w14:textId="77777777" w:rsidR="002067F6" w:rsidRPr="002067F6" w:rsidRDefault="002067F6" w:rsidP="002067F6">
            <w:pPr>
              <w:rPr>
                <w:rFonts w:cs="Arial"/>
                <w:sz w:val="22"/>
              </w:rPr>
            </w:pPr>
          </w:p>
        </w:tc>
        <w:tc>
          <w:tcPr>
            <w:tcW w:w="2835" w:type="dxa"/>
            <w:tcBorders>
              <w:top w:val="single" w:sz="4" w:space="0" w:color="auto"/>
              <w:left w:val="single" w:sz="4" w:space="0" w:color="auto"/>
              <w:bottom w:val="single" w:sz="4" w:space="0" w:color="auto"/>
              <w:right w:val="single" w:sz="4" w:space="0" w:color="auto"/>
            </w:tcBorders>
          </w:tcPr>
          <w:p w14:paraId="6B872426" w14:textId="77777777" w:rsidR="002067F6" w:rsidRPr="002067F6" w:rsidRDefault="002067F6" w:rsidP="002067F6">
            <w:pPr>
              <w:rPr>
                <w:rFonts w:cs="Arial"/>
                <w:sz w:val="22"/>
              </w:rPr>
            </w:pPr>
          </w:p>
        </w:tc>
        <w:tc>
          <w:tcPr>
            <w:tcW w:w="1417" w:type="dxa"/>
            <w:tcBorders>
              <w:top w:val="single" w:sz="4" w:space="0" w:color="auto"/>
              <w:left w:val="single" w:sz="4" w:space="0" w:color="auto"/>
              <w:bottom w:val="single" w:sz="4" w:space="0" w:color="auto"/>
              <w:right w:val="single" w:sz="4" w:space="0" w:color="auto"/>
            </w:tcBorders>
          </w:tcPr>
          <w:p w14:paraId="3A82A7BD" w14:textId="77777777" w:rsidR="002067F6" w:rsidRPr="002067F6" w:rsidRDefault="002067F6" w:rsidP="002067F6">
            <w:pPr>
              <w:rPr>
                <w:rFonts w:cs="Arial"/>
                <w:sz w:val="22"/>
              </w:rPr>
            </w:pPr>
          </w:p>
        </w:tc>
        <w:tc>
          <w:tcPr>
            <w:tcW w:w="1242" w:type="dxa"/>
            <w:tcBorders>
              <w:top w:val="single" w:sz="4" w:space="0" w:color="auto"/>
              <w:left w:val="single" w:sz="4" w:space="0" w:color="auto"/>
              <w:bottom w:val="single" w:sz="4" w:space="0" w:color="auto"/>
              <w:right w:val="single" w:sz="4" w:space="0" w:color="auto"/>
            </w:tcBorders>
          </w:tcPr>
          <w:p w14:paraId="4169C0B9" w14:textId="77777777" w:rsidR="002067F6" w:rsidRPr="002067F6" w:rsidRDefault="002067F6" w:rsidP="002067F6">
            <w:pPr>
              <w:rPr>
                <w:rFonts w:cs="Arial"/>
                <w:sz w:val="22"/>
              </w:rPr>
            </w:pPr>
          </w:p>
        </w:tc>
      </w:tr>
    </w:tbl>
    <w:p w14:paraId="2AEA819D" w14:textId="77777777" w:rsidR="002067F6" w:rsidRPr="002067F6" w:rsidRDefault="002067F6" w:rsidP="002067F6">
      <w:pPr>
        <w:rPr>
          <w:rFonts w:cs="Arial"/>
          <w:sz w:val="22"/>
        </w:rPr>
      </w:pPr>
      <w:bookmarkStart w:id="235" w:name="_Toc391901469"/>
    </w:p>
    <w:p w14:paraId="017B3377" w14:textId="77777777" w:rsidR="002067F6" w:rsidRPr="002067F6" w:rsidRDefault="002067F6" w:rsidP="002067F6">
      <w:pPr>
        <w:rPr>
          <w:rFonts w:cs="Arial"/>
          <w:sz w:val="22"/>
        </w:rPr>
      </w:pPr>
      <w:r w:rsidRPr="002067F6">
        <w:rPr>
          <w:rFonts w:cs="Arial"/>
          <w:sz w:val="22"/>
        </w:rPr>
        <w:t xml:space="preserve">Ponudnik (oz. glavni partner v skupni ponudbi) soglašam, da lahko naročnik to izjavo oz. podatke iz te izjave predloži Komisiji za preprečevanje korupcije v skladu s 6. odstavkom 14. člena </w:t>
      </w:r>
      <w:proofErr w:type="spellStart"/>
      <w:r w:rsidRPr="002067F6">
        <w:rPr>
          <w:rFonts w:cs="Arial"/>
          <w:sz w:val="22"/>
        </w:rPr>
        <w:t>ZintPK</w:t>
      </w:r>
      <w:proofErr w:type="spellEnd"/>
      <w:r w:rsidRPr="002067F6">
        <w:rPr>
          <w:rFonts w:cs="Arial"/>
          <w:sz w:val="22"/>
        </w:rPr>
        <w:t>. Naročnik je dolžan varovati to izjavo oz. podatke iz te izjave v skladu z Zakonom o varstvu osebnih podatkov.</w:t>
      </w:r>
      <w:bookmarkStart w:id="236" w:name="_Toc391901470"/>
      <w:bookmarkEnd w:id="235"/>
      <w:r w:rsidRPr="002067F6">
        <w:rPr>
          <w:rFonts w:cs="Arial"/>
          <w:sz w:val="22"/>
        </w:rPr>
        <w:t xml:space="preserve"> </w:t>
      </w:r>
      <w:bookmarkEnd w:id="236"/>
    </w:p>
    <w:p w14:paraId="6E71FE05" w14:textId="77777777" w:rsidR="002067F6" w:rsidRPr="002067F6" w:rsidRDefault="002067F6" w:rsidP="002067F6">
      <w:pPr>
        <w:rPr>
          <w:rFonts w:cs="Arial"/>
          <w:sz w:val="22"/>
        </w:rPr>
      </w:pPr>
    </w:p>
    <w:p w14:paraId="262B02F3" w14:textId="77777777" w:rsidR="002067F6" w:rsidRPr="002067F6" w:rsidRDefault="002067F6" w:rsidP="002067F6">
      <w:pPr>
        <w:rPr>
          <w:rFonts w:cs="Arial"/>
          <w:sz w:val="22"/>
        </w:rPr>
      </w:pPr>
    </w:p>
    <w:tbl>
      <w:tblPr>
        <w:tblW w:w="9375" w:type="dxa"/>
        <w:tblInd w:w="108" w:type="dxa"/>
        <w:tblLayout w:type="fixed"/>
        <w:tblLook w:val="04A0" w:firstRow="1" w:lastRow="0" w:firstColumn="1" w:lastColumn="0" w:noHBand="0" w:noVBand="1"/>
      </w:tblPr>
      <w:tblGrid>
        <w:gridCol w:w="3237"/>
        <w:gridCol w:w="1817"/>
        <w:gridCol w:w="4321"/>
      </w:tblGrid>
      <w:tr w:rsidR="002067F6" w:rsidRPr="002067F6" w14:paraId="4B9B87C3" w14:textId="77777777" w:rsidTr="002067F6">
        <w:trPr>
          <w:trHeight w:val="241"/>
        </w:trPr>
        <w:tc>
          <w:tcPr>
            <w:tcW w:w="3240" w:type="dxa"/>
          </w:tcPr>
          <w:p w14:paraId="5B1CF054" w14:textId="77777777" w:rsidR="002067F6" w:rsidRPr="002067F6" w:rsidRDefault="002067F6" w:rsidP="002067F6">
            <w:pPr>
              <w:rPr>
                <w:rFonts w:cs="Arial"/>
                <w:sz w:val="22"/>
              </w:rPr>
            </w:pPr>
          </w:p>
          <w:p w14:paraId="003CAE5F" w14:textId="77777777" w:rsidR="002067F6" w:rsidRPr="002067F6" w:rsidRDefault="002067F6" w:rsidP="002067F6">
            <w:pPr>
              <w:rPr>
                <w:rFonts w:cs="Arial"/>
                <w:sz w:val="22"/>
              </w:rPr>
            </w:pPr>
          </w:p>
        </w:tc>
        <w:tc>
          <w:tcPr>
            <w:tcW w:w="1818" w:type="dxa"/>
          </w:tcPr>
          <w:p w14:paraId="32FA1C8C" w14:textId="77777777" w:rsidR="002067F6" w:rsidRPr="002067F6" w:rsidRDefault="002067F6" w:rsidP="002067F6">
            <w:pPr>
              <w:rPr>
                <w:rFonts w:cs="Arial"/>
                <w:sz w:val="22"/>
              </w:rPr>
            </w:pPr>
          </w:p>
        </w:tc>
        <w:tc>
          <w:tcPr>
            <w:tcW w:w="4324" w:type="dxa"/>
          </w:tcPr>
          <w:p w14:paraId="4025FCE1" w14:textId="77777777" w:rsidR="002067F6" w:rsidRPr="002067F6" w:rsidRDefault="002067F6" w:rsidP="002067F6">
            <w:pPr>
              <w:rPr>
                <w:rFonts w:cs="Arial"/>
                <w:sz w:val="22"/>
              </w:rPr>
            </w:pPr>
            <w:r w:rsidRPr="002067F6">
              <w:rPr>
                <w:rFonts w:cs="Arial"/>
                <w:sz w:val="22"/>
              </w:rPr>
              <w:t>Ime in priimek odgovorne osebe:</w:t>
            </w:r>
          </w:p>
          <w:p w14:paraId="0C6319AF" w14:textId="77777777" w:rsidR="002067F6" w:rsidRPr="002067F6" w:rsidRDefault="002067F6" w:rsidP="002067F6">
            <w:pPr>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50DD0F29" w14:textId="77777777" w:rsidR="002067F6" w:rsidRPr="002067F6" w:rsidRDefault="002067F6" w:rsidP="002067F6">
            <w:pPr>
              <w:rPr>
                <w:rFonts w:cs="Arial"/>
                <w:sz w:val="22"/>
              </w:rPr>
            </w:pPr>
          </w:p>
        </w:tc>
      </w:tr>
      <w:tr w:rsidR="002067F6" w:rsidRPr="002067F6" w14:paraId="373623AB" w14:textId="77777777" w:rsidTr="002067F6">
        <w:trPr>
          <w:trHeight w:val="241"/>
        </w:trPr>
        <w:tc>
          <w:tcPr>
            <w:tcW w:w="3240" w:type="dxa"/>
          </w:tcPr>
          <w:p w14:paraId="28B424F3" w14:textId="77777777" w:rsidR="002067F6" w:rsidRPr="002067F6" w:rsidRDefault="002067F6" w:rsidP="002067F6">
            <w:pPr>
              <w:rPr>
                <w:rFonts w:cs="Arial"/>
                <w:sz w:val="22"/>
              </w:rPr>
            </w:pPr>
          </w:p>
        </w:tc>
        <w:tc>
          <w:tcPr>
            <w:tcW w:w="1818" w:type="dxa"/>
          </w:tcPr>
          <w:p w14:paraId="21FA4157" w14:textId="77777777" w:rsidR="002067F6" w:rsidRPr="002067F6" w:rsidRDefault="002067F6" w:rsidP="002067F6">
            <w:pPr>
              <w:rPr>
                <w:rFonts w:cs="Arial"/>
                <w:sz w:val="22"/>
              </w:rPr>
            </w:pPr>
          </w:p>
        </w:tc>
        <w:tc>
          <w:tcPr>
            <w:tcW w:w="4324" w:type="dxa"/>
          </w:tcPr>
          <w:p w14:paraId="18A96FE3" w14:textId="77777777" w:rsidR="002067F6" w:rsidRPr="002067F6" w:rsidRDefault="002067F6" w:rsidP="002067F6">
            <w:pPr>
              <w:rPr>
                <w:rFonts w:cs="Arial"/>
                <w:sz w:val="22"/>
              </w:rPr>
            </w:pPr>
          </w:p>
        </w:tc>
      </w:tr>
      <w:tr w:rsidR="002067F6" w:rsidRPr="002067F6" w14:paraId="1F0D513F" w14:textId="77777777" w:rsidTr="002067F6">
        <w:trPr>
          <w:trHeight w:val="483"/>
        </w:trPr>
        <w:tc>
          <w:tcPr>
            <w:tcW w:w="3240" w:type="dxa"/>
            <w:hideMark/>
          </w:tcPr>
          <w:p w14:paraId="3303268C" w14:textId="77777777" w:rsidR="002067F6" w:rsidRPr="002067F6" w:rsidRDefault="002067F6" w:rsidP="002067F6">
            <w:pPr>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1AEA9105" w14:textId="77777777" w:rsidR="002067F6" w:rsidRPr="002067F6" w:rsidRDefault="002067F6" w:rsidP="002067F6">
            <w:pPr>
              <w:rPr>
                <w:rFonts w:cs="Arial"/>
                <w:sz w:val="22"/>
              </w:rPr>
            </w:pPr>
            <w:r w:rsidRPr="002067F6">
              <w:rPr>
                <w:rFonts w:cs="Arial"/>
                <w:sz w:val="22"/>
              </w:rPr>
              <w:t>Žig</w:t>
            </w:r>
          </w:p>
        </w:tc>
        <w:tc>
          <w:tcPr>
            <w:tcW w:w="4324" w:type="dxa"/>
            <w:hideMark/>
          </w:tcPr>
          <w:p w14:paraId="33CA1D39" w14:textId="77777777" w:rsidR="002067F6" w:rsidRPr="002067F6" w:rsidRDefault="002067F6" w:rsidP="002067F6">
            <w:pPr>
              <w:rPr>
                <w:rFonts w:cs="Arial"/>
                <w:sz w:val="22"/>
              </w:rPr>
            </w:pPr>
            <w:r w:rsidRPr="002067F6">
              <w:rPr>
                <w:rFonts w:cs="Arial"/>
                <w:sz w:val="22"/>
              </w:rPr>
              <w:t>________________________</w:t>
            </w:r>
          </w:p>
          <w:p w14:paraId="6BCFD438" w14:textId="77777777" w:rsidR="002067F6" w:rsidRPr="002067F6" w:rsidRDefault="002067F6" w:rsidP="002067F6">
            <w:pPr>
              <w:rPr>
                <w:rFonts w:cs="Arial"/>
                <w:sz w:val="22"/>
              </w:rPr>
            </w:pPr>
            <w:r w:rsidRPr="002067F6">
              <w:rPr>
                <w:rFonts w:cs="Arial"/>
                <w:sz w:val="22"/>
              </w:rPr>
              <w:t>Podpis odgovorne osebe</w:t>
            </w:r>
          </w:p>
        </w:tc>
      </w:tr>
    </w:tbl>
    <w:p w14:paraId="5CF29CC0" w14:textId="77777777" w:rsidR="002067F6" w:rsidRPr="002067F6" w:rsidRDefault="002067F6" w:rsidP="002067F6">
      <w:pPr>
        <w:rPr>
          <w:rFonts w:cs="Arial"/>
          <w:sz w:val="22"/>
        </w:rPr>
      </w:pPr>
    </w:p>
    <w:p w14:paraId="62745ACC" w14:textId="77777777" w:rsidR="002067F6" w:rsidRPr="002067F6" w:rsidRDefault="002067F6" w:rsidP="002067F6">
      <w:pPr>
        <w:rPr>
          <w:rFonts w:cs="Arial"/>
          <w:sz w:val="22"/>
        </w:rPr>
      </w:pPr>
    </w:p>
    <w:p w14:paraId="5D1598F8" w14:textId="77777777" w:rsidR="002067F6" w:rsidRPr="002067F6" w:rsidRDefault="002067F6" w:rsidP="002067F6">
      <w:pPr>
        <w:rPr>
          <w:rFonts w:cs="Arial"/>
          <w:sz w:val="22"/>
        </w:rPr>
      </w:pPr>
    </w:p>
    <w:p w14:paraId="5EA378F9" w14:textId="77777777" w:rsidR="002067F6" w:rsidRDefault="002067F6" w:rsidP="00F053AA"/>
    <w:p w14:paraId="2828AAD8" w14:textId="77777777" w:rsidR="00A3522F" w:rsidRDefault="00A3522F" w:rsidP="00F053AA"/>
    <w:p w14:paraId="0EE1B873" w14:textId="77777777" w:rsidR="00A3522F" w:rsidRDefault="00A3522F" w:rsidP="00F053AA"/>
    <w:p w14:paraId="05AC75D2" w14:textId="77777777" w:rsidR="00A3522F" w:rsidRDefault="00A3522F" w:rsidP="00F053AA"/>
    <w:p w14:paraId="18A0410D" w14:textId="77777777" w:rsidR="00A3522F" w:rsidRDefault="00A3522F" w:rsidP="00F053AA"/>
    <w:p w14:paraId="4524DBCC" w14:textId="77777777" w:rsidR="00A3522F" w:rsidRDefault="00A3522F" w:rsidP="00F053AA"/>
    <w:p w14:paraId="52220F4A" w14:textId="77777777" w:rsidR="00A3522F" w:rsidRDefault="00A3522F" w:rsidP="00F422CF">
      <w:pPr>
        <w:numPr>
          <w:ilvl w:val="0"/>
          <w:numId w:val="22"/>
        </w:numPr>
        <w:spacing w:line="216" w:lineRule="auto"/>
        <w:ind w:right="14" w:hanging="355"/>
        <w:rPr>
          <w:rFonts w:cs="Arial"/>
          <w:noProof/>
          <w:color w:val="000000"/>
          <w:sz w:val="18"/>
          <w:szCs w:val="18"/>
          <w:lang w:eastAsia="sl-SI"/>
        </w:rPr>
      </w:pPr>
      <w:r w:rsidRPr="00876D70">
        <w:rPr>
          <w:rFonts w:cs="Arial"/>
          <w:b/>
          <w:color w:val="000000"/>
          <w:sz w:val="18"/>
          <w:szCs w:val="18"/>
          <w:lang w:eastAsia="sl-SI"/>
        </w:rPr>
        <w:lastRenderedPageBreak/>
        <w:t xml:space="preserve">Slovenski državni gozdovi </w:t>
      </w:r>
      <w:proofErr w:type="spellStart"/>
      <w:r w:rsidRPr="00876D70">
        <w:rPr>
          <w:rFonts w:cs="Arial"/>
          <w:b/>
          <w:color w:val="000000"/>
          <w:sz w:val="18"/>
          <w:szCs w:val="18"/>
          <w:lang w:eastAsia="sl-SI"/>
        </w:rPr>
        <w:t>d.o.o</w:t>
      </w:r>
      <w:proofErr w:type="spellEnd"/>
      <w:r w:rsidRPr="00876D70">
        <w:rPr>
          <w:rFonts w:cs="Arial"/>
          <w:b/>
          <w:color w:val="000000"/>
          <w:sz w:val="18"/>
          <w:szCs w:val="18"/>
          <w:lang w:eastAsia="sl-SI"/>
        </w:rPr>
        <w:t xml:space="preserve">. (SIDG </w:t>
      </w:r>
      <w:proofErr w:type="spellStart"/>
      <w:r w:rsidRPr="00876D70">
        <w:rPr>
          <w:rFonts w:cs="Arial"/>
          <w:b/>
          <w:color w:val="000000"/>
          <w:sz w:val="18"/>
          <w:szCs w:val="18"/>
          <w:lang w:eastAsia="sl-SI"/>
        </w:rPr>
        <w:t>d.o.o</w:t>
      </w:r>
      <w:proofErr w:type="spellEnd"/>
      <w:r w:rsidRPr="00876D70">
        <w:rPr>
          <w:rFonts w:cs="Arial"/>
          <w:b/>
          <w:color w:val="000000"/>
          <w:sz w:val="18"/>
          <w:szCs w:val="18"/>
          <w:lang w:eastAsia="sl-SI"/>
        </w:rPr>
        <w:t>.), Rožna ulica 39, 1330 Kočevje</w:t>
      </w:r>
      <w:r w:rsidRPr="00876D70">
        <w:rPr>
          <w:rFonts w:cs="Arial"/>
          <w:color w:val="000000"/>
          <w:sz w:val="18"/>
          <w:szCs w:val="18"/>
          <w:lang w:eastAsia="sl-SI"/>
        </w:rPr>
        <w:t xml:space="preserve">, matična številka: 7035845, ID za DDV: SI75204878, TRR: SI56 0292 2026 1894 466, ki jo zastopata mag. Marko Matjašič, glavni direktor, ter dr. Aleš Kadunc, direktor (v nadaljevanju: naročnik </w:t>
      </w:r>
    </w:p>
    <w:p w14:paraId="7FB1757A" w14:textId="77777777" w:rsidR="00A3522F" w:rsidRPr="00876D70" w:rsidRDefault="00A3522F" w:rsidP="00A3522F">
      <w:pPr>
        <w:spacing w:line="216" w:lineRule="auto"/>
        <w:ind w:left="14" w:right="14"/>
        <w:rPr>
          <w:rFonts w:cs="Arial"/>
          <w:noProof/>
          <w:color w:val="000000"/>
          <w:sz w:val="18"/>
          <w:szCs w:val="18"/>
          <w:lang w:eastAsia="sl-SI"/>
        </w:rPr>
      </w:pPr>
    </w:p>
    <w:p w14:paraId="55F4C33A" w14:textId="77777777" w:rsidR="00A3522F" w:rsidRDefault="00A3522F" w:rsidP="00F422CF">
      <w:pPr>
        <w:numPr>
          <w:ilvl w:val="0"/>
          <w:numId w:val="22"/>
        </w:numPr>
        <w:spacing w:line="216" w:lineRule="auto"/>
        <w:ind w:right="14" w:hanging="355"/>
        <w:rPr>
          <w:rFonts w:cs="Arial"/>
          <w:color w:val="000000"/>
          <w:sz w:val="18"/>
          <w:szCs w:val="18"/>
          <w:lang w:eastAsia="sl-SI"/>
        </w:rPr>
      </w:pPr>
      <w:r w:rsidRPr="00876D70">
        <w:rPr>
          <w:rFonts w:cs="Arial"/>
          <w:b/>
          <w:color w:val="000000"/>
          <w:sz w:val="18"/>
          <w:szCs w:val="18"/>
          <w:lang w:eastAsia="sl-SI"/>
        </w:rPr>
        <w:t>Izvajalec sečnje in spravila</w:t>
      </w:r>
      <w:r w:rsidRPr="00876D70">
        <w:rPr>
          <w:rFonts w:cs="Arial"/>
          <w:color w:val="000000"/>
          <w:sz w:val="18"/>
          <w:szCs w:val="18"/>
          <w:lang w:eastAsia="sl-SI"/>
        </w:rPr>
        <w:t xml:space="preserve"> (dalje: izvajalec sečnje)</w:t>
      </w:r>
    </w:p>
    <w:p w14:paraId="29F2764B" w14:textId="77777777" w:rsidR="00A3522F" w:rsidRPr="00876D70" w:rsidRDefault="00A3522F" w:rsidP="00A3522F">
      <w:pPr>
        <w:spacing w:line="216" w:lineRule="auto"/>
        <w:ind w:right="14"/>
        <w:rPr>
          <w:rFonts w:cs="Arial"/>
          <w:color w:val="000000"/>
          <w:sz w:val="18"/>
          <w:szCs w:val="18"/>
          <w:lang w:eastAsia="sl-SI"/>
        </w:rPr>
      </w:pPr>
    </w:p>
    <w:p w14:paraId="55B0D624" w14:textId="77777777" w:rsidR="00A3522F" w:rsidRDefault="00A3522F" w:rsidP="00F422CF">
      <w:pPr>
        <w:numPr>
          <w:ilvl w:val="0"/>
          <w:numId w:val="22"/>
        </w:numPr>
        <w:spacing w:line="216" w:lineRule="auto"/>
        <w:ind w:right="14" w:hanging="355"/>
        <w:rPr>
          <w:rFonts w:cs="Arial"/>
          <w:color w:val="000000"/>
          <w:sz w:val="18"/>
          <w:szCs w:val="18"/>
          <w:lang w:eastAsia="sl-SI"/>
        </w:rPr>
      </w:pPr>
      <w:r w:rsidRPr="00876D70">
        <w:rPr>
          <w:rFonts w:cs="Arial"/>
          <w:b/>
          <w:color w:val="000000"/>
          <w:sz w:val="18"/>
          <w:szCs w:val="18"/>
          <w:lang w:eastAsia="sl-SI"/>
        </w:rPr>
        <w:t>Izvajalec gojitvenih in varstvenih del ter vseh drugih del, ki so potrebna za zagotavljanje socialnih in ekoloških funkcij</w:t>
      </w:r>
      <w:r w:rsidRPr="00876D70">
        <w:rPr>
          <w:rFonts w:cs="Arial"/>
          <w:color w:val="000000"/>
          <w:sz w:val="18"/>
          <w:szCs w:val="18"/>
          <w:lang w:eastAsia="sl-SI"/>
        </w:rPr>
        <w:t xml:space="preserve"> (dalje: izvajalec drugih del)</w:t>
      </w:r>
    </w:p>
    <w:p w14:paraId="7C13F413" w14:textId="77777777" w:rsidR="00A3522F" w:rsidRPr="00876D70" w:rsidRDefault="00A3522F" w:rsidP="00A3522F">
      <w:pPr>
        <w:spacing w:line="216" w:lineRule="auto"/>
        <w:ind w:right="14"/>
        <w:rPr>
          <w:rFonts w:cs="Arial"/>
          <w:color w:val="000000"/>
          <w:sz w:val="18"/>
          <w:szCs w:val="18"/>
          <w:lang w:eastAsia="sl-SI"/>
        </w:rPr>
      </w:pPr>
    </w:p>
    <w:p w14:paraId="2487644E" w14:textId="77777777" w:rsidR="00A3522F" w:rsidRDefault="00A3522F" w:rsidP="00F422CF">
      <w:pPr>
        <w:numPr>
          <w:ilvl w:val="0"/>
          <w:numId w:val="22"/>
        </w:numPr>
        <w:spacing w:line="216" w:lineRule="auto"/>
        <w:ind w:right="14" w:hanging="355"/>
        <w:rPr>
          <w:rFonts w:cs="Arial"/>
          <w:color w:val="000000"/>
          <w:sz w:val="18"/>
          <w:szCs w:val="18"/>
          <w:lang w:eastAsia="sl-SI"/>
        </w:rPr>
      </w:pPr>
      <w:r w:rsidRPr="00876D70">
        <w:rPr>
          <w:rFonts w:cs="Arial"/>
          <w:b/>
          <w:color w:val="000000"/>
          <w:sz w:val="18"/>
          <w:szCs w:val="18"/>
          <w:lang w:eastAsia="sl-SI"/>
        </w:rPr>
        <w:t>Izvajalec gradnje in vzdrževanja gozdne infrastrukture</w:t>
      </w:r>
      <w:r w:rsidRPr="00876D70">
        <w:rPr>
          <w:rFonts w:cs="Arial"/>
          <w:color w:val="000000"/>
          <w:sz w:val="18"/>
          <w:szCs w:val="18"/>
          <w:lang w:eastAsia="sl-SI"/>
        </w:rPr>
        <w:t xml:space="preserve"> (dalje: izvajalec gradnje)</w:t>
      </w:r>
    </w:p>
    <w:p w14:paraId="791FD149" w14:textId="77777777" w:rsidR="00A3522F" w:rsidRPr="00876D70" w:rsidRDefault="00A3522F" w:rsidP="00A3522F">
      <w:pPr>
        <w:spacing w:line="216" w:lineRule="auto"/>
        <w:ind w:right="14"/>
        <w:rPr>
          <w:rFonts w:cs="Arial"/>
          <w:color w:val="000000"/>
          <w:sz w:val="18"/>
          <w:szCs w:val="18"/>
          <w:lang w:eastAsia="sl-SI"/>
        </w:rPr>
      </w:pPr>
    </w:p>
    <w:p w14:paraId="54ACCC43" w14:textId="77777777" w:rsidR="00A3522F" w:rsidRPr="00876D70" w:rsidRDefault="00A3522F" w:rsidP="00F422CF">
      <w:pPr>
        <w:numPr>
          <w:ilvl w:val="0"/>
          <w:numId w:val="22"/>
        </w:numPr>
        <w:spacing w:after="462" w:line="216" w:lineRule="auto"/>
        <w:ind w:right="14" w:hanging="355"/>
        <w:rPr>
          <w:rFonts w:cs="Arial"/>
          <w:color w:val="000000"/>
          <w:sz w:val="18"/>
          <w:szCs w:val="18"/>
          <w:lang w:eastAsia="sl-SI"/>
        </w:rPr>
      </w:pPr>
      <w:r w:rsidRPr="00876D70">
        <w:rPr>
          <w:rFonts w:cs="Arial"/>
          <w:b/>
          <w:color w:val="000000"/>
          <w:sz w:val="18"/>
          <w:szCs w:val="18"/>
          <w:lang w:eastAsia="sl-SI"/>
        </w:rPr>
        <w:t xml:space="preserve">Izvajalec nakladanja, prevoza in raztovora </w:t>
      </w:r>
      <w:r w:rsidRPr="00876D70">
        <w:rPr>
          <w:rFonts w:cs="Arial"/>
          <w:color w:val="000000"/>
          <w:sz w:val="18"/>
          <w:szCs w:val="18"/>
          <w:lang w:eastAsia="sl-SI"/>
        </w:rPr>
        <w:t>(dalje: izvajalec prevoza)</w:t>
      </w:r>
    </w:p>
    <w:p w14:paraId="0425122A" w14:textId="77777777" w:rsidR="00A3522F" w:rsidRPr="00876D70" w:rsidRDefault="00A3522F" w:rsidP="00A3522F">
      <w:pPr>
        <w:spacing w:after="462" w:line="216" w:lineRule="auto"/>
        <w:ind w:left="14" w:right="14"/>
        <w:rPr>
          <w:rFonts w:cs="Arial"/>
          <w:color w:val="000000"/>
          <w:sz w:val="18"/>
          <w:szCs w:val="18"/>
          <w:lang w:eastAsia="sl-SI"/>
        </w:rPr>
      </w:pPr>
      <w:r w:rsidRPr="00876D70">
        <w:rPr>
          <w:rFonts w:cs="Arial"/>
          <w:color w:val="000000"/>
          <w:sz w:val="18"/>
          <w:szCs w:val="18"/>
          <w:lang w:eastAsia="sl-SI"/>
        </w:rPr>
        <w:t xml:space="preserve">Osebe pod točkami 2., 3., 4. in 5. skupaj tudi: </w:t>
      </w:r>
      <w:r w:rsidRPr="00876D70">
        <w:rPr>
          <w:rFonts w:cs="Arial"/>
          <w:b/>
          <w:sz w:val="18"/>
          <w:szCs w:val="18"/>
          <w:lang w:eastAsia="sl-SI"/>
        </w:rPr>
        <w:t>izvajalci</w:t>
      </w:r>
    </w:p>
    <w:p w14:paraId="1D369759" w14:textId="77777777" w:rsidR="00A3522F" w:rsidRPr="00876D70" w:rsidRDefault="00A3522F" w:rsidP="00A3522F">
      <w:pPr>
        <w:spacing w:after="368" w:line="265" w:lineRule="auto"/>
        <w:ind w:left="188" w:right="235" w:hanging="10"/>
        <w:jc w:val="center"/>
        <w:rPr>
          <w:rFonts w:cs="Arial"/>
          <w:color w:val="000000"/>
          <w:sz w:val="18"/>
          <w:szCs w:val="18"/>
          <w:lang w:eastAsia="sl-SI"/>
        </w:rPr>
      </w:pPr>
      <w:r w:rsidRPr="00876D70">
        <w:rPr>
          <w:rFonts w:cs="Arial"/>
          <w:color w:val="000000"/>
          <w:sz w:val="18"/>
          <w:szCs w:val="18"/>
          <w:lang w:eastAsia="sl-SI"/>
        </w:rPr>
        <w:t>sklepajo naslednji</w:t>
      </w:r>
    </w:p>
    <w:p w14:paraId="5258ECC0" w14:textId="77777777" w:rsidR="00A3522F" w:rsidRPr="00097A72" w:rsidRDefault="00A3522F" w:rsidP="00A3522F">
      <w:pPr>
        <w:keepNext/>
        <w:keepLines/>
        <w:ind w:right="24"/>
        <w:jc w:val="center"/>
        <w:outlineLvl w:val="0"/>
        <w:rPr>
          <w:rFonts w:cs="Arial"/>
          <w:b/>
          <w:color w:val="000000"/>
          <w:szCs w:val="20"/>
          <w:lang w:eastAsia="sl-SI"/>
        </w:rPr>
      </w:pPr>
      <w:r>
        <w:rPr>
          <w:rFonts w:cs="Arial"/>
          <w:b/>
          <w:color w:val="000000"/>
          <w:szCs w:val="20"/>
          <w:lang w:eastAsia="sl-SI"/>
        </w:rPr>
        <w:t xml:space="preserve">    </w:t>
      </w:r>
      <w:r w:rsidRPr="00097A72">
        <w:rPr>
          <w:rFonts w:cs="Arial"/>
          <w:b/>
          <w:color w:val="000000"/>
          <w:szCs w:val="20"/>
          <w:lang w:eastAsia="sl-SI"/>
        </w:rPr>
        <w:t>PISNI SPORAZUM</w:t>
      </w:r>
    </w:p>
    <w:p w14:paraId="387F5D2A" w14:textId="77777777" w:rsidR="00A3522F" w:rsidRPr="00876D70" w:rsidRDefault="00A3522F" w:rsidP="00A3522F">
      <w:pPr>
        <w:spacing w:after="473" w:line="216" w:lineRule="auto"/>
        <w:ind w:right="14"/>
        <w:jc w:val="center"/>
        <w:rPr>
          <w:rFonts w:cs="Arial"/>
          <w:b/>
          <w:color w:val="000000"/>
          <w:sz w:val="18"/>
          <w:szCs w:val="18"/>
          <w:lang w:eastAsia="sl-SI"/>
        </w:rPr>
      </w:pPr>
      <w:r w:rsidRPr="00876D70">
        <w:rPr>
          <w:rFonts w:cs="Arial"/>
          <w:b/>
          <w:color w:val="000000"/>
          <w:sz w:val="18"/>
          <w:szCs w:val="18"/>
          <w:lang w:eastAsia="sl-SI"/>
        </w:rPr>
        <w:t>o skupnih ukrepih za zagotavljanje varnosti in zdravja pri delu na skupnih deloviščih pogodbeni</w:t>
      </w:r>
      <w:r>
        <w:rPr>
          <w:rFonts w:cs="Arial"/>
          <w:b/>
          <w:color w:val="000000"/>
          <w:sz w:val="18"/>
          <w:szCs w:val="18"/>
          <w:lang w:eastAsia="sl-SI"/>
        </w:rPr>
        <w:t xml:space="preserve"> </w:t>
      </w:r>
      <w:r w:rsidRPr="00876D70">
        <w:rPr>
          <w:rFonts w:cs="Arial"/>
          <w:b/>
          <w:color w:val="000000"/>
          <w:sz w:val="18"/>
          <w:szCs w:val="18"/>
          <w:lang w:eastAsia="sl-SI"/>
        </w:rPr>
        <w:t>strank</w:t>
      </w:r>
    </w:p>
    <w:p w14:paraId="0925DED1" w14:textId="77777777" w:rsidR="00A3522F" w:rsidRPr="00876D70" w:rsidRDefault="00A3522F" w:rsidP="00F422CF">
      <w:pPr>
        <w:numPr>
          <w:ilvl w:val="1"/>
          <w:numId w:val="23"/>
        </w:numPr>
        <w:spacing w:after="150" w:line="265" w:lineRule="auto"/>
        <w:ind w:right="650" w:hanging="355"/>
        <w:jc w:val="center"/>
        <w:rPr>
          <w:rFonts w:cs="Arial"/>
          <w:b/>
          <w:color w:val="000000"/>
          <w:sz w:val="18"/>
          <w:szCs w:val="18"/>
          <w:lang w:eastAsia="sl-SI"/>
        </w:rPr>
      </w:pPr>
      <w:r w:rsidRPr="00876D70">
        <w:rPr>
          <w:rFonts w:cs="Arial"/>
          <w:b/>
          <w:color w:val="000000"/>
          <w:sz w:val="18"/>
          <w:szCs w:val="18"/>
          <w:lang w:eastAsia="sl-SI"/>
        </w:rPr>
        <w:t>člen</w:t>
      </w:r>
    </w:p>
    <w:p w14:paraId="0CE1A124" w14:textId="77777777" w:rsidR="00A3522F" w:rsidRPr="00876D70" w:rsidRDefault="00A3522F" w:rsidP="00A3522F">
      <w:pPr>
        <w:spacing w:after="50" w:line="216" w:lineRule="auto"/>
        <w:ind w:left="19" w:right="14" w:hanging="5"/>
        <w:rPr>
          <w:rFonts w:cs="Arial"/>
          <w:color w:val="000000"/>
          <w:sz w:val="18"/>
          <w:szCs w:val="18"/>
          <w:lang w:eastAsia="sl-SI"/>
        </w:rPr>
      </w:pPr>
      <w:r w:rsidRPr="00876D70">
        <w:rPr>
          <w:rFonts w:cs="Arial"/>
          <w:color w:val="000000"/>
          <w:sz w:val="18"/>
          <w:szCs w:val="18"/>
          <w:lang w:eastAsia="sl-SI"/>
        </w:rPr>
        <w:t>Pogodbene stranke so sporazumne da:</w:t>
      </w:r>
    </w:p>
    <w:p w14:paraId="46EF91CF" w14:textId="77777777" w:rsidR="00A3522F" w:rsidRPr="00876D70" w:rsidRDefault="00A3522F" w:rsidP="00F422CF">
      <w:pPr>
        <w:numPr>
          <w:ilvl w:val="0"/>
          <w:numId w:val="23"/>
        </w:numPr>
        <w:spacing w:after="17" w:line="219" w:lineRule="auto"/>
        <w:ind w:right="14" w:hanging="346"/>
        <w:rPr>
          <w:rFonts w:cs="Arial"/>
          <w:color w:val="000000"/>
          <w:sz w:val="18"/>
          <w:szCs w:val="18"/>
          <w:lang w:eastAsia="sl-SI"/>
        </w:rPr>
      </w:pPr>
      <w:r w:rsidRPr="00876D70">
        <w:rPr>
          <w:rFonts w:cs="Arial"/>
          <w:color w:val="000000"/>
          <w:sz w:val="18"/>
          <w:szCs w:val="18"/>
          <w:lang w:eastAsia="sl-SI"/>
        </w:rPr>
        <w:t>vsaka izmed njih izvaja svoje storitve na območju posameznih skupnih delovišč, ki so/bodo organizirana v gozdovih in drugih ne gozdnih površinah, pri čemer:</w:t>
      </w:r>
    </w:p>
    <w:p w14:paraId="6FB980B9" w14:textId="77777777" w:rsidR="00A3522F" w:rsidRPr="00876D70" w:rsidRDefault="00A3522F" w:rsidP="00F422CF">
      <w:pPr>
        <w:numPr>
          <w:ilvl w:val="0"/>
          <w:numId w:val="23"/>
        </w:numPr>
        <w:spacing w:after="50" w:line="216" w:lineRule="auto"/>
        <w:ind w:right="14" w:hanging="346"/>
        <w:rPr>
          <w:rFonts w:cs="Arial"/>
          <w:noProof/>
          <w:color w:val="000000"/>
          <w:sz w:val="18"/>
          <w:szCs w:val="18"/>
          <w:lang w:eastAsia="sl-SI"/>
        </w:rPr>
      </w:pPr>
      <w:r w:rsidRPr="00876D70">
        <w:rPr>
          <w:rFonts w:cs="Arial"/>
          <w:color w:val="000000"/>
          <w:sz w:val="18"/>
          <w:szCs w:val="18"/>
          <w:lang w:eastAsia="sl-SI"/>
        </w:rPr>
        <w:t xml:space="preserve">naročnik izvaja nadzor nad izvajanjem del vseh ostalih pogodbenih strank kot njegovih izvajalcev v postopkih oddaje posameznega javnega naročila in dejavnost izmere ter </w:t>
      </w:r>
      <w:r w:rsidRPr="00876D70">
        <w:rPr>
          <w:rFonts w:cs="Arial"/>
          <w:noProof/>
          <w:color w:val="000000"/>
          <w:sz w:val="18"/>
          <w:szCs w:val="18"/>
          <w:lang w:eastAsia="sl-SI"/>
        </w:rPr>
        <w:t xml:space="preserve">razvrščanja gozdno lesnih sortimentov v kakovostne razrede (dalje: klasiranje) posekanih gozdno lesnih sortimentov (dalje: GLS); </w:t>
      </w:r>
    </w:p>
    <w:p w14:paraId="3A8C20D5"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noProof/>
          <w:color w:val="000000"/>
          <w:sz w:val="18"/>
          <w:szCs w:val="18"/>
          <w:lang w:eastAsia="sl-SI"/>
        </w:rPr>
        <w:t>izvajalec sečnje za naročnika izvaja storitve sečnje, spravila, ureditve sečišča in</w:t>
      </w:r>
      <w:r w:rsidRPr="00876D70">
        <w:rPr>
          <w:rFonts w:cs="Arial"/>
          <w:color w:val="000000"/>
          <w:sz w:val="18"/>
          <w:szCs w:val="18"/>
          <w:lang w:eastAsia="sl-SI"/>
        </w:rPr>
        <w:t xml:space="preserve"> izdelave gozdnega reda; </w:t>
      </w:r>
    </w:p>
    <w:p w14:paraId="2CD46D50"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 xml:space="preserve">izvajalec drugih del za naročnika izvaja storitve gojitvenih in varstvenih del ter vseh drugih del, ki so potrebna za zagotavljanje socialnih in ekoloških funkcij; </w:t>
      </w:r>
    </w:p>
    <w:p w14:paraId="6C72590C"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izvajalec gradnje za naročnika izvaja storitve gradnje in vzdrževanja gozdnih prometnic, razen vzdrževanja gozdnih cest;</w:t>
      </w:r>
    </w:p>
    <w:p w14:paraId="79CF0A08"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bookmarkStart w:id="237" w:name="_Hlk172551412"/>
      <w:r w:rsidRPr="00876D70">
        <w:rPr>
          <w:rFonts w:cs="Arial"/>
          <w:color w:val="000000"/>
          <w:sz w:val="18"/>
          <w:szCs w:val="18"/>
          <w:lang w:eastAsia="sl-SI"/>
        </w:rPr>
        <w:t>izvajalec cestnega prevoza za naročnika izvaja storitve nakladanja posekanih gozdno lesnih sortimentov na prevozno sredstvo, prevoz in raztovor le teh, izvajalec železniškega prevoza pa za naročnika izvaja storitve prevoza gozdno lesnih sortimentov;</w:t>
      </w:r>
      <w:bookmarkEnd w:id="237"/>
    </w:p>
    <w:p w14:paraId="16C0CBAC"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vsaka izmed pogodbenih strank poleg navedenih izvaja tudi druge naloge, ki so med naročnikom in vsako izmed ostalih pogodbenih strank opredeljene v pogodbi o izvedbi javnega naročila;</w:t>
      </w:r>
    </w:p>
    <w:p w14:paraId="7D523536"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da se ta sporazum sklepa na podlagi 39. člena Zakona o varnosti in zdravju pri delu (Ur. l. RS, št. 43/11-dalje: ZVZD-1), saj morajo pogodbene stranke zaradi narave opravljanja navedenih dejavnosti na skupnem delovišču skleniti pisni sporazum, v katerem dogovorijo skupne ukrepe za zagotavljanje varnosti in zdravja pri delu.</w:t>
      </w:r>
    </w:p>
    <w:p w14:paraId="55D04D81" w14:textId="77777777" w:rsidR="00A3522F" w:rsidRPr="00BF737E" w:rsidRDefault="00A3522F" w:rsidP="00F422CF">
      <w:pPr>
        <w:numPr>
          <w:ilvl w:val="1"/>
          <w:numId w:val="23"/>
        </w:numPr>
        <w:spacing w:line="265" w:lineRule="auto"/>
        <w:ind w:right="650" w:hanging="355"/>
        <w:jc w:val="center"/>
        <w:rPr>
          <w:rFonts w:cs="Arial"/>
          <w:b/>
          <w:color w:val="000000"/>
          <w:sz w:val="18"/>
          <w:szCs w:val="18"/>
          <w:lang w:eastAsia="sl-SI"/>
        </w:rPr>
      </w:pPr>
      <w:r w:rsidRPr="00BF737E">
        <w:rPr>
          <w:rFonts w:cs="Arial"/>
          <w:b/>
          <w:color w:val="000000"/>
          <w:sz w:val="18"/>
          <w:szCs w:val="18"/>
          <w:lang w:eastAsia="sl-SI"/>
        </w:rPr>
        <w:t>člen</w:t>
      </w:r>
    </w:p>
    <w:p w14:paraId="333A357D" w14:textId="77777777" w:rsidR="00A3522F" w:rsidRPr="00BF737E" w:rsidRDefault="00A3522F" w:rsidP="00A3522F">
      <w:pPr>
        <w:spacing w:after="199" w:line="265" w:lineRule="auto"/>
        <w:ind w:left="188" w:right="168" w:hanging="10"/>
        <w:jc w:val="center"/>
        <w:rPr>
          <w:rFonts w:cs="Arial"/>
          <w:b/>
          <w:color w:val="000000"/>
          <w:sz w:val="18"/>
          <w:szCs w:val="18"/>
          <w:lang w:eastAsia="sl-SI"/>
        </w:rPr>
      </w:pPr>
      <w:r w:rsidRPr="00BF737E">
        <w:rPr>
          <w:rFonts w:cs="Arial"/>
          <w:b/>
          <w:color w:val="000000"/>
          <w:sz w:val="18"/>
          <w:szCs w:val="18"/>
          <w:lang w:eastAsia="sl-SI"/>
        </w:rPr>
        <w:t>Opredelitev osnovnih pojmov</w:t>
      </w:r>
    </w:p>
    <w:p w14:paraId="5B22DE44"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Delovišče po tem sporazumu je vsakokratno delovišče, definirano z GGO/GGE/oddelek/odsek/lokacija, ki je opredeljeno v pogodbi med naročnikom in vsako izmed pogodbenih strank, sklenjeno v postopku javnega naročanja ali v aneksu k tej pogodbi.</w:t>
      </w:r>
    </w:p>
    <w:p w14:paraId="63B5B915" w14:textId="77777777" w:rsidR="00A3522F" w:rsidRPr="00876D70" w:rsidRDefault="00A3522F" w:rsidP="00A3522F">
      <w:pPr>
        <w:spacing w:after="19" w:line="216" w:lineRule="auto"/>
        <w:ind w:left="19" w:right="14" w:hanging="5"/>
        <w:rPr>
          <w:rFonts w:cs="Arial"/>
          <w:color w:val="000000"/>
          <w:sz w:val="18"/>
          <w:szCs w:val="18"/>
          <w:lang w:eastAsia="sl-SI"/>
        </w:rPr>
      </w:pPr>
      <w:r w:rsidRPr="00876D70">
        <w:rPr>
          <w:rFonts w:cs="Arial"/>
          <w:color w:val="000000"/>
          <w:sz w:val="18"/>
          <w:szCs w:val="18"/>
          <w:lang w:eastAsia="sl-SI"/>
        </w:rPr>
        <w:t>Pogodbene stranke so dolžne vsaka zase svoje evidence iz prejšnjega odstavka voditi tako, da bo iz podatkov razvidno najmanj:</w:t>
      </w:r>
    </w:p>
    <w:p w14:paraId="4D8A476D" w14:textId="77777777" w:rsidR="00A3522F" w:rsidRPr="00876D70" w:rsidRDefault="00A3522F" w:rsidP="00F422CF">
      <w:pPr>
        <w:numPr>
          <w:ilvl w:val="0"/>
          <w:numId w:val="23"/>
        </w:numPr>
        <w:spacing w:line="216" w:lineRule="auto"/>
        <w:ind w:right="14" w:hanging="346"/>
        <w:rPr>
          <w:rFonts w:cs="Arial"/>
          <w:color w:val="000000"/>
          <w:sz w:val="18"/>
          <w:szCs w:val="18"/>
          <w:lang w:eastAsia="sl-SI"/>
        </w:rPr>
      </w:pPr>
      <w:r w:rsidRPr="00876D70">
        <w:rPr>
          <w:rFonts w:cs="Arial"/>
          <w:color w:val="000000"/>
          <w:sz w:val="18"/>
          <w:szCs w:val="18"/>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4CE2F08C" w14:textId="77777777" w:rsidR="00A3522F" w:rsidRDefault="00A3522F" w:rsidP="00F422CF">
      <w:pPr>
        <w:numPr>
          <w:ilvl w:val="0"/>
          <w:numId w:val="23"/>
        </w:numPr>
        <w:spacing w:line="216" w:lineRule="auto"/>
        <w:ind w:right="14" w:hanging="346"/>
        <w:rPr>
          <w:rFonts w:cs="Arial"/>
          <w:color w:val="000000"/>
          <w:sz w:val="18"/>
          <w:szCs w:val="18"/>
          <w:lang w:eastAsia="sl-SI"/>
        </w:rPr>
      </w:pPr>
      <w:r w:rsidRPr="00876D70">
        <w:rPr>
          <w:rFonts w:cs="Arial"/>
          <w:color w:val="000000"/>
          <w:sz w:val="18"/>
          <w:szCs w:val="18"/>
          <w:lang w:eastAsia="sl-SI"/>
        </w:rPr>
        <w:t>čas pričetka, zaključka in morebitne prekinitve izvajanja storitev na tem delovišču za vsako izmed pogodbenih strank.</w:t>
      </w:r>
    </w:p>
    <w:p w14:paraId="3932FD6E" w14:textId="77777777" w:rsidR="00A3522F" w:rsidRPr="00876D70" w:rsidRDefault="00A3522F" w:rsidP="00A3522F">
      <w:pPr>
        <w:spacing w:line="216" w:lineRule="auto"/>
        <w:ind w:left="718" w:right="14"/>
        <w:rPr>
          <w:rFonts w:cs="Arial"/>
          <w:color w:val="000000"/>
          <w:sz w:val="18"/>
          <w:szCs w:val="18"/>
          <w:lang w:eastAsia="sl-SI"/>
        </w:rPr>
      </w:pPr>
    </w:p>
    <w:p w14:paraId="7431453E" w14:textId="77777777" w:rsidR="00A3522F" w:rsidRPr="00876D70" w:rsidRDefault="00A3522F" w:rsidP="00A3522F">
      <w:pPr>
        <w:spacing w:after="207" w:line="219" w:lineRule="auto"/>
        <w:ind w:right="14"/>
        <w:rPr>
          <w:rFonts w:cs="Arial"/>
          <w:color w:val="000000"/>
          <w:sz w:val="18"/>
          <w:szCs w:val="18"/>
          <w:lang w:eastAsia="sl-SI"/>
        </w:rPr>
      </w:pPr>
      <w:r w:rsidRPr="00876D70">
        <w:rPr>
          <w:rFonts w:cs="Arial"/>
          <w:color w:val="000000"/>
          <w:sz w:val="18"/>
          <w:szCs w:val="18"/>
          <w:lang w:eastAsia="sl-SI"/>
        </w:rPr>
        <w:t xml:space="preserve">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delovnemu procesu </w:t>
      </w:r>
      <w:r w:rsidRPr="00876D70">
        <w:rPr>
          <w:rFonts w:cs="Arial"/>
          <w:color w:val="000000"/>
          <w:sz w:val="18"/>
          <w:szCs w:val="18"/>
          <w:lang w:eastAsia="sl-SI"/>
        </w:rPr>
        <w:lastRenderedPageBreak/>
        <w:t>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13A4506" w14:textId="77777777" w:rsidR="00A3522F" w:rsidRPr="00876D70" w:rsidRDefault="00A3522F" w:rsidP="00A3522F">
      <w:pPr>
        <w:spacing w:after="231" w:line="219" w:lineRule="auto"/>
        <w:ind w:right="14" w:firstLine="4"/>
        <w:rPr>
          <w:rFonts w:cs="Arial"/>
          <w:color w:val="000000"/>
          <w:sz w:val="18"/>
          <w:szCs w:val="18"/>
          <w:lang w:eastAsia="sl-SI"/>
        </w:rPr>
      </w:pPr>
      <w:r w:rsidRPr="00876D70">
        <w:rPr>
          <w:rFonts w:cs="Arial"/>
          <w:color w:val="000000"/>
          <w:sz w:val="18"/>
          <w:szCs w:val="18"/>
          <w:lang w:eastAsia="sl-SI"/>
        </w:rPr>
        <w:t xml:space="preserve">Termin »delovno osebje« zajema vse osebe, za katere je vsaka izmed pogodbenih strank po splošno veljavnih predpisih dolžna zagotavljati varnost in zdravje pri delu ( 1. točka 3. člena ZVZD-1). </w:t>
      </w:r>
    </w:p>
    <w:p w14:paraId="5376C76D" w14:textId="77777777" w:rsidR="00A3522F" w:rsidRPr="00876D70" w:rsidRDefault="00A3522F" w:rsidP="00A3522F">
      <w:pPr>
        <w:spacing w:after="216" w:line="219" w:lineRule="auto"/>
        <w:ind w:right="14" w:firstLine="4"/>
        <w:rPr>
          <w:rFonts w:cs="Arial"/>
          <w:color w:val="000000"/>
          <w:sz w:val="18"/>
          <w:szCs w:val="18"/>
          <w:lang w:eastAsia="sl-SI"/>
        </w:rPr>
      </w:pPr>
      <w:r w:rsidRPr="00876D70">
        <w:rPr>
          <w:rFonts w:cs="Arial"/>
          <w:color w:val="000000"/>
          <w:sz w:val="18"/>
          <w:szCs w:val="18"/>
          <w:lang w:eastAsia="sl-SI"/>
        </w:rPr>
        <w:t xml:space="preserve">Pogodbene stranke storitve po tem sporazumu na skupnem delovišču lahko (v kolikor je to skladno s pogodbo o izvedbi posameznega javnega naročila) opravljajo s pomočjo drugih pravnih oz. fizičnih oseb (dalje: podizvajalci). Ti podizvajalci so skladno s splošno veljavnimi predpisi </w:t>
      </w:r>
      <w:r w:rsidRPr="00876D70">
        <w:rPr>
          <w:rFonts w:cs="Arial"/>
          <w:sz w:val="18"/>
          <w:szCs w:val="18"/>
          <w:lang w:eastAsia="sl-SI"/>
        </w:rPr>
        <w:t xml:space="preserve">iz naslova delovno pravne zakonodaje sami zavezani zagotavljati varne in zdrave razmere pri delu za svoje delovno osebje, ter so za to tudi v celoti odgovorni. Zaradi same narave dela morajo na skupnem delovišču vse ukrepe za zagotavljanje varnosti in zdravja pri delu po temu sporazumu izvajati vse pogodbene stranke oz. vsi prisotni na vseh delovnih mestih usklajeno in koordinirano. Pogodbene stranke izrecno prevzamejo obveznost, da bodo s svojimi podizvajalci sklenile ustrezne pogodbe oz. sporazume, s katerimi jih bodo zavezale k spoštovanju obveznosti glede varnosti in zdravja pri delu ter smiselno celotne vsebine tega sporazuma. Za opustitev te dolžnosti so pogodbene stranke same neposredno </w:t>
      </w:r>
      <w:r w:rsidRPr="00876D70">
        <w:rPr>
          <w:rFonts w:cs="Arial"/>
          <w:color w:val="000000"/>
          <w:sz w:val="18"/>
          <w:szCs w:val="18"/>
          <w:lang w:eastAsia="sl-SI"/>
        </w:rPr>
        <w:t>odgovorne za vse posledice, ki iz tega izvirajo.</w:t>
      </w:r>
    </w:p>
    <w:p w14:paraId="0ECD8F0C" w14:textId="77777777" w:rsidR="00A3522F" w:rsidRPr="00876D70" w:rsidRDefault="00A3522F" w:rsidP="00A3522F">
      <w:pPr>
        <w:spacing w:after="323" w:line="216" w:lineRule="auto"/>
        <w:ind w:right="14" w:hanging="5"/>
        <w:rPr>
          <w:rFonts w:cs="Arial"/>
          <w:color w:val="000000"/>
          <w:sz w:val="18"/>
          <w:szCs w:val="18"/>
          <w:lang w:eastAsia="sl-SI"/>
        </w:rPr>
      </w:pPr>
      <w:r w:rsidRPr="00876D70">
        <w:rPr>
          <w:rFonts w:cs="Arial"/>
          <w:color w:val="000000"/>
          <w:sz w:val="18"/>
          <w:szCs w:val="18"/>
          <w:lang w:eastAsia="sl-SI"/>
        </w:rPr>
        <w:t>Ta sporazum se sklepa in velja za vsa skupna delovišča, opredeljena v 1., 2. in 3. odstavku tega člena.</w:t>
      </w:r>
    </w:p>
    <w:p w14:paraId="7EF568CB" w14:textId="77777777" w:rsidR="00A3522F" w:rsidRPr="00876D70" w:rsidRDefault="00A3522F" w:rsidP="00A3522F">
      <w:pPr>
        <w:spacing w:after="50" w:line="216" w:lineRule="auto"/>
        <w:ind w:right="14" w:hanging="5"/>
        <w:rPr>
          <w:rFonts w:cs="Arial"/>
          <w:color w:val="000000"/>
          <w:sz w:val="18"/>
          <w:szCs w:val="18"/>
          <w:lang w:eastAsia="sl-SI"/>
        </w:rPr>
      </w:pPr>
      <w:r w:rsidRPr="00876D70">
        <w:rPr>
          <w:rFonts w:cs="Arial"/>
          <w:sz w:val="18"/>
          <w:szCs w:val="18"/>
        </w:rPr>
        <w:t>Š</w:t>
      </w:r>
      <w:r w:rsidRPr="00876D70">
        <w:rPr>
          <w:rFonts w:cs="Arial"/>
          <w:color w:val="000000"/>
          <w:sz w:val="18"/>
          <w:szCs w:val="18"/>
          <w:lang w:eastAsia="sl-SI"/>
        </w:rPr>
        <w:t>teje se, da so pogodbene stranke prisotne na skupnem delovišču tedaj, ko je na skupnem delovišču njihovo delovno osebje, ko na tem delovišču izvajajo delo in / ali imajo na tem delovišču sredstva za delo in drug material, zaradi česar so v tem času dolžne spoštovati določila tega sporazuma.</w:t>
      </w:r>
    </w:p>
    <w:p w14:paraId="27C21EBF" w14:textId="77777777" w:rsidR="00A3522F" w:rsidRPr="00876D70" w:rsidRDefault="00A3522F" w:rsidP="00A3522F">
      <w:pPr>
        <w:spacing w:after="50" w:line="216" w:lineRule="auto"/>
        <w:ind w:right="14" w:hanging="5"/>
        <w:rPr>
          <w:rFonts w:cs="Arial"/>
          <w:color w:val="000000"/>
          <w:sz w:val="18"/>
          <w:szCs w:val="18"/>
          <w:lang w:eastAsia="sl-SI"/>
        </w:rPr>
      </w:pPr>
    </w:p>
    <w:p w14:paraId="5D22478C" w14:textId="77777777" w:rsidR="00A3522F" w:rsidRPr="00876D70" w:rsidRDefault="00A3522F" w:rsidP="00A3522F">
      <w:pPr>
        <w:spacing w:after="50" w:line="216" w:lineRule="auto"/>
        <w:ind w:right="14" w:hanging="5"/>
        <w:rPr>
          <w:rFonts w:cs="Arial"/>
          <w:color w:val="000000"/>
          <w:sz w:val="18"/>
          <w:szCs w:val="18"/>
          <w:lang w:eastAsia="sl-SI"/>
        </w:rPr>
      </w:pPr>
    </w:p>
    <w:p w14:paraId="071FAE9D" w14:textId="77777777" w:rsidR="00A3522F" w:rsidRDefault="00A3522F" w:rsidP="00A3522F">
      <w:pPr>
        <w:spacing w:line="265" w:lineRule="auto"/>
        <w:ind w:left="466" w:right="509" w:hanging="10"/>
        <w:jc w:val="center"/>
        <w:rPr>
          <w:rFonts w:cs="Arial"/>
          <w:b/>
          <w:color w:val="000000"/>
          <w:sz w:val="18"/>
          <w:szCs w:val="18"/>
          <w:lang w:eastAsia="sl-SI"/>
        </w:rPr>
      </w:pPr>
      <w:r w:rsidRPr="00876D70">
        <w:rPr>
          <w:rFonts w:cs="Arial"/>
          <w:b/>
          <w:color w:val="000000"/>
          <w:sz w:val="18"/>
          <w:szCs w:val="18"/>
          <w:lang w:eastAsia="sl-SI"/>
        </w:rPr>
        <w:t>3. člen</w:t>
      </w:r>
    </w:p>
    <w:p w14:paraId="657A6DF6" w14:textId="77777777" w:rsidR="00A3522F" w:rsidRPr="00876D70" w:rsidRDefault="00A3522F" w:rsidP="00A3522F">
      <w:pPr>
        <w:spacing w:line="265" w:lineRule="auto"/>
        <w:ind w:left="466" w:right="509" w:hanging="10"/>
        <w:jc w:val="center"/>
        <w:rPr>
          <w:rFonts w:cs="Arial"/>
          <w:b/>
          <w:color w:val="000000"/>
          <w:sz w:val="18"/>
          <w:szCs w:val="18"/>
          <w:lang w:eastAsia="sl-SI"/>
        </w:rPr>
      </w:pPr>
    </w:p>
    <w:p w14:paraId="24D967A9" w14:textId="77777777" w:rsidR="00A3522F" w:rsidRPr="00876D70" w:rsidRDefault="00A3522F" w:rsidP="00A3522F">
      <w:pPr>
        <w:spacing w:line="219" w:lineRule="auto"/>
        <w:ind w:left="14" w:right="14" w:firstLine="4"/>
        <w:rPr>
          <w:rFonts w:cs="Arial"/>
          <w:sz w:val="18"/>
          <w:szCs w:val="18"/>
          <w:lang w:eastAsia="sl-SI"/>
        </w:rPr>
      </w:pPr>
      <w:r w:rsidRPr="00876D70">
        <w:rPr>
          <w:rFonts w:cs="Arial"/>
          <w:color w:val="000000"/>
          <w:sz w:val="18"/>
          <w:szCs w:val="18"/>
          <w:lang w:eastAsia="sl-SI"/>
        </w:rPr>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w:t>
      </w:r>
      <w:r w:rsidRPr="00876D70">
        <w:rPr>
          <w:rFonts w:cs="Arial"/>
          <w:sz w:val="18"/>
          <w:szCs w:val="18"/>
          <w:lang w:eastAsia="sl-SI"/>
        </w:rPr>
        <w:t>da je na skupnem delovišču zagotovljeno varno delo tedaj, ko so dosledno izvajana določila tega sporazuma, ZVZD-1 in vseh ostalih veljavnih predpisov izdanih na njegovi podlagi, ter so upoštevani normativi, standardi in tehnični predpisi, ter ko delovno osebje ob ustrezni strokovni usposobljenosti, delovni in zdravstveni sposobnosti pri opravljanju dela dosledno uporablja predpisano in brezhibno osebno varovalno opremo ter izvaja delo na pravilen in varen način. Pri izvrševanju obveznosti po tem sporazumu so si pogodbene stranke dolžne medsebojno pomagati.</w:t>
      </w:r>
    </w:p>
    <w:p w14:paraId="436A8A72"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Pod domet obveznosti po tem sporazumu vsake izmed pogodbenih strank spadajo vse osebe, ki so v 4. odstavku 2. člena tega sporazuma opredeljene kot delovno osebje in njihova delovna oprema - mehanizacija ter delovni pripomočki (dalje: sredstva za delo). V zvezi s podizvajalci ali drugimi pogodbenimi partnerji je vsaka izmed pogodbenih strank odgovorna tako za njihovo izbiro, kot tudi za kvaliteto opravljenih storitev, zato je vsaka izmed pogodbenih strank neposredno odgovorna tudi za spoštovanje zahtev veljavnih predpisov s področja varnosti in zdravja pri delu in zahtev tega sporazuma.</w:t>
      </w:r>
    </w:p>
    <w:p w14:paraId="694E1F43" w14:textId="77777777" w:rsidR="00A3522F" w:rsidRPr="00876D70" w:rsidRDefault="00A3522F" w:rsidP="00A3522F">
      <w:pPr>
        <w:spacing w:after="139" w:line="219" w:lineRule="auto"/>
        <w:ind w:left="14" w:right="14" w:firstLine="4"/>
        <w:rPr>
          <w:rFonts w:cs="Arial"/>
          <w:sz w:val="18"/>
          <w:szCs w:val="18"/>
          <w:lang w:eastAsia="sl-SI"/>
        </w:rPr>
      </w:pPr>
      <w:r w:rsidRPr="00876D70">
        <w:rPr>
          <w:rFonts w:cs="Arial"/>
          <w:sz w:val="18"/>
          <w:szCs w:val="18"/>
          <w:lang w:eastAsia="sl-SI"/>
        </w:rPr>
        <w:t xml:space="preserve">Delovno osebje vsake izmed pogodbenih strank, ki dejansko izvaja dela na skupnem delovišču, mora biti strokovno usposobljeno za delo, ki ga opravlja, kot to zahteva veljavna zakonodaja. </w:t>
      </w:r>
    </w:p>
    <w:p w14:paraId="75124419" w14:textId="77777777" w:rsidR="00A3522F" w:rsidRPr="00876D70" w:rsidRDefault="00A3522F" w:rsidP="00A3522F">
      <w:pPr>
        <w:spacing w:after="139" w:line="219" w:lineRule="auto"/>
        <w:ind w:left="14" w:right="14" w:firstLine="4"/>
        <w:rPr>
          <w:rFonts w:cs="Arial"/>
          <w:strike/>
          <w:sz w:val="18"/>
          <w:szCs w:val="18"/>
          <w:lang w:eastAsia="sl-SI"/>
        </w:rPr>
      </w:pPr>
      <w:r w:rsidRPr="00876D70">
        <w:rPr>
          <w:rFonts w:cs="Arial"/>
          <w:sz w:val="18"/>
          <w:szCs w:val="18"/>
          <w:lang w:eastAsia="sl-SI"/>
        </w:rPr>
        <w:t>V primeru pojava večjega tveganja za varnost in zdravje pri delu, morajo biti izpostavljene osebe še dodatno poučene o nevarnostih in tveganjih ter posebnih varnostnih ukrepih na posameznem skupnem delovišču, pri čemer je za izvedbo vseh aktivnosti v ta namen za svoje delovno osebje odgovorna posamezna pogodbena stranka.</w:t>
      </w:r>
    </w:p>
    <w:p w14:paraId="58CB6F76" w14:textId="77777777" w:rsidR="00A3522F" w:rsidRPr="00876D70" w:rsidRDefault="00A3522F" w:rsidP="00A3522F">
      <w:pPr>
        <w:spacing w:after="190" w:line="265" w:lineRule="auto"/>
        <w:ind w:left="466" w:right="480" w:hanging="10"/>
        <w:jc w:val="center"/>
        <w:rPr>
          <w:rFonts w:cs="Arial"/>
          <w:b/>
          <w:sz w:val="18"/>
          <w:szCs w:val="18"/>
          <w:lang w:eastAsia="sl-SI"/>
        </w:rPr>
      </w:pPr>
    </w:p>
    <w:p w14:paraId="0F7FEFCA" w14:textId="77777777" w:rsidR="00A3522F" w:rsidRDefault="00A3522F" w:rsidP="00A3522F">
      <w:pPr>
        <w:spacing w:line="265" w:lineRule="auto"/>
        <w:ind w:left="466" w:right="480" w:hanging="10"/>
        <w:jc w:val="center"/>
        <w:rPr>
          <w:rFonts w:cs="Arial"/>
          <w:b/>
          <w:sz w:val="18"/>
          <w:szCs w:val="18"/>
          <w:lang w:eastAsia="sl-SI"/>
        </w:rPr>
      </w:pPr>
      <w:r w:rsidRPr="00876D70">
        <w:rPr>
          <w:rFonts w:cs="Arial"/>
          <w:b/>
          <w:sz w:val="18"/>
          <w:szCs w:val="18"/>
          <w:lang w:eastAsia="sl-SI"/>
        </w:rPr>
        <w:t>4. člen</w:t>
      </w:r>
    </w:p>
    <w:p w14:paraId="3A1EDDC4" w14:textId="77777777" w:rsidR="00A3522F" w:rsidRPr="00876D70" w:rsidRDefault="00A3522F" w:rsidP="00A3522F">
      <w:pPr>
        <w:spacing w:line="265" w:lineRule="auto"/>
        <w:ind w:left="466" w:right="480" w:hanging="10"/>
        <w:jc w:val="center"/>
        <w:rPr>
          <w:rFonts w:cs="Arial"/>
          <w:b/>
          <w:sz w:val="18"/>
          <w:szCs w:val="18"/>
          <w:lang w:eastAsia="sl-SI"/>
        </w:rPr>
      </w:pPr>
    </w:p>
    <w:p w14:paraId="4D2E89AF" w14:textId="77777777" w:rsidR="00A3522F" w:rsidRPr="00876D70" w:rsidRDefault="00A3522F" w:rsidP="00A3522F">
      <w:pPr>
        <w:spacing w:line="216" w:lineRule="auto"/>
        <w:ind w:left="19" w:right="14" w:hanging="5"/>
        <w:rPr>
          <w:rFonts w:cs="Arial"/>
          <w:sz w:val="18"/>
          <w:szCs w:val="18"/>
          <w:lang w:eastAsia="sl-SI"/>
        </w:rPr>
      </w:pPr>
      <w:r w:rsidRPr="00876D70">
        <w:rPr>
          <w:rFonts w:cs="Arial"/>
          <w:sz w:val="18"/>
          <w:szCs w:val="18"/>
          <w:lang w:eastAsia="sl-SI"/>
        </w:rPr>
        <w:t>Izvajalec sečnje je praviloma večino časa izvajanja svojih storitev na delovišču sam, prav tako kot izvajalec drugih del, izvajalec gradnje in izvajalec prevoza. V primerih, kot jih določa dokumentacija javnih naročil SEC, GRA, GOJ in PRE, so lahko na delovišču prisotni različni izvajalci sečnje, izvajalci drugih del ali izvajalci gradnje ali pa več od naštetih pogodbenih strank.</w:t>
      </w:r>
    </w:p>
    <w:p w14:paraId="0D64E47B" w14:textId="77777777" w:rsidR="00A3522F" w:rsidRPr="00876D70" w:rsidRDefault="00A3522F" w:rsidP="00A3522F">
      <w:pPr>
        <w:spacing w:after="50" w:line="216" w:lineRule="auto"/>
        <w:ind w:left="19" w:right="14" w:hanging="5"/>
        <w:rPr>
          <w:rFonts w:cs="Arial"/>
          <w:sz w:val="18"/>
          <w:szCs w:val="18"/>
          <w:lang w:eastAsia="sl-SI"/>
        </w:rPr>
      </w:pPr>
      <w:r w:rsidRPr="00876D70">
        <w:rPr>
          <w:rFonts w:cs="Arial"/>
          <w:sz w:val="18"/>
          <w:szCs w:val="18"/>
          <w:lang w:eastAsia="sl-SI"/>
        </w:rPr>
        <w:t>V kolikor se z deli, ki jih izvaja izvajalec gradnje ter z deli, ki jih izvaja izvajalec sečnje z vidika naročnika zelo mudi, je možna tudi istočasna prisotnost izvajalca gradnje in izvajalca sečnje na skupnem delovišču, vendar se praviloma dejavnost izvajalca gradnje zaključi še preden svojo dejavnost na istem delovišču prične izvajalec sečnje.</w:t>
      </w:r>
    </w:p>
    <w:p w14:paraId="729DF75B" w14:textId="77777777" w:rsidR="00A3522F" w:rsidRPr="00876D70" w:rsidRDefault="00A3522F" w:rsidP="00A3522F">
      <w:pPr>
        <w:spacing w:after="50" w:line="216" w:lineRule="auto"/>
        <w:ind w:left="19" w:right="14" w:hanging="5"/>
        <w:rPr>
          <w:rFonts w:cs="Arial"/>
          <w:sz w:val="18"/>
          <w:szCs w:val="18"/>
          <w:lang w:eastAsia="sl-SI"/>
        </w:rPr>
      </w:pPr>
    </w:p>
    <w:p w14:paraId="31275280" w14:textId="77777777" w:rsidR="00A3522F" w:rsidRPr="00876D70" w:rsidRDefault="00A3522F" w:rsidP="00A3522F">
      <w:pPr>
        <w:spacing w:after="239" w:line="216" w:lineRule="auto"/>
        <w:ind w:left="19" w:right="14" w:hanging="5"/>
        <w:rPr>
          <w:rFonts w:eastAsia="Aptos" w:cs="Arial"/>
          <w:sz w:val="18"/>
          <w:szCs w:val="18"/>
        </w:rPr>
      </w:pPr>
      <w:r w:rsidRPr="00876D70">
        <w:rPr>
          <w:rFonts w:cs="Arial"/>
          <w:sz w:val="18"/>
          <w:szCs w:val="18"/>
          <w:lang w:eastAsia="sl-SI"/>
        </w:rPr>
        <w:t xml:space="preserve">Izvajalec cestnega prevoza svojo dejavnost opravlja ob in na kamionski cesti oz. na mestu, kjer so začasno skladiščeni GLS, začasnih in stalnih skladiščih, ter na železniškem območju. Izvajalec prevoza se v delovni proces na skupnem delovišču vključuje neprestano, ko za naročnika obstaja potreba po storitvah, ki jih izvaja. V primerih, ko se prodaja GLS vrši na kamionski cesti, se v proces nakladanja in prevoza vključujejo tudi kupci GLS. </w:t>
      </w:r>
      <w:r w:rsidRPr="00876D70">
        <w:rPr>
          <w:rFonts w:eastAsia="Aptos" w:cs="Arial"/>
          <w:sz w:val="18"/>
          <w:szCs w:val="18"/>
        </w:rPr>
        <w:t>Izvajalec del na železniškem območju, je s svojimi delavci dolžan svoje storitve izvajati na varen način, brez ogrožanja drugih izvajalcev ali zaposlenih v Skupini SŽ. Pri tem je potrebno upoštevati naslednje zahteve:</w:t>
      </w:r>
    </w:p>
    <w:p w14:paraId="4C94B677"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dosledno mora upoštevati veljavne predpise in ukrepe zakonodaje s področja varnega in zdravega dela,</w:t>
      </w:r>
    </w:p>
    <w:p w14:paraId="0028D564"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lastRenderedPageBreak/>
        <w:t>upoštevati predpise notranjega transporta, omejitve hitrosti, prometne znake, transportne poti in določena mesta za parkiranje (vsaj 2,5 m od osi tira),</w:t>
      </w:r>
    </w:p>
    <w:p w14:paraId="398F0EDB"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upoštevati označbe in morebitne ovire zaradi drugih vzdrževalnih del pri dostopu na železniško območje,</w:t>
      </w:r>
    </w:p>
    <w:p w14:paraId="4039C3DF" w14:textId="77777777" w:rsidR="00A3522F" w:rsidRPr="00876D70" w:rsidRDefault="00A3522F" w:rsidP="00F422CF">
      <w:pPr>
        <w:numPr>
          <w:ilvl w:val="0"/>
          <w:numId w:val="28"/>
        </w:numPr>
        <w:spacing w:line="240" w:lineRule="auto"/>
        <w:rPr>
          <w:rFonts w:eastAsia="Times New Roman" w:cs="Arial"/>
          <w:sz w:val="18"/>
          <w:szCs w:val="18"/>
          <w:lang w:eastAsia="sl-SI"/>
        </w:rPr>
      </w:pPr>
      <w:r w:rsidRPr="00876D70">
        <w:rPr>
          <w:rFonts w:cs="Arial"/>
          <w:sz w:val="18"/>
          <w:szCs w:val="18"/>
          <w:lang w:eastAsia="sl-SI"/>
        </w:rPr>
        <w:t xml:space="preserve">pri nakladanju, razkladanju vagonov je prepovedano poseganje v normalni svetli profil sosednjega tira (dovoljeno do stranice oz. ročic vagona), </w:t>
      </w:r>
    </w:p>
    <w:p w14:paraId="031C21D9"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 xml:space="preserve">upoštevati prepoved gibanja po območjih, ki niso v delokrogu izvajanja njegovih storitev, </w:t>
      </w:r>
    </w:p>
    <w:p w14:paraId="694B4185"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delavcem je prepovedano vsakršno poseganje v objekte, delovne naprave in instalacije, ki niso predmet njihovega  dela,</w:t>
      </w:r>
    </w:p>
    <w:p w14:paraId="071D744C"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uporabljati osebno varovalno opremo, ki je potrebna pri opravljanju dela oz. je za to območje predpisana (</w:t>
      </w:r>
      <w:r>
        <w:rPr>
          <w:rFonts w:eastAsia="Times New Roman" w:cs="Arial"/>
          <w:sz w:val="18"/>
          <w:szCs w:val="18"/>
        </w:rPr>
        <w:t>varovalna obutev</w:t>
      </w:r>
      <w:r w:rsidRPr="00876D70">
        <w:rPr>
          <w:rFonts w:eastAsia="Times New Roman" w:cs="Arial"/>
          <w:sz w:val="18"/>
          <w:szCs w:val="18"/>
        </w:rPr>
        <w:t>, visoko vidna oblačila).</w:t>
      </w:r>
    </w:p>
    <w:p w14:paraId="10033E16" w14:textId="77777777" w:rsidR="00A3522F" w:rsidRPr="00876D70" w:rsidRDefault="00A3522F" w:rsidP="00A3522F">
      <w:pPr>
        <w:spacing w:line="240" w:lineRule="auto"/>
        <w:ind w:left="360"/>
        <w:rPr>
          <w:rFonts w:eastAsia="Aptos" w:cs="Arial"/>
          <w:sz w:val="18"/>
          <w:szCs w:val="18"/>
        </w:rPr>
      </w:pPr>
    </w:p>
    <w:p w14:paraId="6771877D" w14:textId="77777777" w:rsidR="00A3522F" w:rsidRPr="00876D70" w:rsidRDefault="00A3522F" w:rsidP="00A3522F">
      <w:pPr>
        <w:spacing w:line="240" w:lineRule="auto"/>
        <w:rPr>
          <w:rFonts w:eastAsia="Aptos" w:cs="Arial"/>
          <w:sz w:val="18"/>
          <w:szCs w:val="18"/>
        </w:rPr>
      </w:pPr>
      <w:r w:rsidRPr="00876D70">
        <w:rPr>
          <w:rFonts w:eastAsia="Aptos" w:cs="Arial"/>
          <w:sz w:val="18"/>
          <w:szCs w:val="18"/>
        </w:rPr>
        <w:t xml:space="preserve">PREPOVEDANO IN  SMRTNO NEVARNO je približevanje delom voznega omrežja (VO) pod napetostjo 3000 V na razdaljo, manjšo od 1250 mm! </w:t>
      </w:r>
    </w:p>
    <w:p w14:paraId="0967BAC7" w14:textId="77777777" w:rsidR="00A3522F" w:rsidRDefault="00A3522F" w:rsidP="00A3522F">
      <w:pPr>
        <w:spacing w:line="240" w:lineRule="auto"/>
        <w:rPr>
          <w:rFonts w:eastAsia="Aptos" w:cs="Arial"/>
          <w:sz w:val="18"/>
          <w:szCs w:val="18"/>
        </w:rPr>
      </w:pPr>
    </w:p>
    <w:p w14:paraId="6B751B23" w14:textId="77777777" w:rsidR="00A3522F" w:rsidRPr="00876D70" w:rsidRDefault="00A3522F" w:rsidP="00A3522F">
      <w:pPr>
        <w:spacing w:line="240" w:lineRule="auto"/>
        <w:rPr>
          <w:rFonts w:eastAsia="Aptos" w:cs="Arial"/>
          <w:sz w:val="18"/>
          <w:szCs w:val="18"/>
        </w:rPr>
      </w:pPr>
      <w:r w:rsidRPr="00876D70">
        <w:rPr>
          <w:rFonts w:eastAsia="Aptos" w:cs="Arial"/>
          <w:sz w:val="18"/>
          <w:szCs w:val="18"/>
        </w:rPr>
        <w:t>Delovni stroji (dvigala, bagri) se ne smejo približati vodnikom pod napetostjo 3000 V na razdaljo, ki je manjša od</w:t>
      </w:r>
      <w:r>
        <w:rPr>
          <w:rFonts w:eastAsia="Aptos" w:cs="Arial"/>
          <w:sz w:val="18"/>
          <w:szCs w:val="18"/>
        </w:rPr>
        <w:t xml:space="preserve"> </w:t>
      </w:r>
      <w:r w:rsidRPr="00876D70">
        <w:rPr>
          <w:rFonts w:eastAsia="Aptos" w:cs="Arial"/>
          <w:sz w:val="18"/>
          <w:szCs w:val="18"/>
        </w:rPr>
        <w:t>3m.</w:t>
      </w:r>
    </w:p>
    <w:p w14:paraId="069F0C6C" w14:textId="77777777" w:rsidR="00A3522F" w:rsidRPr="00876D70" w:rsidRDefault="00A3522F" w:rsidP="00A3522F">
      <w:pPr>
        <w:spacing w:after="239" w:line="216" w:lineRule="auto"/>
        <w:ind w:left="19" w:right="14" w:hanging="5"/>
        <w:rPr>
          <w:rFonts w:cs="Arial"/>
          <w:sz w:val="18"/>
          <w:szCs w:val="18"/>
          <w:lang w:eastAsia="sl-SI"/>
        </w:rPr>
      </w:pPr>
    </w:p>
    <w:p w14:paraId="1EAC44B5" w14:textId="77777777" w:rsidR="00A3522F" w:rsidRPr="00876D70" w:rsidRDefault="00A3522F" w:rsidP="00A3522F">
      <w:pPr>
        <w:spacing w:after="498" w:line="219" w:lineRule="auto"/>
        <w:ind w:left="14" w:right="14" w:firstLine="4"/>
        <w:rPr>
          <w:rFonts w:cs="Arial"/>
          <w:strike/>
          <w:noProof/>
          <w:sz w:val="18"/>
          <w:szCs w:val="18"/>
          <w:lang w:eastAsia="sl-SI"/>
        </w:rPr>
      </w:pPr>
      <w:r w:rsidRPr="00876D70">
        <w:rPr>
          <w:rFonts w:cs="Arial"/>
          <w:sz w:val="18"/>
          <w:szCs w:val="18"/>
          <w:lang w:eastAsia="sl-SI"/>
        </w:rPr>
        <w:t xml:space="preserve">Naročnik  vseh storitev, ki jih izvajajo ostale pogodbene stranke je na delovišču lahko občasno prisoten zaradi kontrole nad izvajanjem pogodbenih dejavnosti, zaradi </w:t>
      </w:r>
      <w:r w:rsidRPr="00876D70">
        <w:rPr>
          <w:rFonts w:cs="Arial"/>
          <w:noProof/>
          <w:sz w:val="18"/>
          <w:szCs w:val="18"/>
          <w:lang w:eastAsia="sl-SI"/>
        </w:rPr>
        <w:t xml:space="preserve">prevzemov delovišč ter tudi zaradi izvajanja izmere in vrednotenja GLS ter sledenja drugih s pogodbo določenih medsebojnih obveznosti. </w:t>
      </w:r>
    </w:p>
    <w:p w14:paraId="51D49371" w14:textId="77777777" w:rsidR="00A3522F" w:rsidRPr="00876D70" w:rsidRDefault="00A3522F" w:rsidP="00A3522F">
      <w:pPr>
        <w:spacing w:line="265" w:lineRule="auto"/>
        <w:ind w:left="466" w:right="461" w:hanging="10"/>
        <w:jc w:val="center"/>
        <w:rPr>
          <w:rFonts w:cs="Arial"/>
          <w:b/>
          <w:sz w:val="18"/>
          <w:szCs w:val="18"/>
          <w:lang w:eastAsia="sl-SI"/>
        </w:rPr>
      </w:pPr>
      <w:r w:rsidRPr="00876D70">
        <w:rPr>
          <w:rFonts w:cs="Arial"/>
          <w:b/>
          <w:sz w:val="18"/>
          <w:szCs w:val="18"/>
          <w:lang w:eastAsia="sl-SI"/>
        </w:rPr>
        <w:t>5. člen</w:t>
      </w:r>
    </w:p>
    <w:p w14:paraId="63293F06" w14:textId="77777777" w:rsidR="00A3522F" w:rsidRPr="00876D70" w:rsidRDefault="00A3522F" w:rsidP="00A3522F">
      <w:pPr>
        <w:spacing w:after="154" w:line="265" w:lineRule="auto"/>
        <w:ind w:left="466" w:right="456" w:hanging="10"/>
        <w:jc w:val="center"/>
        <w:rPr>
          <w:rFonts w:cs="Arial"/>
          <w:b/>
          <w:sz w:val="18"/>
          <w:szCs w:val="18"/>
          <w:lang w:eastAsia="sl-SI"/>
        </w:rPr>
      </w:pPr>
      <w:r w:rsidRPr="00876D70">
        <w:rPr>
          <w:rFonts w:cs="Arial"/>
          <w:b/>
          <w:sz w:val="18"/>
          <w:szCs w:val="18"/>
          <w:lang w:eastAsia="sl-SI"/>
        </w:rPr>
        <w:t>SPLOŠNE OBVEZNOSTI</w:t>
      </w:r>
    </w:p>
    <w:p w14:paraId="4063B560"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Izvajanje pogodbenih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4C3208CE"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Ukrepe za zagotavljanje varnosti in zdravja pri delu po tem sporazumu je na skupnem delovišču dolžno izvrševati vse delovno osebje vsake izmed pogodbenih strank in vsi sodelujoči podizvajalci ali drugi pogodbeni partnerji vsake izmed pogodbenih strank.</w:t>
      </w:r>
    </w:p>
    <w:p w14:paraId="36889403" w14:textId="77777777" w:rsidR="00A3522F" w:rsidRPr="00876D70" w:rsidRDefault="00A3522F" w:rsidP="00A3522F">
      <w:pPr>
        <w:spacing w:after="220" w:line="216" w:lineRule="auto"/>
        <w:ind w:left="19" w:right="14" w:hanging="5"/>
        <w:rPr>
          <w:rFonts w:cs="Arial"/>
          <w:sz w:val="18"/>
          <w:szCs w:val="18"/>
          <w:lang w:eastAsia="sl-SI"/>
        </w:rPr>
      </w:pPr>
      <w:r w:rsidRPr="00876D70">
        <w:rPr>
          <w:rFonts w:cs="Arial"/>
          <w:sz w:val="18"/>
          <w:szCs w:val="18"/>
          <w:lang w:eastAsia="sl-SI"/>
        </w:rPr>
        <w:t>Vsa potrebna komunikacija na skupnem delovišču poteka v slovenskem jeziku.</w:t>
      </w:r>
    </w:p>
    <w:p w14:paraId="30A31460" w14:textId="77777777" w:rsidR="00A3522F" w:rsidRPr="00876D70" w:rsidRDefault="00A3522F" w:rsidP="00A3522F">
      <w:pPr>
        <w:spacing w:after="448" w:line="219" w:lineRule="auto"/>
        <w:ind w:left="14" w:right="14"/>
        <w:rPr>
          <w:rFonts w:cs="Arial"/>
          <w:sz w:val="18"/>
          <w:szCs w:val="18"/>
          <w:lang w:eastAsia="sl-SI"/>
        </w:rPr>
      </w:pPr>
      <w:r w:rsidRPr="00876D70">
        <w:rPr>
          <w:rFonts w:cs="Arial"/>
          <w:sz w:val="18"/>
          <w:szCs w:val="18"/>
          <w:lang w:eastAsia="sl-SI"/>
        </w:rPr>
        <w:t>Pogodbene stranke so dolžne varovati osebne podatke o osebah, ki so po tem sporazumu dolžne izvajati naloge v zvezi z varnostjo in zdravjem pri delu.</w:t>
      </w:r>
    </w:p>
    <w:p w14:paraId="7B51862E" w14:textId="77777777" w:rsidR="00A3522F" w:rsidRPr="00876D70" w:rsidRDefault="00A3522F" w:rsidP="00A3522F">
      <w:pPr>
        <w:spacing w:line="265" w:lineRule="auto"/>
        <w:ind w:left="466" w:right="485" w:hanging="10"/>
        <w:jc w:val="center"/>
        <w:rPr>
          <w:rFonts w:cs="Arial"/>
          <w:b/>
          <w:sz w:val="18"/>
          <w:szCs w:val="18"/>
          <w:lang w:eastAsia="sl-SI"/>
        </w:rPr>
      </w:pPr>
      <w:r w:rsidRPr="00876D70">
        <w:rPr>
          <w:rFonts w:cs="Arial"/>
          <w:b/>
          <w:sz w:val="18"/>
          <w:szCs w:val="18"/>
          <w:lang w:eastAsia="sl-SI"/>
        </w:rPr>
        <w:t>6. člen</w:t>
      </w:r>
    </w:p>
    <w:p w14:paraId="019594B7" w14:textId="77777777" w:rsidR="00A3522F" w:rsidRDefault="00A3522F" w:rsidP="00A3522F">
      <w:pPr>
        <w:keepNext/>
        <w:keepLines/>
        <w:spacing w:line="265" w:lineRule="auto"/>
        <w:ind w:left="348" w:right="367" w:hanging="10"/>
        <w:jc w:val="center"/>
        <w:outlineLvl w:val="1"/>
        <w:rPr>
          <w:rFonts w:cs="Arial"/>
          <w:b/>
          <w:sz w:val="18"/>
          <w:szCs w:val="18"/>
          <w:lang w:eastAsia="sl-SI"/>
        </w:rPr>
      </w:pPr>
      <w:r w:rsidRPr="00876D70">
        <w:rPr>
          <w:rFonts w:cs="Arial"/>
          <w:b/>
          <w:sz w:val="18"/>
          <w:szCs w:val="18"/>
          <w:lang w:eastAsia="sl-SI"/>
        </w:rPr>
        <w:t>VODJA DEL - NOTRANJE RAZMERJE</w:t>
      </w:r>
    </w:p>
    <w:p w14:paraId="6276E9A6" w14:textId="77777777" w:rsidR="00A3522F" w:rsidRPr="00876D70" w:rsidRDefault="00A3522F" w:rsidP="00A3522F">
      <w:pPr>
        <w:keepNext/>
        <w:keepLines/>
        <w:spacing w:line="265" w:lineRule="auto"/>
        <w:ind w:left="348" w:right="367" w:hanging="10"/>
        <w:jc w:val="center"/>
        <w:outlineLvl w:val="1"/>
        <w:rPr>
          <w:rFonts w:cs="Arial"/>
          <w:b/>
          <w:sz w:val="18"/>
          <w:szCs w:val="18"/>
          <w:lang w:eastAsia="sl-SI"/>
        </w:rPr>
      </w:pPr>
    </w:p>
    <w:p w14:paraId="06EE75DA" w14:textId="77777777" w:rsidR="00A3522F" w:rsidRPr="00876D70" w:rsidRDefault="00A3522F" w:rsidP="00A3522F">
      <w:pPr>
        <w:spacing w:after="283" w:line="219" w:lineRule="auto"/>
        <w:ind w:left="14" w:right="14" w:firstLine="4"/>
        <w:rPr>
          <w:rFonts w:cs="Arial"/>
          <w:sz w:val="18"/>
          <w:szCs w:val="18"/>
          <w:lang w:eastAsia="sl-SI"/>
        </w:rPr>
      </w:pPr>
      <w:r w:rsidRPr="00876D70">
        <w:rPr>
          <w:rFonts w:cs="Arial"/>
          <w:sz w:val="18"/>
          <w:szCs w:val="18"/>
          <w:lang w:eastAsia="sl-SI"/>
        </w:rPr>
        <w:t>Za nadzor nad izvrševanjem ukrepov za zagotavljanje varnosti in zdravja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052BE465" w14:textId="77777777" w:rsidR="00A3522F" w:rsidRPr="00876D70" w:rsidRDefault="00A3522F" w:rsidP="00A3522F">
      <w:pPr>
        <w:spacing w:after="176" w:line="219" w:lineRule="auto"/>
        <w:ind w:left="14" w:right="14" w:firstLine="4"/>
        <w:rPr>
          <w:rFonts w:cs="Arial"/>
          <w:sz w:val="18"/>
          <w:szCs w:val="18"/>
          <w:lang w:eastAsia="sl-SI"/>
        </w:rPr>
      </w:pPr>
      <w:r w:rsidRPr="00876D70">
        <w:rPr>
          <w:rFonts w:cs="Arial"/>
          <w:sz w:val="18"/>
          <w:szCs w:val="18"/>
          <w:lang w:eastAsia="sl-SI"/>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 .</w:t>
      </w:r>
    </w:p>
    <w:p w14:paraId="7FE5B301" w14:textId="77777777" w:rsidR="00A3522F" w:rsidRPr="00876D70" w:rsidRDefault="00A3522F" w:rsidP="00A3522F">
      <w:pPr>
        <w:spacing w:after="259" w:line="219" w:lineRule="auto"/>
        <w:ind w:left="14" w:right="14" w:firstLine="4"/>
        <w:rPr>
          <w:rFonts w:cs="Arial"/>
          <w:strike/>
          <w:sz w:val="18"/>
          <w:szCs w:val="18"/>
          <w:lang w:eastAsia="sl-SI"/>
        </w:rPr>
      </w:pPr>
      <w:r w:rsidRPr="00876D70">
        <w:rPr>
          <w:rFonts w:cs="Arial"/>
          <w:sz w:val="18"/>
          <w:szCs w:val="18"/>
          <w:lang w:eastAsia="sl-SI"/>
        </w:rPr>
        <w:t>Vodja del vsake izmed pogodbenih strank je na skupnem delovišču osebno prisoten praviloma občasno, zaradi izvajanja kontrolnih ogledov, lahko pa tudi stalno, vse v odvisnosti od organizacije delovnega procesa posamezne pogodbene stranke. Delovno osebje vsake izmed pogodbenih strank mora biti seznanjeno s pristojnim in odgovornim vodjem del ter mora imeti z njim vzpostavljen nedvoumen kontakt. Slednji pa mora biti  delovnemu osebju na razpolago za nudenje strokovnega svetovanja in podpore, morebitnih usmeritvenih navodil ter v namene reševanja vseh operativnih vprašanj iz naslova načrtovanja, organizacije in izvajanja nalog delovnega osebja.</w:t>
      </w:r>
    </w:p>
    <w:p w14:paraId="2A113609" w14:textId="77777777" w:rsidR="00A3522F" w:rsidRPr="00876D70" w:rsidRDefault="00A3522F" w:rsidP="00A3522F">
      <w:pPr>
        <w:spacing w:line="216" w:lineRule="auto"/>
        <w:ind w:left="19" w:right="14" w:hanging="5"/>
        <w:rPr>
          <w:rFonts w:cs="Arial"/>
          <w:sz w:val="18"/>
          <w:szCs w:val="18"/>
          <w:lang w:eastAsia="sl-SI"/>
        </w:rPr>
      </w:pPr>
      <w:r w:rsidRPr="00876D70">
        <w:rPr>
          <w:rFonts w:cs="Arial"/>
          <w:sz w:val="18"/>
          <w:szCs w:val="18"/>
          <w:lang w:eastAsia="sl-SI"/>
        </w:rPr>
        <w:t>Vodja del vsake izmed pogodbenih strank je dolžan svojega delodajalca pred začetkom delovnega procesa, pri katerem obstajajo večje nevarnosti za nezgode in poklicne bolezni, o teh delih obvestiti z namenom, da delodajalec lahko po presoji konkretnih okoliščin izpolni svojo zakonsko dolžnost obveščanja inšpekcije dela, skladno z ZVZD-1</w:t>
      </w:r>
      <w:r w:rsidRPr="00876D70">
        <w:rPr>
          <w:rFonts w:cs="Arial"/>
          <w:noProof/>
          <w:sz w:val="18"/>
          <w:szCs w:val="18"/>
          <w:lang w:eastAsia="sl-SI"/>
        </w:rPr>
        <w:drawing>
          <wp:inline distT="0" distB="0" distL="0" distR="0" wp14:anchorId="673EA33D" wp14:editId="6564999B">
            <wp:extent cx="19050" cy="19050"/>
            <wp:effectExtent l="0" t="0" r="0" b="0"/>
            <wp:docPr id="1" name="Picture 1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7152B6BB" w14:textId="77777777" w:rsidR="00A3522F" w:rsidRPr="00876D70" w:rsidRDefault="00A3522F" w:rsidP="00A3522F">
      <w:pPr>
        <w:spacing w:after="257" w:line="216" w:lineRule="auto"/>
        <w:ind w:left="-5" w:hanging="5"/>
        <w:rPr>
          <w:rFonts w:cs="Arial"/>
          <w:sz w:val="18"/>
          <w:szCs w:val="18"/>
          <w:lang w:eastAsia="sl-SI"/>
        </w:rPr>
      </w:pPr>
      <w:r w:rsidRPr="00876D70">
        <w:rPr>
          <w:rFonts w:cs="Arial"/>
          <w:sz w:val="18"/>
          <w:szCs w:val="18"/>
          <w:lang w:eastAsia="sl-SI"/>
        </w:rPr>
        <w:t>Vsaka izmed pogodbenih strank mora svoje evidence voditi na način, da bo iz podatkov v vsakem trenutku poimensko razvidno, kateri vodja del je odgovoren za konkretno skupno delovišče.</w:t>
      </w:r>
    </w:p>
    <w:p w14:paraId="0D391E5F" w14:textId="77777777" w:rsidR="00A3522F" w:rsidRPr="00876D70" w:rsidRDefault="00A3522F" w:rsidP="00A3522F">
      <w:pPr>
        <w:spacing w:after="519" w:line="219" w:lineRule="auto"/>
        <w:ind w:left="14" w:right="14" w:firstLine="4"/>
        <w:rPr>
          <w:rFonts w:cs="Arial"/>
          <w:sz w:val="18"/>
          <w:szCs w:val="18"/>
          <w:lang w:eastAsia="sl-SI"/>
        </w:rPr>
      </w:pPr>
      <w:r w:rsidRPr="00876D70">
        <w:rPr>
          <w:rFonts w:cs="Arial"/>
          <w:sz w:val="18"/>
          <w:szCs w:val="18"/>
          <w:lang w:eastAsia="sl-SI"/>
        </w:rPr>
        <w:lastRenderedPageBreak/>
        <w:t>Vodje del so za vsako izmed pogodbenih strank razvidni iz seznama, ki je kot priloga sestavni del tega sporazuma oz. iz dokumentacije posameznega javnega naročila, ki se oddaja v drugi fazi javnih naročil SEC, GRA, GOJ in PRE. Morebitne spremembe v zvezi s tem so pogodbene stranke dolžne naročniku sporočati kontinuirano in nemudoma po spremembi.</w:t>
      </w:r>
    </w:p>
    <w:p w14:paraId="634ECE7E" w14:textId="77777777" w:rsidR="00A3522F" w:rsidRPr="00876D70" w:rsidRDefault="00A3522F" w:rsidP="00A3522F">
      <w:pPr>
        <w:spacing w:line="265" w:lineRule="auto"/>
        <w:ind w:left="466" w:right="480" w:hanging="10"/>
        <w:jc w:val="center"/>
        <w:rPr>
          <w:rFonts w:cs="Arial"/>
          <w:b/>
          <w:sz w:val="18"/>
          <w:szCs w:val="18"/>
          <w:lang w:eastAsia="sl-SI"/>
        </w:rPr>
      </w:pPr>
      <w:r w:rsidRPr="00876D70">
        <w:rPr>
          <w:rFonts w:cs="Arial"/>
          <w:b/>
          <w:sz w:val="18"/>
          <w:szCs w:val="18"/>
          <w:lang w:eastAsia="sl-SI"/>
        </w:rPr>
        <w:t>7. člen</w:t>
      </w:r>
    </w:p>
    <w:p w14:paraId="6154A983" w14:textId="77777777" w:rsidR="00A3522F" w:rsidRPr="00876D70" w:rsidRDefault="00A3522F" w:rsidP="00A3522F">
      <w:pPr>
        <w:keepNext/>
        <w:keepLines/>
        <w:spacing w:after="108" w:line="265" w:lineRule="auto"/>
        <w:ind w:left="348" w:right="367" w:hanging="10"/>
        <w:jc w:val="center"/>
        <w:outlineLvl w:val="1"/>
        <w:rPr>
          <w:rFonts w:cs="Arial"/>
          <w:sz w:val="18"/>
          <w:szCs w:val="18"/>
          <w:lang w:eastAsia="sl-SI"/>
        </w:rPr>
      </w:pPr>
      <w:r w:rsidRPr="00876D70">
        <w:rPr>
          <w:rFonts w:cs="Arial"/>
          <w:b/>
          <w:sz w:val="18"/>
          <w:szCs w:val="18"/>
          <w:lang w:eastAsia="sl-SI"/>
        </w:rPr>
        <w:t>VODJA DEL - ZUNANJE RAZMERJE</w:t>
      </w:r>
    </w:p>
    <w:p w14:paraId="07F7FC75" w14:textId="77777777" w:rsidR="00A3522F" w:rsidRPr="00876D70" w:rsidRDefault="00A3522F" w:rsidP="00A3522F">
      <w:pPr>
        <w:spacing w:after="240" w:line="216" w:lineRule="auto"/>
        <w:ind w:left="19" w:right="14" w:hanging="5"/>
        <w:rPr>
          <w:rFonts w:cs="Arial"/>
          <w:sz w:val="18"/>
          <w:szCs w:val="18"/>
          <w:lang w:eastAsia="sl-SI"/>
        </w:rPr>
      </w:pPr>
      <w:r w:rsidRPr="00876D70">
        <w:rPr>
          <w:rFonts w:cs="Arial"/>
          <w:sz w:val="18"/>
          <w:szCs w:val="18"/>
          <w:lang w:eastAsia="sl-SI"/>
        </w:rPr>
        <w:t xml:space="preserve">Vodje del vsake izmed pogodbenih strank so pred pričetkom in v teku izvajanja del na skupnem delovišču dolžni </w:t>
      </w:r>
      <w:r w:rsidRPr="00876D70">
        <w:rPr>
          <w:rFonts w:cs="Arial"/>
          <w:color w:val="000000"/>
          <w:sz w:val="18"/>
          <w:szCs w:val="18"/>
          <w:lang w:eastAsia="sl-SI"/>
        </w:rPr>
        <w:t xml:space="preserve">med seboj (torej na nivoju vodij del) in z osebo iz 1. odstavka 8. člena tega </w:t>
      </w:r>
      <w:r w:rsidRPr="00876D70">
        <w:rPr>
          <w:rFonts w:cs="Arial"/>
          <w:sz w:val="18"/>
          <w:szCs w:val="18"/>
          <w:lang w:eastAsia="sl-SI"/>
        </w:rPr>
        <w:t>sporazuma medsebojno usklajevati potrebne ukrepe za zagotavljanje varnosti in zdravja pri delu na skupnem delovišču in na mejah delovišča.</w:t>
      </w:r>
    </w:p>
    <w:p w14:paraId="4F9CBD44" w14:textId="77777777" w:rsidR="00A3522F" w:rsidRPr="00876D70" w:rsidRDefault="00A3522F" w:rsidP="00A3522F">
      <w:pPr>
        <w:spacing w:after="475" w:line="219" w:lineRule="auto"/>
        <w:ind w:left="14" w:right="14" w:firstLine="4"/>
        <w:rPr>
          <w:rFonts w:cs="Arial"/>
          <w:sz w:val="18"/>
          <w:szCs w:val="18"/>
          <w:lang w:eastAsia="sl-SI"/>
        </w:rPr>
      </w:pPr>
      <w:r w:rsidRPr="00876D70">
        <w:rPr>
          <w:rFonts w:cs="Arial"/>
          <w:sz w:val="18"/>
          <w:szCs w:val="18"/>
          <w:lang w:eastAsia="sl-SI"/>
        </w:rPr>
        <w:t>V ta namen se vodje del pred pričetkom del na skupnemu delovišču po potrebi usklajujejo z osebo iz 5. odstavka 8. člena, ter tej osebi tudi predstavijo svoj program ukrepov oz. navodil za dosego varnosti in zdravja pri delu.</w:t>
      </w:r>
    </w:p>
    <w:p w14:paraId="4B15AC59" w14:textId="77777777" w:rsidR="00A3522F" w:rsidRPr="00876D70" w:rsidRDefault="00A3522F" w:rsidP="00A3522F">
      <w:pPr>
        <w:spacing w:line="265" w:lineRule="auto"/>
        <w:ind w:left="466" w:right="451" w:hanging="10"/>
        <w:jc w:val="center"/>
        <w:rPr>
          <w:rFonts w:cs="Arial"/>
          <w:b/>
          <w:sz w:val="18"/>
          <w:szCs w:val="18"/>
          <w:lang w:eastAsia="sl-SI"/>
        </w:rPr>
      </w:pPr>
      <w:r w:rsidRPr="00876D70">
        <w:rPr>
          <w:rFonts w:cs="Arial"/>
          <w:b/>
          <w:sz w:val="18"/>
          <w:szCs w:val="18"/>
          <w:lang w:eastAsia="sl-SI"/>
        </w:rPr>
        <w:t>8. člen</w:t>
      </w:r>
    </w:p>
    <w:p w14:paraId="1981B996" w14:textId="77777777" w:rsidR="00A3522F" w:rsidRDefault="00A3522F" w:rsidP="00A3522F">
      <w:pPr>
        <w:keepNext/>
        <w:keepLines/>
        <w:spacing w:line="265" w:lineRule="auto"/>
        <w:ind w:left="348" w:hanging="10"/>
        <w:jc w:val="center"/>
        <w:outlineLvl w:val="1"/>
        <w:rPr>
          <w:rFonts w:cs="Arial"/>
          <w:b/>
          <w:sz w:val="18"/>
          <w:szCs w:val="18"/>
          <w:lang w:eastAsia="sl-SI"/>
        </w:rPr>
      </w:pPr>
      <w:r w:rsidRPr="00876D70">
        <w:rPr>
          <w:rFonts w:cs="Arial"/>
          <w:b/>
          <w:sz w:val="18"/>
          <w:szCs w:val="18"/>
          <w:lang w:eastAsia="sl-SI"/>
        </w:rPr>
        <w:t>OSEBA ZA USKLAJENO IZVAJANJE UKREPOV DOLOČENIH S PISNIM SPORAZUMOM IN POOBLAŠČENI STROKOVNI DELAVEC ZA VARNOST PRI DELU</w:t>
      </w:r>
    </w:p>
    <w:p w14:paraId="20B96E82" w14:textId="77777777" w:rsidR="00A3522F" w:rsidRPr="00876D70" w:rsidRDefault="00A3522F" w:rsidP="00A3522F">
      <w:pPr>
        <w:keepNext/>
        <w:keepLines/>
        <w:spacing w:line="265" w:lineRule="auto"/>
        <w:ind w:left="348" w:hanging="10"/>
        <w:jc w:val="center"/>
        <w:outlineLvl w:val="1"/>
        <w:rPr>
          <w:rFonts w:cs="Arial"/>
          <w:b/>
          <w:sz w:val="18"/>
          <w:szCs w:val="18"/>
          <w:lang w:eastAsia="sl-SI"/>
        </w:rPr>
      </w:pPr>
    </w:p>
    <w:p w14:paraId="04D141DA" w14:textId="77777777" w:rsidR="00A3522F" w:rsidRPr="00876D70" w:rsidRDefault="00A3522F" w:rsidP="00A3522F">
      <w:pPr>
        <w:spacing w:after="228" w:line="216" w:lineRule="auto"/>
        <w:ind w:right="14"/>
        <w:rPr>
          <w:rFonts w:cs="Arial"/>
          <w:sz w:val="18"/>
          <w:szCs w:val="18"/>
          <w:lang w:eastAsia="sl-SI"/>
        </w:rPr>
      </w:pPr>
      <w:r w:rsidRPr="00876D70">
        <w:rPr>
          <w:rFonts w:cs="Arial"/>
          <w:sz w:val="18"/>
          <w:szCs w:val="18"/>
          <w:lang w:eastAsia="sl-SI"/>
        </w:rPr>
        <w:t>Na podlagi 3. odstavka 39. člena ZVZD-1 so pogodbene stranke dolžne sporazumno določiti delavca, ki zagotavlja usklajeno izvajanje ukrepov določenih s pisnim sporazumom.  (dalje: oseba za usklajeno izvajanje ukrepov). Pogodbene stranke se na osnovi navedenega dogovorijo, da bo predmetno funkcijo za skupno delovišče venomer opravljal delavec naročnika.</w:t>
      </w:r>
    </w:p>
    <w:p w14:paraId="6AD80CC1"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 xml:space="preserve">Oseba za usklajeno izvajanje ukrepov je na terenu prisotna praviloma občasno, v neodvisnosti od organizacije delovnega procesa naročnika. Delovno osebje in vodje del vsake izmed pogodbenih strank morajo biti seznanjeni s pristojno in odgovorno osebo za usklajeno izvajanje ukrepov ter morajo imeti z njim vzpostavljen nedvoumen kontakt.  </w:t>
      </w:r>
    </w:p>
    <w:p w14:paraId="7D6E29AB"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Oseba za usklajeno izvajanje ukrepov določenih s pisnim sporazumom na skupnem delovišču praviloma ni oseba v vlogi strokovnega delavca</w:t>
      </w:r>
      <w:r>
        <w:rPr>
          <w:rFonts w:cs="Arial"/>
          <w:sz w:val="18"/>
          <w:szCs w:val="18"/>
          <w:lang w:eastAsia="sl-SI"/>
        </w:rPr>
        <w:t xml:space="preserve"> za varnost pri delu</w:t>
      </w:r>
      <w:r w:rsidRPr="00876D70">
        <w:rPr>
          <w:rFonts w:cs="Arial"/>
          <w:sz w:val="18"/>
          <w:szCs w:val="18"/>
          <w:lang w:eastAsia="sl-SI"/>
        </w:rPr>
        <w:t>.</w:t>
      </w:r>
    </w:p>
    <w:p w14:paraId="06417225"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Naročnik mora svoje evidence voditi na način, da bo iz podatkov v vsakem trenutku nedvoumno razvidno katera oseba za predmetno skupno delovišče izvaja naloge usklajenega izvajanja ukrepov določenih s pisnim sporazumom.</w:t>
      </w:r>
    </w:p>
    <w:p w14:paraId="17C4B402" w14:textId="77777777" w:rsidR="00A3522F" w:rsidRPr="00876D70" w:rsidRDefault="00A3522F" w:rsidP="00A3522F">
      <w:pPr>
        <w:spacing w:after="208" w:line="219" w:lineRule="auto"/>
        <w:ind w:left="14" w:right="14" w:firstLine="4"/>
        <w:rPr>
          <w:rFonts w:cs="Arial"/>
          <w:strike/>
          <w:sz w:val="18"/>
          <w:szCs w:val="18"/>
          <w:lang w:eastAsia="sl-SI"/>
        </w:rPr>
      </w:pPr>
      <w:r w:rsidRPr="00876D70">
        <w:rPr>
          <w:rFonts w:cs="Arial"/>
          <w:sz w:val="18"/>
          <w:szCs w:val="18"/>
          <w:lang w:eastAsia="sl-SI"/>
        </w:rPr>
        <w:t xml:space="preserve">Pogodbene stranke so sporazumne, da lahko vsaka zase strokovne naloge v zvezi z varnostjo in zdravjem pri delu prenese tudi na zunanje strokovne službe, ki imajo dovoljenje za delo po ZVZD-1 (dalje: pooblaščeni strokovni delavci za varnost pri delu). Strokovni delavci za varnost pri delu po vsebini posameznega pisnega sporazuma izvajajo usmerjevalne in svetovalne funkcije, pri čemer so vodjem del in osebam za usklajeno izvajanje ukrepov v pomoč </w:t>
      </w:r>
      <w:r w:rsidRPr="00876D70">
        <w:rPr>
          <w:rFonts w:eastAsia="Times New Roman" w:cs="Arial"/>
          <w:sz w:val="18"/>
          <w:szCs w:val="18"/>
          <w:lang w:eastAsia="sl-SI"/>
        </w:rPr>
        <w:t xml:space="preserve">v vseh primerih, ko to potrebo vodje del in osebe za usklajeno izvajanje ukrepov izrazijo same ali jo strokovni delavci za varnost pri delu prepoznajo ob kontrolah na delovišču. </w:t>
      </w:r>
      <w:r w:rsidRPr="00876D70">
        <w:rPr>
          <w:rFonts w:cs="Arial"/>
          <w:sz w:val="18"/>
          <w:szCs w:val="18"/>
          <w:lang w:eastAsia="sl-SI"/>
        </w:rPr>
        <w:t xml:space="preserve"> </w:t>
      </w:r>
    </w:p>
    <w:p w14:paraId="703A7DE6" w14:textId="77777777" w:rsidR="00A3522F" w:rsidRPr="00876D70" w:rsidRDefault="00A3522F" w:rsidP="00A3522F">
      <w:pPr>
        <w:spacing w:after="541" w:line="219" w:lineRule="auto"/>
        <w:ind w:left="14" w:right="14" w:firstLine="4"/>
        <w:rPr>
          <w:rFonts w:cs="Arial"/>
          <w:sz w:val="18"/>
          <w:szCs w:val="18"/>
          <w:lang w:eastAsia="sl-SI"/>
        </w:rPr>
      </w:pPr>
      <w:r w:rsidRPr="00876D70">
        <w:rPr>
          <w:rFonts w:cs="Arial"/>
          <w:sz w:val="18"/>
          <w:szCs w:val="18"/>
          <w:lang w:eastAsia="sl-SI"/>
        </w:rPr>
        <w:t>Oseba za usklajeno izvajanje ukrepov in pooblaščeni strokovni delavec za varnost pri delu so za vsako izmed pogodbenih strank razvidni iz seznama, ki je kot priloga sestavni del tega sporazuma oz. iz dokumentacije posameznega javnega naročila, ki se oddaja v drugi fazi javnih naročil SEC, GRA, GOJ in PRE. Morebitne spremembe v zvezi s tem, so pogodbene stranke dolžne naročniku javljati kontinuirano nemudoma po spremembi.</w:t>
      </w:r>
    </w:p>
    <w:p w14:paraId="0EFCE435" w14:textId="77777777" w:rsidR="00A3522F" w:rsidRDefault="00A3522F" w:rsidP="00A3522F">
      <w:pPr>
        <w:spacing w:line="265" w:lineRule="auto"/>
        <w:ind w:left="466" w:right="317" w:hanging="10"/>
        <w:jc w:val="center"/>
        <w:rPr>
          <w:rFonts w:cs="Arial"/>
          <w:b/>
          <w:sz w:val="18"/>
          <w:szCs w:val="18"/>
          <w:lang w:eastAsia="sl-SI"/>
        </w:rPr>
      </w:pPr>
      <w:r w:rsidRPr="00876D70">
        <w:rPr>
          <w:rFonts w:cs="Arial"/>
          <w:b/>
          <w:sz w:val="18"/>
          <w:szCs w:val="18"/>
          <w:lang w:eastAsia="sl-SI"/>
        </w:rPr>
        <w:t>9. člen</w:t>
      </w:r>
    </w:p>
    <w:p w14:paraId="16CB7E47" w14:textId="77777777" w:rsidR="00A3522F" w:rsidRPr="00876D70" w:rsidRDefault="00A3522F" w:rsidP="00A3522F">
      <w:pPr>
        <w:spacing w:line="265" w:lineRule="auto"/>
        <w:ind w:left="466" w:right="317" w:hanging="10"/>
        <w:jc w:val="center"/>
        <w:rPr>
          <w:rFonts w:cs="Arial"/>
          <w:b/>
          <w:sz w:val="18"/>
          <w:szCs w:val="18"/>
          <w:lang w:eastAsia="sl-SI"/>
        </w:rPr>
      </w:pPr>
    </w:p>
    <w:p w14:paraId="17B8260A" w14:textId="77777777" w:rsidR="00A3522F" w:rsidRPr="00876D70" w:rsidRDefault="00A3522F" w:rsidP="00A3522F">
      <w:pPr>
        <w:spacing w:line="219" w:lineRule="auto"/>
        <w:ind w:left="14" w:right="14" w:firstLine="4"/>
        <w:rPr>
          <w:rFonts w:cs="Arial"/>
          <w:sz w:val="18"/>
          <w:szCs w:val="18"/>
          <w:lang w:eastAsia="sl-SI"/>
        </w:rPr>
      </w:pPr>
      <w:r w:rsidRPr="00876D70">
        <w:rPr>
          <w:rFonts w:cs="Arial"/>
          <w:sz w:val="18"/>
          <w:szCs w:val="18"/>
          <w:lang w:eastAsia="sl-SI"/>
        </w:rPr>
        <w:t>Delovno osebje vsake izmed pogodbenih strank je dolžno spoštovati usmerjevalna navodila svojega vodje del, vodje del vsake izmed pogodbenih strank pa so dolžni spoštovati usmerjevalna navodila osebe za usklajeno izvajanje ukrepov.</w:t>
      </w:r>
    </w:p>
    <w:p w14:paraId="0E98029C" w14:textId="77777777" w:rsidR="00A3522F" w:rsidRPr="00876D70" w:rsidRDefault="00A3522F" w:rsidP="00A3522F">
      <w:pPr>
        <w:spacing w:after="50" w:line="216" w:lineRule="auto"/>
        <w:ind w:left="19" w:right="14" w:hanging="5"/>
        <w:rPr>
          <w:rFonts w:cs="Arial"/>
          <w:sz w:val="18"/>
          <w:szCs w:val="18"/>
          <w:lang w:eastAsia="sl-SI"/>
        </w:rPr>
      </w:pPr>
      <w:r w:rsidRPr="00876D70">
        <w:rPr>
          <w:rFonts w:cs="Arial"/>
          <w:sz w:val="18"/>
          <w:szCs w:val="18"/>
          <w:lang w:eastAsia="sl-SI"/>
        </w:rPr>
        <w:t>Naloge vodje del vsake izmed pogodbenih strank zajemajo zlasti:</w:t>
      </w:r>
    </w:p>
    <w:p w14:paraId="78A8DE41"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 xml:space="preserve">izvajanje stalnega poostrenega nadzora nad opravljanjem dela s strani delovnega osebja na skupnem delovišču, </w:t>
      </w:r>
    </w:p>
    <w:p w14:paraId="01635DAD"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seznanjanje delovnega osebja z ukrepi za zagotavljanje varnosti in zdravja pri delu na skupnem delovišču,</w:t>
      </w:r>
    </w:p>
    <w:p w14:paraId="5C0D6547"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 xml:space="preserve">takojšne ukrepanje v razmerju do svojega delovnega osebja v primeru, da se dogovorjeni ukrepi ne upoštevajo (zahteva po takojšni odpravi nepravilnosti oz. pomanjkljivosti, odstranitev z delovišča in sicer tistega delovnega osebja, ki krši predpisane in dogovorjene varnostne ukrepe, v primeru ogrožanja varnosti prepoved nadaljevanja dela) ter </w:t>
      </w:r>
    </w:p>
    <w:p w14:paraId="08F32DD0"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skrb za odpravo nepravilnosti in pomanjkljivosti.</w:t>
      </w:r>
    </w:p>
    <w:p w14:paraId="74313B68" w14:textId="77777777" w:rsidR="00A3522F" w:rsidRPr="00876D70" w:rsidRDefault="00A3522F" w:rsidP="00A3522F">
      <w:pPr>
        <w:spacing w:after="243" w:line="216" w:lineRule="auto"/>
        <w:ind w:left="19" w:right="14" w:hanging="5"/>
        <w:rPr>
          <w:rFonts w:cs="Arial"/>
          <w:sz w:val="18"/>
          <w:szCs w:val="18"/>
          <w:lang w:eastAsia="sl-SI"/>
        </w:rPr>
      </w:pPr>
      <w:r w:rsidRPr="00876D70">
        <w:rPr>
          <w:rFonts w:cs="Arial"/>
          <w:sz w:val="18"/>
          <w:szCs w:val="18"/>
          <w:lang w:eastAsia="sl-SI"/>
        </w:rPr>
        <w:t>Vodja del mora o izvršenih ukrepih iz prejšnjega odstavka nemudoma oz. najkasneje naslednji delovni dan obvestiti svojega delodajalca in osebo za usklajeno izvajanje ukrepov.</w:t>
      </w:r>
    </w:p>
    <w:p w14:paraId="1FC1037D" w14:textId="77777777" w:rsidR="00A3522F" w:rsidRPr="00876D70" w:rsidRDefault="00A3522F" w:rsidP="00A3522F">
      <w:pPr>
        <w:spacing w:after="236" w:line="219" w:lineRule="auto"/>
        <w:ind w:left="14" w:right="14" w:firstLine="4"/>
        <w:rPr>
          <w:rFonts w:cs="Arial"/>
          <w:sz w:val="18"/>
          <w:szCs w:val="18"/>
          <w:lang w:eastAsia="sl-SI"/>
        </w:rPr>
      </w:pPr>
      <w:r w:rsidRPr="00876D70">
        <w:rPr>
          <w:rFonts w:cs="Arial"/>
          <w:sz w:val="18"/>
          <w:szCs w:val="18"/>
          <w:lang w:eastAsia="sl-SI"/>
        </w:rPr>
        <w:lastRenderedPageBreak/>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vodje del. Vodja del v takem primeru o prekinitvi delovnega procesa takoj obvesti osebo za usklajeno izvajanje ukrepov.</w:t>
      </w:r>
    </w:p>
    <w:p w14:paraId="4AAF8BE1" w14:textId="77777777" w:rsidR="00A3522F" w:rsidRPr="00876D70" w:rsidRDefault="00A3522F" w:rsidP="00A3522F">
      <w:pPr>
        <w:spacing w:after="236" w:line="219" w:lineRule="auto"/>
        <w:ind w:left="14" w:right="14" w:firstLine="4"/>
        <w:rPr>
          <w:rFonts w:cs="Arial"/>
          <w:sz w:val="18"/>
          <w:szCs w:val="18"/>
          <w:lang w:eastAsia="sl-SI"/>
        </w:rPr>
      </w:pPr>
      <w:r w:rsidRPr="00876D70">
        <w:rPr>
          <w:rFonts w:cs="Arial"/>
          <w:sz w:val="18"/>
          <w:szCs w:val="18"/>
          <w:lang w:eastAsia="sl-SI"/>
        </w:rPr>
        <w:t xml:space="preserve">V kolikor vodja del opazi tretjo osebo, ki se zadržuje na ali ob delovišču je nemudoma dolžan osebo opozoriti na nevarnost, </w:t>
      </w:r>
      <w:r w:rsidRPr="00876D70">
        <w:rPr>
          <w:rFonts w:cs="Arial"/>
          <w:strike/>
          <w:sz w:val="18"/>
          <w:szCs w:val="18"/>
          <w:lang w:eastAsia="sl-SI"/>
        </w:rPr>
        <w:t xml:space="preserve"> </w:t>
      </w:r>
      <w:r w:rsidRPr="00876D70">
        <w:rPr>
          <w:rFonts w:cs="Arial"/>
          <w:sz w:val="18"/>
          <w:szCs w:val="18"/>
          <w:lang w:eastAsia="sl-SI"/>
        </w:rPr>
        <w:t>ter zagotoviti, da se oseba umakne iz nevarnega območja</w:t>
      </w:r>
      <w:r>
        <w:rPr>
          <w:rFonts w:cs="Arial"/>
          <w:sz w:val="18"/>
          <w:szCs w:val="18"/>
          <w:lang w:eastAsia="sl-SI"/>
        </w:rPr>
        <w:t xml:space="preserve"> </w:t>
      </w:r>
      <w:r w:rsidRPr="00876D70">
        <w:rPr>
          <w:rFonts w:cs="Arial"/>
          <w:sz w:val="18"/>
          <w:szCs w:val="18"/>
          <w:lang w:eastAsia="sl-SI"/>
        </w:rPr>
        <w:t xml:space="preserve">! </w:t>
      </w:r>
    </w:p>
    <w:p w14:paraId="4B961CCA" w14:textId="77777777" w:rsidR="00A3522F" w:rsidRPr="00876D70" w:rsidRDefault="00A3522F" w:rsidP="00A3522F">
      <w:pPr>
        <w:spacing w:after="455" w:line="219" w:lineRule="auto"/>
        <w:ind w:left="14" w:right="14" w:firstLine="4"/>
        <w:rPr>
          <w:rFonts w:cs="Arial"/>
          <w:sz w:val="18"/>
          <w:szCs w:val="18"/>
          <w:lang w:eastAsia="sl-SI"/>
        </w:rPr>
      </w:pPr>
      <w:r w:rsidRPr="00876D70">
        <w:rPr>
          <w:rFonts w:cs="Arial"/>
          <w:sz w:val="18"/>
          <w:szCs w:val="18"/>
          <w:lang w:eastAsia="sl-SI"/>
        </w:rPr>
        <w:t>Izvajalec sečnje in izvajalec gradnje sta dolžna opravljanje storitev po tem sporazumu na skupnem delovišču ustrezno označiti skladno z določili veljavnih predpisov.</w:t>
      </w:r>
    </w:p>
    <w:p w14:paraId="58DB5A5B" w14:textId="77777777" w:rsidR="00A3522F" w:rsidRDefault="00A3522F" w:rsidP="00A3522F">
      <w:pPr>
        <w:spacing w:line="265" w:lineRule="auto"/>
        <w:ind w:left="188" w:right="106" w:hanging="10"/>
        <w:jc w:val="center"/>
        <w:rPr>
          <w:rFonts w:cs="Arial"/>
          <w:b/>
          <w:sz w:val="18"/>
          <w:szCs w:val="18"/>
          <w:lang w:eastAsia="sl-SI"/>
        </w:rPr>
      </w:pPr>
      <w:r w:rsidRPr="00876D70">
        <w:rPr>
          <w:rFonts w:cs="Arial"/>
          <w:b/>
          <w:sz w:val="18"/>
          <w:szCs w:val="18"/>
          <w:lang w:eastAsia="sl-SI"/>
        </w:rPr>
        <w:t>10. člen</w:t>
      </w:r>
    </w:p>
    <w:p w14:paraId="72264141" w14:textId="77777777" w:rsidR="00A3522F" w:rsidRDefault="00A3522F" w:rsidP="00A3522F">
      <w:pPr>
        <w:spacing w:line="265" w:lineRule="auto"/>
        <w:ind w:left="188" w:right="106" w:hanging="10"/>
        <w:jc w:val="center"/>
        <w:rPr>
          <w:rFonts w:cs="Arial"/>
          <w:b/>
          <w:sz w:val="18"/>
          <w:szCs w:val="18"/>
          <w:lang w:eastAsia="sl-SI"/>
        </w:rPr>
      </w:pPr>
    </w:p>
    <w:p w14:paraId="40A23F8B" w14:textId="77777777" w:rsidR="00A3522F" w:rsidRPr="00DF509F" w:rsidRDefault="00A3522F" w:rsidP="00A3522F">
      <w:pPr>
        <w:spacing w:line="265" w:lineRule="auto"/>
        <w:ind w:left="188" w:right="106" w:hanging="10"/>
        <w:rPr>
          <w:rFonts w:cs="Arial"/>
          <w:b/>
          <w:sz w:val="18"/>
          <w:szCs w:val="18"/>
          <w:lang w:eastAsia="sl-SI"/>
        </w:rPr>
      </w:pPr>
      <w:r w:rsidRPr="00876D70">
        <w:rPr>
          <w:rFonts w:cs="Arial"/>
          <w:sz w:val="18"/>
          <w:szCs w:val="18"/>
          <w:lang w:eastAsia="sl-SI"/>
        </w:rPr>
        <w:t>Naloge osebe za usklajeno izvajanje ukrepov na skupnem delovišču vključujejo zlasti:</w:t>
      </w:r>
    </w:p>
    <w:p w14:paraId="2B6C84C0"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občasen nadzor skupnega delovišča, ter kontrolo izvajanja predpisanih in dogovorjenih ukrepov za zagotavljanje varnosti in zdravja pri delu;</w:t>
      </w:r>
    </w:p>
    <w:p w14:paraId="7D2D77A3"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usklajevanje in seznanjane vodij del vsake izmed pogodbenih strank glede varnostih ukrepov in sprememb le teh;</w:t>
      </w:r>
    </w:p>
    <w:p w14:paraId="5453A9C4"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 xml:space="preserve">sodelovanje z vodji del, ter po potrebi s pooblaščenimi strokovnimi delavci vsake izmed pogodbenih strank; </w:t>
      </w:r>
    </w:p>
    <w:p w14:paraId="28A4A04B"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izvajanje logistične podpore pri medsebojnem obveščanju in informiranju vsega delovnega osebja, ki opravljajo dela na skupnem delovišču.</w:t>
      </w:r>
    </w:p>
    <w:p w14:paraId="4EA619CA" w14:textId="77777777" w:rsidR="00A3522F" w:rsidRPr="00876D70" w:rsidRDefault="00A3522F" w:rsidP="00A3522F">
      <w:pPr>
        <w:spacing w:after="252" w:line="216" w:lineRule="auto"/>
        <w:ind w:left="19" w:right="14" w:hanging="5"/>
        <w:rPr>
          <w:rFonts w:cs="Arial"/>
          <w:sz w:val="18"/>
          <w:szCs w:val="18"/>
          <w:lang w:eastAsia="sl-SI"/>
        </w:rPr>
      </w:pPr>
      <w:r w:rsidRPr="00876D70">
        <w:rPr>
          <w:rFonts w:cs="Arial"/>
          <w:sz w:val="18"/>
          <w:szCs w:val="18"/>
          <w:lang w:eastAsia="sl-SI"/>
        </w:rPr>
        <w:t>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14:paraId="55382B3B" w14:textId="77777777" w:rsidR="00A3522F" w:rsidRPr="00876D70" w:rsidRDefault="00A3522F" w:rsidP="00A3522F">
      <w:pPr>
        <w:spacing w:line="240" w:lineRule="auto"/>
        <w:rPr>
          <w:rFonts w:cs="Arial"/>
          <w:sz w:val="18"/>
          <w:szCs w:val="18"/>
          <w:lang w:eastAsia="sl-SI"/>
        </w:rPr>
      </w:pPr>
      <w:r w:rsidRPr="00876D70">
        <w:rPr>
          <w:rFonts w:cs="Arial"/>
          <w:sz w:val="18"/>
          <w:szCs w:val="18"/>
          <w:lang w:eastAsia="sl-SI"/>
        </w:rPr>
        <w:t xml:space="preserve">Oseba za usklajeno izvajanje ukrepov ima tudi pooblastilo, da odloča v primeru spora oziroma nejasnosti </w:t>
      </w:r>
      <w:r w:rsidRPr="00876D70">
        <w:rPr>
          <w:rFonts w:eastAsia="Times New Roman" w:cs="Arial"/>
          <w:sz w:val="18"/>
          <w:szCs w:val="18"/>
          <w:lang w:eastAsia="sl-SI"/>
        </w:rPr>
        <w:t xml:space="preserve">v zvezi z vsebino pisnega sporazuma </w:t>
      </w:r>
      <w:r w:rsidRPr="00876D70">
        <w:rPr>
          <w:rFonts w:cs="Arial"/>
          <w:sz w:val="18"/>
          <w:szCs w:val="18"/>
          <w:lang w:eastAsia="sl-SI"/>
        </w:rPr>
        <w:t>med vodji del oz. med delovnim osebjem pogodbenih strank.</w:t>
      </w:r>
    </w:p>
    <w:p w14:paraId="66DF4FE5" w14:textId="77777777" w:rsidR="00A3522F" w:rsidRPr="00876D70" w:rsidRDefault="00A3522F" w:rsidP="00A3522F">
      <w:pPr>
        <w:spacing w:line="240" w:lineRule="auto"/>
        <w:rPr>
          <w:rFonts w:cs="Arial"/>
          <w:sz w:val="18"/>
          <w:szCs w:val="18"/>
          <w:lang w:eastAsia="sl-SI"/>
        </w:rPr>
      </w:pPr>
    </w:p>
    <w:p w14:paraId="2008FFC0" w14:textId="77777777" w:rsidR="00A3522F" w:rsidRPr="00876D70" w:rsidRDefault="00A3522F" w:rsidP="00A3522F">
      <w:pPr>
        <w:spacing w:after="239" w:line="216" w:lineRule="auto"/>
        <w:ind w:left="19" w:right="14" w:hanging="5"/>
        <w:rPr>
          <w:rFonts w:cs="Arial"/>
          <w:sz w:val="18"/>
          <w:szCs w:val="18"/>
          <w:lang w:eastAsia="sl-SI"/>
        </w:rPr>
      </w:pPr>
      <w:r w:rsidRPr="00876D70">
        <w:rPr>
          <w:rFonts w:cs="Arial"/>
          <w:sz w:val="18"/>
          <w:szCs w:val="18"/>
          <w:lang w:eastAsia="sl-SI"/>
        </w:rPr>
        <w:t>V kolikor oseba za usklajeno izvajanje ukrepov opazi tretjo osebo, ki se zadržuje na ali ob delovišču je nemudoma dolžna to tretjo osebo opozoriti na nevarnost ter zagotoviti, da se oseba umakne iz nevarnega območja.</w:t>
      </w:r>
    </w:p>
    <w:p w14:paraId="14483062" w14:textId="77777777" w:rsidR="00A3522F" w:rsidRPr="00876D70" w:rsidRDefault="00A3522F" w:rsidP="00A3522F">
      <w:pPr>
        <w:spacing w:line="219" w:lineRule="auto"/>
        <w:ind w:left="14" w:right="14" w:firstLine="4"/>
        <w:rPr>
          <w:rFonts w:cs="Arial"/>
          <w:sz w:val="18"/>
          <w:szCs w:val="18"/>
          <w:lang w:eastAsia="sl-SI"/>
        </w:rPr>
      </w:pPr>
      <w:r w:rsidRPr="00876D70">
        <w:rPr>
          <w:rFonts w:cs="Arial"/>
          <w:sz w:val="18"/>
          <w:szCs w:val="18"/>
          <w:lang w:eastAsia="sl-SI"/>
        </w:rPr>
        <w:t>Oseba za usklajeno izvajanje ukrepov mora o okoliščinah, ki so privedle do ukrepanja posameznega vodje del po 2. in 4. odstavku 9. člena tega sporazuma ustno obvestiti vodjo del pogodbene stranke, katere delovno osebje ali sredstva za delo so povzročili te okoliščine, ter te okoliščine opisati in predstaviti tudi izrečene ukrepe. Takoj, ko je to mogoče mora temu vodji del poslati tudi pisno obvestilo.</w:t>
      </w:r>
    </w:p>
    <w:p w14:paraId="3074EBF4" w14:textId="77777777" w:rsidR="00A3522F" w:rsidRDefault="00A3522F" w:rsidP="00A3522F">
      <w:pPr>
        <w:spacing w:after="159" w:line="265" w:lineRule="auto"/>
        <w:ind w:left="600" w:right="38"/>
        <w:rPr>
          <w:rFonts w:cs="Arial"/>
          <w:b/>
          <w:color w:val="000000"/>
          <w:sz w:val="18"/>
          <w:szCs w:val="18"/>
          <w:lang w:eastAsia="sl-SI"/>
        </w:rPr>
      </w:pPr>
    </w:p>
    <w:p w14:paraId="108CCD01" w14:textId="77777777" w:rsidR="00A3522F" w:rsidRPr="00876D70" w:rsidRDefault="00A3522F" w:rsidP="00F422CF">
      <w:pPr>
        <w:numPr>
          <w:ilvl w:val="0"/>
          <w:numId w:val="24"/>
        </w:numPr>
        <w:spacing w:after="159" w:line="265" w:lineRule="auto"/>
        <w:ind w:right="38" w:hanging="422"/>
        <w:jc w:val="center"/>
        <w:rPr>
          <w:rFonts w:cs="Arial"/>
          <w:b/>
          <w:color w:val="000000"/>
          <w:sz w:val="18"/>
          <w:szCs w:val="18"/>
          <w:lang w:eastAsia="sl-SI"/>
        </w:rPr>
      </w:pPr>
      <w:r w:rsidRPr="00876D70">
        <w:rPr>
          <w:rFonts w:cs="Arial"/>
          <w:b/>
          <w:color w:val="000000"/>
          <w:sz w:val="18"/>
          <w:szCs w:val="18"/>
          <w:lang w:eastAsia="sl-SI"/>
        </w:rPr>
        <w:t>člen</w:t>
      </w:r>
    </w:p>
    <w:p w14:paraId="04A15F48" w14:textId="77777777" w:rsidR="00A3522F" w:rsidRPr="00876D70" w:rsidRDefault="00A3522F" w:rsidP="00A3522F">
      <w:pPr>
        <w:spacing w:after="257" w:line="216" w:lineRule="auto"/>
        <w:rPr>
          <w:rFonts w:cs="Arial"/>
          <w:sz w:val="18"/>
          <w:szCs w:val="18"/>
          <w:lang w:eastAsia="sl-SI"/>
        </w:rPr>
      </w:pPr>
      <w:r w:rsidRPr="00876D70">
        <w:rPr>
          <w:rFonts w:cs="Arial"/>
          <w:color w:val="000000"/>
          <w:sz w:val="18"/>
          <w:szCs w:val="18"/>
          <w:lang w:eastAsia="sl-SI"/>
        </w:rPr>
        <w:t xml:space="preserve">Naloge pooblaščenih strokovnih delavcev </w:t>
      </w:r>
      <w:r w:rsidRPr="00876D70">
        <w:rPr>
          <w:rFonts w:cs="Arial"/>
          <w:sz w:val="18"/>
          <w:szCs w:val="18"/>
          <w:lang w:eastAsia="sl-SI"/>
        </w:rPr>
        <w:t>za varnost pri delu vsake izmed pogodbenih strank, zajemajo predvsem:</w:t>
      </w:r>
    </w:p>
    <w:p w14:paraId="3DD0FE4F" w14:textId="77777777" w:rsidR="00A3522F" w:rsidRPr="00876D70" w:rsidRDefault="00A3522F" w:rsidP="00F422CF">
      <w:pPr>
        <w:pStyle w:val="Odstavekseznama"/>
        <w:numPr>
          <w:ilvl w:val="0"/>
          <w:numId w:val="27"/>
        </w:numPr>
        <w:spacing w:after="257" w:line="216" w:lineRule="auto"/>
        <w:jc w:val="left"/>
        <w:rPr>
          <w:rFonts w:cs="Arial"/>
          <w:color w:val="000000"/>
          <w:sz w:val="18"/>
          <w:szCs w:val="18"/>
          <w:lang w:eastAsia="sl-SI"/>
        </w:rPr>
      </w:pPr>
      <w:r w:rsidRPr="00876D70">
        <w:rPr>
          <w:rFonts w:cs="Arial"/>
          <w:color w:val="000000"/>
          <w:sz w:val="18"/>
          <w:szCs w:val="18"/>
          <w:lang w:eastAsia="sl-SI"/>
        </w:rPr>
        <w:t>izvajanje občasnih kontrol skupnega delovišča;</w:t>
      </w:r>
    </w:p>
    <w:p w14:paraId="15B8FC89" w14:textId="77777777" w:rsidR="00A3522F" w:rsidRPr="00876D70" w:rsidRDefault="00A3522F" w:rsidP="00F422CF">
      <w:pPr>
        <w:pStyle w:val="Odstavekseznama"/>
        <w:numPr>
          <w:ilvl w:val="0"/>
          <w:numId w:val="27"/>
        </w:numPr>
        <w:spacing w:after="257" w:line="216" w:lineRule="auto"/>
        <w:jc w:val="left"/>
        <w:rPr>
          <w:rFonts w:cs="Arial"/>
          <w:color w:val="000000"/>
          <w:sz w:val="18"/>
          <w:szCs w:val="18"/>
          <w:lang w:eastAsia="sl-SI"/>
        </w:rPr>
      </w:pPr>
      <w:r w:rsidRPr="00876D70">
        <w:rPr>
          <w:rFonts w:cs="Arial"/>
          <w:color w:val="000000"/>
          <w:sz w:val="18"/>
          <w:szCs w:val="18"/>
          <w:lang w:eastAsia="sl-SI"/>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strokovni delavec samodejno prepozna.</w:t>
      </w:r>
    </w:p>
    <w:p w14:paraId="74BCD375" w14:textId="77777777" w:rsidR="00A3522F" w:rsidRDefault="00A3522F" w:rsidP="00F422CF">
      <w:pPr>
        <w:numPr>
          <w:ilvl w:val="0"/>
          <w:numId w:val="24"/>
        </w:numPr>
        <w:spacing w:line="265" w:lineRule="auto"/>
        <w:ind w:right="38" w:hanging="422"/>
        <w:jc w:val="center"/>
        <w:rPr>
          <w:rFonts w:cs="Arial"/>
          <w:b/>
          <w:color w:val="000000"/>
          <w:sz w:val="18"/>
          <w:szCs w:val="18"/>
          <w:lang w:eastAsia="sl-SI"/>
        </w:rPr>
      </w:pPr>
      <w:r w:rsidRPr="00876D70">
        <w:rPr>
          <w:rFonts w:cs="Arial"/>
          <w:b/>
          <w:color w:val="000000"/>
          <w:sz w:val="18"/>
          <w:szCs w:val="18"/>
          <w:lang w:eastAsia="sl-SI"/>
        </w:rPr>
        <w:t>Člen</w:t>
      </w:r>
    </w:p>
    <w:p w14:paraId="0B09187B" w14:textId="77777777" w:rsidR="00A3522F" w:rsidRDefault="00A3522F" w:rsidP="00A3522F">
      <w:pPr>
        <w:spacing w:line="265" w:lineRule="auto"/>
        <w:ind w:left="600" w:right="38"/>
        <w:rPr>
          <w:rFonts w:cs="Arial"/>
          <w:b/>
          <w:color w:val="000000"/>
          <w:sz w:val="18"/>
          <w:szCs w:val="18"/>
          <w:lang w:eastAsia="sl-SI"/>
        </w:rPr>
      </w:pPr>
    </w:p>
    <w:p w14:paraId="76FCEC97" w14:textId="77777777" w:rsidR="00A3522F" w:rsidRPr="00DD74DC" w:rsidRDefault="00A3522F" w:rsidP="00A3522F">
      <w:pPr>
        <w:spacing w:line="265" w:lineRule="auto"/>
        <w:ind w:right="38"/>
        <w:rPr>
          <w:rFonts w:cs="Arial"/>
          <w:b/>
          <w:color w:val="000000"/>
          <w:sz w:val="18"/>
          <w:szCs w:val="18"/>
          <w:lang w:eastAsia="sl-SI"/>
        </w:rPr>
      </w:pPr>
      <w:r w:rsidRPr="00DD74DC">
        <w:rPr>
          <w:rFonts w:eastAsia="Times New Roman" w:cs="Arial"/>
          <w:sz w:val="18"/>
          <w:szCs w:val="18"/>
          <w:lang w:eastAsia="sl-SI"/>
        </w:rPr>
        <w:t>Vodje del, oseba za usklajeno izvajanje ukrepov določenih s pisnim sporazumom ter strokovni delavec za varnost in zdravje o svojih ugotovitvah sestavljajo zapise, ki predstavljajo dokazno gradivo.</w:t>
      </w:r>
    </w:p>
    <w:p w14:paraId="600D48C0" w14:textId="77777777" w:rsidR="00A3522F" w:rsidRPr="00876D70" w:rsidRDefault="00A3522F" w:rsidP="00A3522F">
      <w:pPr>
        <w:spacing w:before="100" w:beforeAutospacing="1" w:line="240" w:lineRule="auto"/>
        <w:rPr>
          <w:rFonts w:eastAsia="Times New Roman" w:cs="Arial"/>
          <w:sz w:val="18"/>
          <w:szCs w:val="18"/>
          <w:lang w:eastAsia="sl-SI"/>
        </w:rPr>
      </w:pPr>
    </w:p>
    <w:p w14:paraId="78ACDD2A" w14:textId="77777777" w:rsidR="00A3522F" w:rsidRPr="00DD74DC" w:rsidRDefault="00A3522F" w:rsidP="00F422CF">
      <w:pPr>
        <w:numPr>
          <w:ilvl w:val="0"/>
          <w:numId w:val="24"/>
        </w:numPr>
        <w:spacing w:line="240" w:lineRule="auto"/>
        <w:ind w:right="38" w:hanging="422"/>
        <w:jc w:val="center"/>
        <w:rPr>
          <w:rFonts w:cs="Arial"/>
          <w:b/>
          <w:color w:val="000000"/>
          <w:sz w:val="18"/>
          <w:szCs w:val="18"/>
          <w:lang w:eastAsia="sl-SI"/>
        </w:rPr>
      </w:pPr>
      <w:r>
        <w:rPr>
          <w:rFonts w:cs="Arial"/>
          <w:b/>
          <w:color w:val="000000"/>
          <w:sz w:val="18"/>
          <w:szCs w:val="18"/>
          <w:lang w:eastAsia="sl-SI"/>
        </w:rPr>
        <w:t>č</w:t>
      </w:r>
      <w:r w:rsidRPr="00876D70">
        <w:rPr>
          <w:rFonts w:cs="Arial"/>
          <w:b/>
          <w:color w:val="000000"/>
          <w:sz w:val="18"/>
          <w:szCs w:val="18"/>
          <w:lang w:eastAsia="sl-SI"/>
        </w:rPr>
        <w:t>len</w:t>
      </w:r>
    </w:p>
    <w:p w14:paraId="1AAD9849" w14:textId="77777777" w:rsidR="00A3522F" w:rsidRPr="00876D70" w:rsidRDefault="00A3522F" w:rsidP="00A3522F">
      <w:pPr>
        <w:spacing w:after="148" w:line="240" w:lineRule="auto"/>
        <w:ind w:left="466" w:right="178" w:hanging="10"/>
        <w:jc w:val="center"/>
        <w:rPr>
          <w:rFonts w:cs="Arial"/>
          <w:b/>
          <w:color w:val="000000"/>
          <w:sz w:val="18"/>
          <w:szCs w:val="18"/>
          <w:lang w:eastAsia="sl-SI"/>
        </w:rPr>
      </w:pPr>
      <w:r w:rsidRPr="00876D70">
        <w:rPr>
          <w:rFonts w:cs="Arial"/>
          <w:b/>
          <w:color w:val="000000"/>
          <w:sz w:val="18"/>
          <w:szCs w:val="18"/>
          <w:lang w:eastAsia="sl-SI"/>
        </w:rPr>
        <w:t>POŽARNO VARSTVO</w:t>
      </w:r>
    </w:p>
    <w:p w14:paraId="10B7DE19" w14:textId="77777777" w:rsidR="00A3522F" w:rsidRPr="00876D70" w:rsidRDefault="00A3522F" w:rsidP="00A3522F">
      <w:pPr>
        <w:spacing w:after="178" w:line="216" w:lineRule="auto"/>
        <w:ind w:left="19" w:right="14" w:hanging="5"/>
        <w:rPr>
          <w:rFonts w:cs="Arial"/>
          <w:color w:val="000000"/>
          <w:sz w:val="18"/>
          <w:szCs w:val="18"/>
          <w:lang w:eastAsia="sl-SI"/>
        </w:rPr>
      </w:pPr>
      <w:r w:rsidRPr="00876D70">
        <w:rPr>
          <w:rFonts w:cs="Arial"/>
          <w:color w:val="000000"/>
          <w:sz w:val="18"/>
          <w:szCs w:val="18"/>
          <w:lang w:eastAsia="sl-SI"/>
        </w:rPr>
        <w:t>Vodja del vsake izmed pogodbenih strank je dolžan delovno osebje svojega delodajalca seznaniti z vsemi ukrepi varstva pred požarom na skupnem delovišču.</w:t>
      </w:r>
    </w:p>
    <w:p w14:paraId="78D013AF" w14:textId="77777777" w:rsidR="00A3522F" w:rsidRDefault="00A3522F" w:rsidP="00A3522F">
      <w:pPr>
        <w:spacing w:after="545" w:line="216" w:lineRule="auto"/>
        <w:ind w:left="19" w:right="14" w:hanging="5"/>
        <w:rPr>
          <w:rFonts w:eastAsia="Times New Roman" w:cs="Arial"/>
          <w:noProof/>
          <w:color w:val="000000"/>
          <w:sz w:val="18"/>
          <w:szCs w:val="18"/>
          <w:lang w:eastAsia="sl-SI"/>
        </w:rPr>
      </w:pPr>
      <w:r w:rsidRPr="00876D70">
        <w:rPr>
          <w:rFonts w:eastAsia="Times New Roman" w:cs="Arial"/>
          <w:noProof/>
          <w:color w:val="000000"/>
          <w:sz w:val="18"/>
          <w:szCs w:val="18"/>
          <w:lang w:eastAsia="sl-SI"/>
        </w:rPr>
        <w:drawing>
          <wp:anchor distT="0" distB="0" distL="114300" distR="114300" simplePos="0" relativeHeight="251660288" behindDoc="1" locked="0" layoutInCell="1" allowOverlap="1" wp14:anchorId="25E63D43" wp14:editId="0CC8FEB9">
            <wp:simplePos x="0" y="0"/>
            <wp:positionH relativeFrom="column">
              <wp:posOffset>2306320</wp:posOffset>
            </wp:positionH>
            <wp:positionV relativeFrom="paragraph">
              <wp:posOffset>692150</wp:posOffset>
            </wp:positionV>
            <wp:extent cx="518795" cy="496570"/>
            <wp:effectExtent l="0" t="0" r="0" b="0"/>
            <wp:wrapTight wrapText="bothSides">
              <wp:wrapPolygon edited="0">
                <wp:start x="0" y="0"/>
                <wp:lineTo x="0" y="20716"/>
                <wp:lineTo x="20622" y="20716"/>
                <wp:lineTo x="20622" y="0"/>
                <wp:lineTo x="0" y="0"/>
              </wp:wrapPolygon>
            </wp:wrapTight>
            <wp:docPr id="2" name="Slika 2"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grafika, rdeča, simbol, oblikovanje&#10;&#10;Vsebina, ustvarjena z umetno inteligenco, morda ni pravil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8795" cy="496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6D70">
        <w:rPr>
          <w:rFonts w:cs="Arial"/>
          <w:color w:val="000000"/>
          <w:sz w:val="18"/>
          <w:szCs w:val="18"/>
          <w:lang w:eastAsia="sl-SI"/>
        </w:rPr>
        <w:t xml:space="preserve">Vse delovno osebje na območju skupnega delovišča mora brezpogojno upoštevati in izvajati predpisana pravila protipožarne preventive v smislu požarne ogroženosti naravnega okolja ter določila veljavne zakonodaje s področja varstva pred požarom. </w:t>
      </w:r>
      <w:r w:rsidRPr="00876D70">
        <w:rPr>
          <w:rFonts w:cs="Arial"/>
          <w:b/>
          <w:color w:val="000000"/>
          <w:sz w:val="18"/>
          <w:szCs w:val="18"/>
          <w:lang w:eastAsia="sl-SI"/>
        </w:rPr>
        <w:t>Javljanje požara</w:t>
      </w:r>
      <w:r w:rsidRPr="00876D70">
        <w:rPr>
          <w:rFonts w:cs="Arial"/>
          <w:color w:val="000000"/>
          <w:sz w:val="18"/>
          <w:szCs w:val="18"/>
          <w:lang w:eastAsia="sl-SI"/>
        </w:rPr>
        <w:t xml:space="preserve"> je dolžan izvesti vsakdo izmed delovnega osebja </w:t>
      </w:r>
      <w:r w:rsidRPr="00876D70">
        <w:rPr>
          <w:rFonts w:cs="Arial"/>
          <w:sz w:val="18"/>
          <w:szCs w:val="18"/>
          <w:lang w:eastAsia="sl-SI"/>
        </w:rPr>
        <w:t>oz. kdorkoli izmed drugih prisotnih oseb na delovišču, ki prvi opazi požar in sicer nemudoma</w:t>
      </w:r>
      <w:r w:rsidRPr="00876D70">
        <w:rPr>
          <w:rFonts w:cs="Arial"/>
          <w:strike/>
          <w:sz w:val="18"/>
          <w:szCs w:val="18"/>
          <w:lang w:eastAsia="sl-SI"/>
        </w:rPr>
        <w:t>,</w:t>
      </w:r>
      <w:r w:rsidRPr="00876D70">
        <w:rPr>
          <w:rFonts w:cs="Arial"/>
          <w:sz w:val="18"/>
          <w:szCs w:val="18"/>
          <w:lang w:eastAsia="sl-SI"/>
        </w:rPr>
        <w:t xml:space="preserve"> na center za obveščanje </w:t>
      </w:r>
      <w:r w:rsidRPr="00876D70">
        <w:rPr>
          <w:rFonts w:cs="Arial"/>
          <w:color w:val="000000"/>
          <w:sz w:val="18"/>
          <w:szCs w:val="18"/>
          <w:lang w:eastAsia="sl-SI"/>
        </w:rPr>
        <w:t>na številko:</w:t>
      </w:r>
      <w:r w:rsidRPr="00DD74DC">
        <w:rPr>
          <w:rFonts w:eastAsia="Times New Roman" w:cs="Arial"/>
          <w:noProof/>
          <w:color w:val="000000"/>
          <w:sz w:val="18"/>
          <w:szCs w:val="18"/>
          <w:lang w:eastAsia="sl-SI"/>
        </w:rPr>
        <w:t xml:space="preserve"> </w:t>
      </w:r>
    </w:p>
    <w:p w14:paraId="61902007" w14:textId="77777777" w:rsidR="00A3522F" w:rsidRDefault="00A3522F" w:rsidP="00A3522F">
      <w:pPr>
        <w:keepNext/>
        <w:keepLines/>
        <w:spacing w:after="292"/>
        <w:ind w:left="14"/>
        <w:jc w:val="center"/>
        <w:outlineLvl w:val="1"/>
        <w:rPr>
          <w:rFonts w:cs="Arial"/>
          <w:color w:val="000000"/>
          <w:sz w:val="18"/>
          <w:szCs w:val="18"/>
          <w:lang w:eastAsia="sl-SI"/>
        </w:rPr>
      </w:pPr>
      <w:r>
        <w:rPr>
          <w:rFonts w:cs="Arial"/>
          <w:color w:val="000000"/>
          <w:sz w:val="18"/>
          <w:szCs w:val="18"/>
          <w:lang w:eastAsia="sl-SI"/>
        </w:rPr>
        <w:lastRenderedPageBreak/>
        <w:t xml:space="preserve">                                                       </w:t>
      </w:r>
    </w:p>
    <w:p w14:paraId="71298555" w14:textId="77777777" w:rsidR="00A3522F" w:rsidRPr="00101602" w:rsidRDefault="00A3522F" w:rsidP="00A3522F">
      <w:pPr>
        <w:keepNext/>
        <w:keepLines/>
        <w:spacing w:after="292"/>
        <w:ind w:left="14"/>
        <w:jc w:val="center"/>
        <w:outlineLvl w:val="1"/>
        <w:rPr>
          <w:rFonts w:cs="Arial"/>
          <w:color w:val="000000"/>
          <w:sz w:val="24"/>
          <w:szCs w:val="24"/>
          <w:lang w:eastAsia="sl-SI"/>
        </w:rPr>
      </w:pPr>
      <w:r w:rsidRPr="00DD74DC">
        <w:rPr>
          <w:rFonts w:eastAsia="Times New Roman" w:cs="Arial"/>
          <w:b/>
          <w:color w:val="70AD47"/>
          <w:szCs w:val="20"/>
          <w:lang w:eastAsia="sl-SI"/>
        </w:rPr>
        <w:t xml:space="preserve">                                                     </w:t>
      </w:r>
      <w:r>
        <w:rPr>
          <w:rFonts w:eastAsia="Times New Roman" w:cs="Arial"/>
          <w:b/>
          <w:color w:val="70AD47"/>
          <w:szCs w:val="20"/>
          <w:lang w:eastAsia="sl-SI"/>
        </w:rPr>
        <w:t xml:space="preserve"> </w:t>
      </w:r>
      <w:r w:rsidRPr="00101602">
        <w:rPr>
          <w:rFonts w:eastAsia="Times New Roman" w:cs="Arial"/>
          <w:b/>
          <w:color w:val="70AD47"/>
          <w:sz w:val="24"/>
          <w:szCs w:val="24"/>
          <w:lang w:eastAsia="sl-SI"/>
        </w:rPr>
        <w:t>112</w:t>
      </w:r>
      <w:r w:rsidRPr="00101602">
        <w:rPr>
          <w:rFonts w:cs="Arial"/>
          <w:b/>
          <w:noProof/>
          <w:color w:val="70AD47"/>
          <w:sz w:val="24"/>
          <w:szCs w:val="24"/>
          <w:lang w:eastAsia="sl-SI"/>
        </w:rPr>
        <w:drawing>
          <wp:inline distT="0" distB="0" distL="0" distR="0" wp14:anchorId="15E0A858" wp14:editId="66A70717">
            <wp:extent cx="9525" cy="9525"/>
            <wp:effectExtent l="0" t="0" r="0" b="0"/>
            <wp:docPr id="3" name="Picture 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0ECF115" w14:textId="77777777" w:rsidR="00A3522F" w:rsidRPr="00876D70" w:rsidRDefault="00A3522F" w:rsidP="00A3522F">
      <w:pPr>
        <w:spacing w:after="259" w:line="219" w:lineRule="auto"/>
        <w:ind w:right="14"/>
        <w:rPr>
          <w:rFonts w:cs="Arial"/>
          <w:color w:val="000000"/>
          <w:sz w:val="18"/>
          <w:szCs w:val="18"/>
          <w:lang w:eastAsia="sl-SI"/>
        </w:rPr>
      </w:pPr>
      <w:r w:rsidRPr="00876D70">
        <w:rPr>
          <w:rFonts w:cs="Arial"/>
          <w:color w:val="000000"/>
          <w:sz w:val="18"/>
          <w:szCs w:val="18"/>
          <w:lang w:eastAsia="sl-SI"/>
        </w:rPr>
        <w:t>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14:paraId="7CE99F59"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w:t>
      </w:r>
      <w:r w:rsidRPr="00876D70">
        <w:rPr>
          <w:rFonts w:cs="Arial"/>
          <w:sz w:val="18"/>
          <w:szCs w:val="18"/>
          <w:lang w:eastAsia="sl-SI"/>
        </w:rPr>
        <w:t>predmetnih s</w:t>
      </w:r>
      <w:r w:rsidRPr="00876D70">
        <w:rPr>
          <w:rFonts w:cs="Arial"/>
          <w:color w:val="000000"/>
          <w:sz w:val="18"/>
          <w:szCs w:val="18"/>
          <w:lang w:eastAsia="sl-SI"/>
        </w:rPr>
        <w:t>novi in materiala (tudi embalaže), ki ga  uporabljalo za opravljanje svojih delovnih nalog, sicer pa za red in ustrezno zavarovanje navedenega.</w:t>
      </w:r>
    </w:p>
    <w:p w14:paraId="299308AD" w14:textId="77777777" w:rsidR="00A3522F" w:rsidRPr="00876D70" w:rsidRDefault="00A3522F" w:rsidP="00A3522F">
      <w:pPr>
        <w:spacing w:line="240" w:lineRule="auto"/>
        <w:ind w:left="188" w:right="82" w:hanging="10"/>
        <w:jc w:val="center"/>
        <w:rPr>
          <w:rFonts w:cs="Arial"/>
          <w:b/>
          <w:color w:val="000000"/>
          <w:sz w:val="18"/>
          <w:szCs w:val="18"/>
          <w:lang w:eastAsia="sl-SI"/>
        </w:rPr>
      </w:pPr>
      <w:r w:rsidRPr="00876D70">
        <w:rPr>
          <w:rFonts w:cs="Arial"/>
          <w:b/>
          <w:color w:val="000000"/>
          <w:sz w:val="18"/>
          <w:szCs w:val="18"/>
          <w:lang w:eastAsia="sl-SI"/>
        </w:rPr>
        <w:t>14. člen</w:t>
      </w:r>
    </w:p>
    <w:p w14:paraId="08C0ABB1" w14:textId="77777777" w:rsidR="00A3522F" w:rsidRPr="00876D70" w:rsidRDefault="00A3522F" w:rsidP="00A3522F">
      <w:pPr>
        <w:spacing w:line="240" w:lineRule="auto"/>
        <w:jc w:val="center"/>
        <w:rPr>
          <w:rFonts w:cs="Arial"/>
          <w:b/>
          <w:color w:val="000000"/>
          <w:sz w:val="18"/>
          <w:szCs w:val="18"/>
          <w:lang w:eastAsia="sl-SI"/>
        </w:rPr>
      </w:pPr>
      <w:r w:rsidRPr="00876D70">
        <w:rPr>
          <w:rFonts w:cs="Arial"/>
          <w:b/>
          <w:color w:val="000000"/>
          <w:sz w:val="18"/>
          <w:szCs w:val="18"/>
          <w:lang w:eastAsia="sl-SI"/>
        </w:rPr>
        <w:t>PROMETNI REŽIM</w:t>
      </w:r>
    </w:p>
    <w:p w14:paraId="62876CC8" w14:textId="77777777" w:rsidR="00A3522F" w:rsidRPr="00876D70" w:rsidRDefault="00A3522F" w:rsidP="00A3522F">
      <w:pPr>
        <w:spacing w:line="240" w:lineRule="auto"/>
        <w:ind w:left="466" w:hanging="10"/>
        <w:jc w:val="center"/>
        <w:rPr>
          <w:rFonts w:cs="Arial"/>
          <w:b/>
          <w:color w:val="000000"/>
          <w:sz w:val="18"/>
          <w:szCs w:val="18"/>
          <w:lang w:eastAsia="sl-SI"/>
        </w:rPr>
      </w:pPr>
    </w:p>
    <w:p w14:paraId="00651970"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14:paraId="418D9CED" w14:textId="77777777" w:rsidR="00A3522F" w:rsidRPr="00876D70" w:rsidRDefault="00A3522F" w:rsidP="00A3522F">
      <w:pPr>
        <w:spacing w:after="259" w:line="219" w:lineRule="auto"/>
        <w:ind w:left="14" w:right="14" w:firstLine="4"/>
        <w:rPr>
          <w:rFonts w:cs="Arial"/>
          <w:noProof/>
          <w:sz w:val="18"/>
          <w:szCs w:val="18"/>
          <w:lang w:eastAsia="sl-SI"/>
        </w:rPr>
      </w:pPr>
      <w:r w:rsidRPr="00876D70">
        <w:rPr>
          <w:rFonts w:cs="Arial"/>
          <w:color w:val="000000"/>
          <w:sz w:val="18"/>
          <w:szCs w:val="18"/>
          <w:lang w:eastAsia="sl-SI"/>
        </w:rPr>
        <w:t xml:space="preserve">V vsakem primeru se morajo pogodbene stranke pri uporabi gozdne ceste na ali ob skupnem </w:t>
      </w:r>
      <w:r w:rsidRPr="00876D70">
        <w:rPr>
          <w:rFonts w:cs="Arial"/>
          <w:noProof/>
          <w:color w:val="000000"/>
          <w:sz w:val="18"/>
          <w:szCs w:val="18"/>
          <w:lang w:eastAsia="sl-SI"/>
        </w:rPr>
        <w:t xml:space="preserve">delovišču izogibati  delovnemu območju sredstev za delo ter upoštevati vrsto, način, intenziteto, čas in nujnost uporabe te ceste ali njene neposredne okolice s strani katere druge izmed pogodbenih strank ter pri tem med seboj komunicirati. Usklajevati se je dolžno vse delovno osebje predvsem pa vodje del in </w:t>
      </w:r>
      <w:r w:rsidRPr="00876D70">
        <w:rPr>
          <w:rFonts w:cs="Arial"/>
          <w:noProof/>
          <w:sz w:val="18"/>
          <w:szCs w:val="18"/>
          <w:lang w:eastAsia="sl-SI"/>
        </w:rPr>
        <w:t>oseba za usklajeno izvajanje ukrepov, ki odloča tudi v primeru spora pogodbenih strank glede uporabe iste gozdne ceste oz. istega odseka ali ožjega dela ceste ob skupnem delovišču.</w:t>
      </w:r>
    </w:p>
    <w:p w14:paraId="70CA15A0" w14:textId="77777777" w:rsidR="00A3522F" w:rsidRPr="00876D70" w:rsidRDefault="00A3522F" w:rsidP="00A3522F">
      <w:pPr>
        <w:spacing w:after="259" w:line="219" w:lineRule="auto"/>
        <w:ind w:left="14" w:right="14" w:firstLine="4"/>
        <w:rPr>
          <w:rFonts w:cs="Arial"/>
          <w:noProof/>
          <w:sz w:val="18"/>
          <w:szCs w:val="18"/>
          <w:lang w:eastAsia="sl-SI"/>
        </w:rPr>
      </w:pPr>
      <w:r w:rsidRPr="00876D70">
        <w:rPr>
          <w:rFonts w:cs="Arial"/>
          <w:noProof/>
          <w:sz w:val="18"/>
          <w:szCs w:val="18"/>
          <w:lang w:eastAsia="sl-SI"/>
        </w:rPr>
        <w:t>Vsaki izmed pogodbenih strank je, razen izjemoma ob drugačnem dogovoru, prepovedano parkiranje vozil in odlaganje  GLS ali drugega materiala na označenih rampnih prostorih ter vseh drugih  za namen izvedbe pogodbenih del  določenih površinah (delovne površine), kjer se že vrši obdelava oz. dodelava GLS ali kjer se nahajajo gozdarska sredstva za delo, predvsem gozdarska strojna in transportna oprema, vse s strani druge pogodbene stranke ali izvajalca del. Za začasno odlaganje  GLS, začasno parkiranje vozil ali odlaganje delovnih sredstev na zemljiščih, ki niso last Republike Slovenije in v upravljanju naročnika, je potrebno predhodno pridobiti soglasje lastnika.</w:t>
      </w:r>
    </w:p>
    <w:p w14:paraId="13AC8813" w14:textId="77777777" w:rsidR="00A3522F" w:rsidRPr="00876D70" w:rsidRDefault="00A3522F" w:rsidP="00A3522F">
      <w:pPr>
        <w:spacing w:after="274" w:line="216" w:lineRule="auto"/>
        <w:ind w:left="19" w:right="14" w:hanging="5"/>
        <w:rPr>
          <w:rFonts w:cs="Arial"/>
          <w:noProof/>
          <w:sz w:val="18"/>
          <w:szCs w:val="18"/>
          <w:lang w:eastAsia="sl-SI"/>
        </w:rPr>
      </w:pPr>
      <w:r w:rsidRPr="00876D70">
        <w:rPr>
          <w:rFonts w:cs="Arial"/>
          <w:noProof/>
          <w:sz w:val="18"/>
          <w:szCs w:val="18"/>
          <w:lang w:eastAsia="sl-SI"/>
        </w:rPr>
        <w:t>Pri vsakokratnem gibanju in vožnji po gozdih prometnicah in skladiščnih površinah je dolžno delovno osebje vsake izmed pogodbenih strank posebno pozornost posvečati zložajem oblovine ter gozdarski strojni in transportni opremi, s katero se opravlja dodelava in obdelava GLS ter se vrši nakladanje, razkladanje, prevoz ali druga izvedbena dela s GLS. Prepovedano je zadrževanje oseb v delovnem oz. nevarnem območju delovanja gozdarske strojne opreme in transportnih sredstev.</w:t>
      </w:r>
    </w:p>
    <w:p w14:paraId="5CECF893" w14:textId="77777777" w:rsidR="00A3522F" w:rsidRPr="00876D70" w:rsidRDefault="00A3522F" w:rsidP="00A3522F">
      <w:pPr>
        <w:spacing w:after="325" w:line="216" w:lineRule="auto"/>
        <w:ind w:left="19" w:right="14" w:hanging="5"/>
        <w:rPr>
          <w:rFonts w:cs="Arial"/>
          <w:color w:val="000000"/>
          <w:sz w:val="18"/>
          <w:szCs w:val="18"/>
          <w:lang w:eastAsia="sl-SI"/>
        </w:rPr>
      </w:pPr>
      <w:r w:rsidRPr="00876D70">
        <w:rPr>
          <w:rFonts w:cs="Arial"/>
          <w:b/>
          <w:sz w:val="18"/>
          <w:szCs w:val="18"/>
          <w:lang w:eastAsia="sl-SI"/>
        </w:rPr>
        <w:t>Javljanje prometnih nesreč</w:t>
      </w:r>
      <w:r w:rsidRPr="00876D70">
        <w:rPr>
          <w:rFonts w:cs="Arial"/>
          <w:sz w:val="18"/>
          <w:szCs w:val="18"/>
          <w:lang w:eastAsia="sl-SI"/>
        </w:rPr>
        <w:t xml:space="preserve"> je dolžan izvesti vsakdo izmed delovnega osebja, ki je prisoten ob ali udeležen v dogodku  in sicer nemudoma, ko opazi morebitno prometno nesrečo na </w:t>
      </w:r>
      <w:r w:rsidRPr="00876D70">
        <w:rPr>
          <w:rFonts w:cs="Arial"/>
          <w:color w:val="000000"/>
          <w:sz w:val="18"/>
          <w:szCs w:val="18"/>
          <w:lang w:eastAsia="sl-SI"/>
        </w:rPr>
        <w:t>ali ob skupnem delovišču. Javljanje se izvede</w:t>
      </w:r>
      <w:r w:rsidRPr="00876D70">
        <w:rPr>
          <w:rFonts w:cs="Arial"/>
          <w:color w:val="FF0000"/>
          <w:sz w:val="18"/>
          <w:szCs w:val="18"/>
          <w:lang w:eastAsia="sl-SI"/>
        </w:rPr>
        <w:t xml:space="preserve"> </w:t>
      </w:r>
      <w:r w:rsidRPr="00876D70">
        <w:rPr>
          <w:rFonts w:cs="Arial"/>
          <w:color w:val="000000"/>
          <w:sz w:val="18"/>
          <w:szCs w:val="18"/>
          <w:lang w:eastAsia="sl-SI"/>
        </w:rPr>
        <w:t>policiji na številko</w:t>
      </w:r>
      <w:r w:rsidRPr="00876D70">
        <w:rPr>
          <w:rFonts w:cs="Arial"/>
          <w:noProof/>
          <w:color w:val="000000"/>
          <w:sz w:val="18"/>
          <w:szCs w:val="18"/>
          <w:lang w:eastAsia="sl-SI"/>
        </w:rPr>
        <w:drawing>
          <wp:inline distT="0" distB="0" distL="0" distR="0" wp14:anchorId="30C7F65E" wp14:editId="2D565E18">
            <wp:extent cx="28575" cy="85725"/>
            <wp:effectExtent l="0" t="0" r="0" b="0"/>
            <wp:docPr id="4" name="Picture 5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p>
    <w:p w14:paraId="0A08F7AC" w14:textId="77777777" w:rsidR="00A3522F" w:rsidRPr="00876D70" w:rsidRDefault="00A3522F" w:rsidP="00A3522F">
      <w:pPr>
        <w:spacing w:after="161"/>
        <w:ind w:left="43" w:hanging="10"/>
        <w:jc w:val="center"/>
        <w:rPr>
          <w:rFonts w:cs="Arial"/>
          <w:color w:val="000000"/>
          <w:sz w:val="18"/>
          <w:szCs w:val="18"/>
          <w:lang w:eastAsia="sl-SI"/>
        </w:rPr>
      </w:pPr>
      <w:r w:rsidRPr="00876D70">
        <w:rPr>
          <w:rFonts w:eastAsia="Times New Roman" w:cs="Arial"/>
          <w:b/>
          <w:noProof/>
          <w:color w:val="70AD47"/>
          <w:sz w:val="18"/>
          <w:szCs w:val="18"/>
          <w:lang w:eastAsia="sl-SI"/>
        </w:rPr>
        <w:drawing>
          <wp:inline distT="0" distB="0" distL="0" distR="0" wp14:anchorId="67567FA5" wp14:editId="5DC411BE">
            <wp:extent cx="473248" cy="452671"/>
            <wp:effectExtent l="0" t="0" r="3175" b="5080"/>
            <wp:docPr id="5" name="Slika 1"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Slika, ki vsebuje besede grafika, rdeča, simbol, oblikovanje&#10;&#10;Vsebina, ustvarjena z umetno inteligenco, morda ni pravil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380" cy="458536"/>
                    </a:xfrm>
                    <a:prstGeom prst="rect">
                      <a:avLst/>
                    </a:prstGeom>
                    <a:noFill/>
                    <a:ln>
                      <a:noFill/>
                    </a:ln>
                  </pic:spPr>
                </pic:pic>
              </a:graphicData>
            </a:graphic>
          </wp:inline>
        </w:drawing>
      </w:r>
      <w:r w:rsidRPr="00DD74DC">
        <w:rPr>
          <w:rFonts w:eastAsia="Times New Roman" w:cs="Arial"/>
          <w:b/>
          <w:color w:val="70AD47"/>
          <w:lang w:eastAsia="sl-SI"/>
        </w:rPr>
        <w:t>113</w:t>
      </w:r>
    </w:p>
    <w:p w14:paraId="151233EA" w14:textId="77777777" w:rsidR="00A3522F" w:rsidRPr="00876D70" w:rsidRDefault="00A3522F" w:rsidP="00A3522F">
      <w:pPr>
        <w:spacing w:line="265" w:lineRule="auto"/>
        <w:ind w:left="188" w:right="206" w:hanging="10"/>
        <w:jc w:val="center"/>
        <w:rPr>
          <w:rFonts w:cs="Arial"/>
          <w:b/>
          <w:color w:val="000000"/>
          <w:sz w:val="18"/>
          <w:szCs w:val="18"/>
          <w:lang w:eastAsia="sl-SI"/>
        </w:rPr>
      </w:pPr>
    </w:p>
    <w:p w14:paraId="765E54D9" w14:textId="77777777" w:rsidR="00A3522F" w:rsidRPr="00876D70" w:rsidRDefault="00A3522F" w:rsidP="00A3522F">
      <w:pPr>
        <w:spacing w:line="265" w:lineRule="auto"/>
        <w:ind w:left="188" w:right="206" w:hanging="10"/>
        <w:jc w:val="center"/>
        <w:rPr>
          <w:rFonts w:cs="Arial"/>
          <w:b/>
          <w:color w:val="000000"/>
          <w:sz w:val="18"/>
          <w:szCs w:val="18"/>
          <w:lang w:eastAsia="sl-SI"/>
        </w:rPr>
      </w:pPr>
      <w:r w:rsidRPr="00876D70">
        <w:rPr>
          <w:rFonts w:cs="Arial"/>
          <w:b/>
          <w:color w:val="000000"/>
          <w:sz w:val="18"/>
          <w:szCs w:val="18"/>
          <w:lang w:eastAsia="sl-SI"/>
        </w:rPr>
        <w:t>15.člen</w:t>
      </w:r>
    </w:p>
    <w:p w14:paraId="1BE9F58E" w14:textId="77777777" w:rsidR="00A3522F" w:rsidRDefault="00A3522F" w:rsidP="00A3522F">
      <w:pPr>
        <w:keepNext/>
        <w:keepLines/>
        <w:spacing w:line="265" w:lineRule="auto"/>
        <w:ind w:left="348" w:right="362" w:hanging="10"/>
        <w:jc w:val="center"/>
        <w:outlineLvl w:val="2"/>
        <w:rPr>
          <w:rFonts w:cs="Arial"/>
          <w:b/>
          <w:color w:val="000000"/>
          <w:sz w:val="18"/>
          <w:szCs w:val="18"/>
          <w:lang w:eastAsia="sl-SI"/>
        </w:rPr>
      </w:pPr>
      <w:r w:rsidRPr="00876D70">
        <w:rPr>
          <w:rFonts w:cs="Arial"/>
          <w:b/>
          <w:color w:val="000000"/>
          <w:sz w:val="18"/>
          <w:szCs w:val="18"/>
          <w:lang w:eastAsia="sl-SI"/>
        </w:rPr>
        <w:t>PRVA POMOČ IN REŠEVANJE</w:t>
      </w:r>
    </w:p>
    <w:p w14:paraId="797E11A3" w14:textId="77777777" w:rsidR="00A3522F" w:rsidRPr="00876D70" w:rsidRDefault="00A3522F" w:rsidP="00A3522F">
      <w:pPr>
        <w:keepNext/>
        <w:keepLines/>
        <w:spacing w:line="265" w:lineRule="auto"/>
        <w:ind w:left="348" w:right="362" w:hanging="10"/>
        <w:jc w:val="center"/>
        <w:outlineLvl w:val="2"/>
        <w:rPr>
          <w:rFonts w:cs="Arial"/>
          <w:b/>
          <w:color w:val="000000"/>
          <w:sz w:val="18"/>
          <w:szCs w:val="18"/>
          <w:lang w:eastAsia="sl-SI"/>
        </w:rPr>
      </w:pPr>
    </w:p>
    <w:p w14:paraId="74779E3C" w14:textId="77777777" w:rsidR="00A3522F" w:rsidRPr="00876D70" w:rsidRDefault="00A3522F" w:rsidP="00A3522F">
      <w:pPr>
        <w:spacing w:after="214"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mora vsaka zase v času izvajanja del na skupnem delovišču, zagotavljati predpisan material in opremo za prvo pomoč na delovnem mestu.</w:t>
      </w:r>
    </w:p>
    <w:p w14:paraId="2BFE6619" w14:textId="77777777" w:rsidR="00A3522F" w:rsidRPr="00876D70" w:rsidRDefault="00A3522F" w:rsidP="00A3522F">
      <w:pPr>
        <w:spacing w:after="280"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14:paraId="599FA220"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lastRenderedPageBreak/>
        <w:t>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w:t>
      </w:r>
    </w:p>
    <w:p w14:paraId="5C1B85AF" w14:textId="77777777" w:rsidR="00A3522F" w:rsidRPr="00876D70" w:rsidRDefault="00A3522F" w:rsidP="00A3522F">
      <w:pPr>
        <w:spacing w:after="360" w:line="216" w:lineRule="auto"/>
        <w:ind w:left="17" w:right="11" w:hanging="6"/>
        <w:rPr>
          <w:rFonts w:cs="Arial"/>
          <w:color w:val="000000"/>
          <w:sz w:val="18"/>
          <w:szCs w:val="18"/>
          <w:lang w:eastAsia="sl-SI"/>
        </w:rPr>
      </w:pPr>
      <w:r w:rsidRPr="00876D70">
        <w:rPr>
          <w:rFonts w:cs="Arial"/>
          <w:b/>
          <w:color w:val="000000"/>
          <w:sz w:val="18"/>
          <w:szCs w:val="18"/>
          <w:lang w:eastAsia="sl-SI"/>
        </w:rPr>
        <w:t>Javljanje težjih poškodb</w:t>
      </w:r>
      <w:r w:rsidRPr="00876D70">
        <w:rPr>
          <w:rFonts w:cs="Arial"/>
          <w:color w:val="000000"/>
          <w:sz w:val="18"/>
          <w:szCs w:val="18"/>
          <w:lang w:eastAsia="sl-SI"/>
        </w:rPr>
        <w:t>, pri katerih je potrebno reševanje ponesrečencev na kraju dogodka, se izvede najbližji zdravstveni ustanovi ali pa na center za obveščanje na številko</w:t>
      </w:r>
      <w:r w:rsidRPr="00876D70">
        <w:rPr>
          <w:rFonts w:cs="Arial"/>
          <w:noProof/>
          <w:color w:val="000000"/>
          <w:sz w:val="18"/>
          <w:szCs w:val="18"/>
          <w:lang w:eastAsia="sl-SI"/>
        </w:rPr>
        <w:t xml:space="preserve"> :</w:t>
      </w:r>
    </w:p>
    <w:p w14:paraId="26E45F2C" w14:textId="77777777" w:rsidR="00A3522F" w:rsidRPr="00DD74DC" w:rsidRDefault="00A3522F" w:rsidP="00A3522F">
      <w:pPr>
        <w:spacing w:after="360" w:line="216" w:lineRule="auto"/>
        <w:ind w:left="17" w:right="11" w:hanging="6"/>
        <w:jc w:val="center"/>
        <w:rPr>
          <w:rFonts w:cs="Arial"/>
          <w:color w:val="000000"/>
          <w:sz w:val="24"/>
          <w:szCs w:val="24"/>
          <w:lang w:eastAsia="sl-SI"/>
        </w:rPr>
      </w:pPr>
      <w:r w:rsidRPr="00876D70">
        <w:rPr>
          <w:rFonts w:eastAsia="Times New Roman" w:cs="Arial"/>
          <w:noProof/>
          <w:color w:val="000000"/>
          <w:sz w:val="18"/>
          <w:szCs w:val="18"/>
          <w:lang w:eastAsia="sl-SI"/>
        </w:rPr>
        <w:drawing>
          <wp:inline distT="0" distB="0" distL="0" distR="0" wp14:anchorId="4FAE2D06" wp14:editId="45E98FE6">
            <wp:extent cx="552797" cy="528762"/>
            <wp:effectExtent l="0" t="0" r="0" b="5080"/>
            <wp:docPr id="6" name="Slika 4"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4" descr="Slika, ki vsebuje besede grafika, rdeča, simbol, oblikovanje&#10;&#10;Vsebina, ustvarjena z umetno inteligenco, morda ni pravil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5167" cy="531029"/>
                    </a:xfrm>
                    <a:prstGeom prst="rect">
                      <a:avLst/>
                    </a:prstGeom>
                    <a:noFill/>
                    <a:ln>
                      <a:noFill/>
                    </a:ln>
                  </pic:spPr>
                </pic:pic>
              </a:graphicData>
            </a:graphic>
          </wp:inline>
        </w:drawing>
      </w:r>
      <w:r w:rsidRPr="00DD74DC">
        <w:rPr>
          <w:rFonts w:eastAsia="Times New Roman" w:cs="Arial"/>
          <w:b/>
          <w:color w:val="70AD47"/>
          <w:sz w:val="24"/>
          <w:szCs w:val="24"/>
          <w:lang w:eastAsia="sl-SI"/>
        </w:rPr>
        <w:t>112</w:t>
      </w:r>
    </w:p>
    <w:p w14:paraId="2223D13C" w14:textId="77777777" w:rsidR="00A3522F" w:rsidRPr="00876D70" w:rsidRDefault="00A3522F" w:rsidP="00A3522F">
      <w:pPr>
        <w:spacing w:after="529" w:line="219" w:lineRule="auto"/>
        <w:ind w:left="14" w:right="14" w:firstLine="4"/>
        <w:rPr>
          <w:rFonts w:cs="Arial"/>
          <w:color w:val="000000"/>
          <w:sz w:val="18"/>
          <w:szCs w:val="18"/>
          <w:lang w:eastAsia="sl-SI"/>
        </w:rPr>
      </w:pPr>
      <w:r w:rsidRPr="00876D70">
        <w:rPr>
          <w:rFonts w:cs="Arial"/>
          <w:color w:val="000000"/>
          <w:sz w:val="18"/>
          <w:szCs w:val="18"/>
          <w:lang w:eastAsia="sl-SI"/>
        </w:rPr>
        <w:t>Delovno osebje, vodja del posamezne pogodbene stranke in oseba za usklajeno izvajanje ukrepov si morajo pred pričetkom dela na skupnem delovišču pridobiti podatke o najbližji zdravstveni ustanovi in njenih kontaktnih podatkih.</w:t>
      </w:r>
    </w:p>
    <w:p w14:paraId="531EB1C1" w14:textId="77777777" w:rsidR="00A3522F" w:rsidRPr="00876D70" w:rsidRDefault="00A3522F" w:rsidP="00A3522F">
      <w:pPr>
        <w:spacing w:line="265" w:lineRule="auto"/>
        <w:ind w:left="188" w:right="168" w:hanging="10"/>
        <w:jc w:val="center"/>
        <w:rPr>
          <w:rFonts w:cs="Arial"/>
          <w:b/>
          <w:color w:val="000000"/>
          <w:sz w:val="18"/>
          <w:szCs w:val="18"/>
          <w:lang w:eastAsia="sl-SI"/>
        </w:rPr>
      </w:pPr>
      <w:r w:rsidRPr="00876D70">
        <w:rPr>
          <w:rFonts w:cs="Arial"/>
          <w:b/>
          <w:color w:val="000000"/>
          <w:sz w:val="18"/>
          <w:szCs w:val="18"/>
          <w:lang w:eastAsia="sl-SI"/>
        </w:rPr>
        <w:t>16.člen</w:t>
      </w:r>
    </w:p>
    <w:p w14:paraId="5B96137A" w14:textId="77777777" w:rsidR="00A3522F" w:rsidRPr="00876D70" w:rsidRDefault="00A3522F" w:rsidP="00A3522F">
      <w:pPr>
        <w:keepNext/>
        <w:keepLines/>
        <w:spacing w:after="108" w:line="265" w:lineRule="auto"/>
        <w:ind w:left="348" w:right="338" w:hanging="10"/>
        <w:jc w:val="center"/>
        <w:outlineLvl w:val="2"/>
        <w:rPr>
          <w:rFonts w:cs="Arial"/>
          <w:b/>
          <w:color w:val="000000"/>
          <w:sz w:val="18"/>
          <w:szCs w:val="18"/>
          <w:lang w:eastAsia="sl-SI"/>
        </w:rPr>
      </w:pPr>
      <w:r w:rsidRPr="00876D70">
        <w:rPr>
          <w:rFonts w:cs="Arial"/>
          <w:b/>
          <w:color w:val="000000"/>
          <w:sz w:val="18"/>
          <w:szCs w:val="18"/>
          <w:lang w:eastAsia="sl-SI"/>
        </w:rPr>
        <w:t>DELOVNE NEZGODE, POŠKODBE PRI DELU</w:t>
      </w:r>
    </w:p>
    <w:p w14:paraId="27760B69" w14:textId="77777777" w:rsidR="00A3522F" w:rsidRPr="00876D70" w:rsidRDefault="00A3522F" w:rsidP="00A3522F">
      <w:pPr>
        <w:spacing w:after="235" w:line="219" w:lineRule="auto"/>
        <w:ind w:left="14" w:right="14" w:firstLine="4"/>
        <w:rPr>
          <w:rFonts w:cs="Arial"/>
          <w:sz w:val="18"/>
          <w:szCs w:val="18"/>
          <w:lang w:eastAsia="sl-SI"/>
        </w:rPr>
      </w:pPr>
      <w:r w:rsidRPr="00876D70">
        <w:rPr>
          <w:rFonts w:cs="Arial"/>
          <w:color w:val="000000"/>
          <w:sz w:val="18"/>
          <w:szCs w:val="18"/>
          <w:lang w:eastAsia="sl-SI"/>
        </w:rPr>
        <w:t xml:space="preserve">Vodja del vsake izmed pogodbenih strank je dolžan svojega delodajalca nemudoma oz. takoj ko je to mogoče, obvestiti o vsaki nezgodi pri delu. </w:t>
      </w:r>
      <w:r w:rsidRPr="00876D70">
        <w:rPr>
          <w:rFonts w:cs="Arial"/>
          <w:sz w:val="18"/>
          <w:szCs w:val="18"/>
          <w:lang w:eastAsia="sl-SI"/>
        </w:rPr>
        <w:t>V zvezi z nezgodo mora pri delovnem osebju svojega delodajalca ter pri vseh ostalih prisotnih na skupnem delovišču, ki so bili v času nezgode na delovišču pridobiti podatke v zvezi z nezgodo ter svojemu delodajalcu nuditi vse potrebne informacije, da bo slednji lahko izpolnil svoje zakonske obveznosti glede prijave te nezgode in druge predpisane obravnave le te.</w:t>
      </w:r>
    </w:p>
    <w:p w14:paraId="76A077AF" w14:textId="77777777" w:rsidR="00A3522F" w:rsidRPr="00876D70" w:rsidRDefault="00A3522F" w:rsidP="00A3522F">
      <w:pPr>
        <w:spacing w:after="232" w:line="219" w:lineRule="auto"/>
        <w:ind w:left="14" w:right="14" w:firstLine="4"/>
        <w:rPr>
          <w:rFonts w:cs="Arial"/>
          <w:color w:val="000000"/>
          <w:sz w:val="18"/>
          <w:szCs w:val="18"/>
          <w:lang w:eastAsia="sl-SI"/>
        </w:rPr>
      </w:pPr>
      <w:r w:rsidRPr="00876D70">
        <w:rPr>
          <w:rFonts w:cs="Arial"/>
          <w:sz w:val="18"/>
          <w:szCs w:val="18"/>
          <w:lang w:eastAsia="sl-SI"/>
        </w:rPr>
        <w:t xml:space="preserve">Dokumenti o delovni usposobljenosti, zdravstveni sposobnosti in ustreznih strokovnih kompetencah (usposobljenosti) delovnega osebja vsake izmed pogodbenih strank </w:t>
      </w:r>
      <w:r w:rsidRPr="00876D70">
        <w:rPr>
          <w:rFonts w:cs="Arial"/>
          <w:color w:val="000000"/>
          <w:sz w:val="18"/>
          <w:szCs w:val="18"/>
          <w:lang w:eastAsia="sl-SI"/>
        </w:rPr>
        <w:t>se nahajajo na sedežih pogodbenih strank.</w:t>
      </w:r>
    </w:p>
    <w:p w14:paraId="051C6BCA"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Prinašanje in uživanje alkoholnih pijač ali drugih psihoaktivnih snovi je na skupnem delovišču strogo prepovedano.</w:t>
      </w:r>
    </w:p>
    <w:p w14:paraId="2E5FD78F" w14:textId="77777777" w:rsidR="00A3522F" w:rsidRPr="00876D70" w:rsidRDefault="00A3522F" w:rsidP="00A3522F">
      <w:pPr>
        <w:spacing w:after="259" w:line="219" w:lineRule="auto"/>
        <w:ind w:right="38"/>
        <w:rPr>
          <w:rFonts w:cs="Arial"/>
          <w:sz w:val="18"/>
          <w:szCs w:val="18"/>
          <w:lang w:eastAsia="sl-SI"/>
        </w:rPr>
      </w:pPr>
      <w:r w:rsidRPr="00876D70">
        <w:rPr>
          <w:rFonts w:cs="Arial"/>
          <w:sz w:val="18"/>
          <w:szCs w:val="18"/>
          <w:lang w:eastAsia="sl-SI"/>
        </w:rPr>
        <w:t xml:space="preserve">Vodenje dnevnih evidenc prisotnosti na delu delovnega osebja na skupnem delovišču je stalna naloga vsake izmed pogodbenih strank. </w:t>
      </w:r>
    </w:p>
    <w:p w14:paraId="2DDD651D" w14:textId="77777777" w:rsidR="00A3522F" w:rsidRDefault="00A3522F" w:rsidP="00A3522F">
      <w:pPr>
        <w:spacing w:line="265" w:lineRule="auto"/>
        <w:ind w:right="197"/>
        <w:jc w:val="center"/>
        <w:rPr>
          <w:rFonts w:cs="Arial"/>
          <w:b/>
          <w:sz w:val="18"/>
          <w:szCs w:val="18"/>
          <w:lang w:eastAsia="sl-SI"/>
        </w:rPr>
      </w:pPr>
      <w:r w:rsidRPr="00876D70">
        <w:rPr>
          <w:rFonts w:cs="Arial"/>
          <w:b/>
          <w:sz w:val="18"/>
          <w:szCs w:val="18"/>
          <w:lang w:eastAsia="sl-SI"/>
        </w:rPr>
        <w:t>17. člen</w:t>
      </w:r>
    </w:p>
    <w:p w14:paraId="217CCD0C" w14:textId="77777777" w:rsidR="00A3522F" w:rsidRPr="00876D70" w:rsidRDefault="00A3522F" w:rsidP="00A3522F">
      <w:pPr>
        <w:spacing w:line="265" w:lineRule="auto"/>
        <w:ind w:right="197"/>
        <w:jc w:val="center"/>
        <w:rPr>
          <w:rFonts w:cs="Arial"/>
          <w:b/>
          <w:sz w:val="18"/>
          <w:szCs w:val="18"/>
          <w:lang w:eastAsia="sl-SI"/>
        </w:rPr>
      </w:pPr>
    </w:p>
    <w:p w14:paraId="4BD31216"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14:paraId="7B69AFD4" w14:textId="77777777" w:rsidR="00A3522F" w:rsidRPr="00876D70" w:rsidRDefault="00A3522F" w:rsidP="00A3522F">
      <w:pPr>
        <w:spacing w:after="184" w:line="219" w:lineRule="auto"/>
        <w:ind w:left="14" w:right="14" w:firstLine="4"/>
        <w:rPr>
          <w:rFonts w:cs="Arial"/>
          <w:color w:val="000000"/>
          <w:sz w:val="18"/>
          <w:szCs w:val="18"/>
          <w:lang w:eastAsia="sl-SI"/>
        </w:rPr>
      </w:pPr>
      <w:r w:rsidRPr="00876D70">
        <w:rPr>
          <w:rFonts w:cs="Arial"/>
          <w:color w:val="000000"/>
          <w:sz w:val="18"/>
          <w:szCs w:val="18"/>
          <w:lang w:eastAsia="sl-SI"/>
        </w:rPr>
        <w:t xml:space="preserve">Ta sporazum je sklenjen med vsemi pogodbenimi strankami na način, da obveznosti po tem </w:t>
      </w:r>
      <w:r w:rsidRPr="00876D70">
        <w:rPr>
          <w:rFonts w:cs="Arial"/>
          <w:sz w:val="18"/>
          <w:szCs w:val="18"/>
          <w:lang w:eastAsia="sl-SI"/>
        </w:rPr>
        <w:t xml:space="preserve">sporazumu vsaka izmed pogodbenih strank zase prevzame s parafiranjem vsake strani tega sporazuma ter s podpisom in žigosanjem tega sporazuma. (v kolikor pogodbena stranka posluje z žigom) Vse </w:t>
      </w:r>
      <w:r w:rsidRPr="00876D70">
        <w:rPr>
          <w:rFonts w:cs="Arial"/>
          <w:color w:val="000000"/>
          <w:sz w:val="18"/>
          <w:szCs w:val="18"/>
          <w:lang w:eastAsia="sl-SI"/>
        </w:rPr>
        <w:t xml:space="preserve">navedeno pa je skupaj s predložitvijo tako izpolnjenega sporazuma po dokumentaciji o oddaji javnih naročil SEC, GRA, GOJ in PRE, obvezni pogoj. </w:t>
      </w:r>
    </w:p>
    <w:p w14:paraId="208B500E" w14:textId="77777777" w:rsidR="00A3522F" w:rsidRPr="00876D70" w:rsidRDefault="00A3522F" w:rsidP="00A3522F">
      <w:pPr>
        <w:spacing w:after="171" w:line="219" w:lineRule="auto"/>
        <w:ind w:left="14" w:right="14" w:firstLine="4"/>
        <w:rPr>
          <w:rFonts w:cs="Arial"/>
          <w:color w:val="000000"/>
          <w:sz w:val="18"/>
          <w:szCs w:val="18"/>
          <w:lang w:eastAsia="sl-SI"/>
        </w:rPr>
      </w:pPr>
      <w:r w:rsidRPr="00876D70">
        <w:rPr>
          <w:rFonts w:cs="Arial"/>
          <w:color w:val="000000"/>
          <w:sz w:val="18"/>
          <w:szCs w:val="18"/>
          <w:lang w:eastAsia="sl-SI"/>
        </w:rPr>
        <w:t>Ta pisni sporazum je izdelan v enem originalnem izvodu, ki se hrani pri naročniku, sicer pa je sestavni del dokumentacije javnih naročil SEC, GRA, GOJ in PRE, zato ostale pogodbene stranke z njim že razpolagajo. Vsaka izmed pogodbenih strank je dolžna ta sporazum predložiti vsem osebam, ki so po tem sporazumu upravičene in dolžne izvajati naloge v zvezi z varnostjo in zdravjem pri delu na skupnem delovišču.</w:t>
      </w:r>
    </w:p>
    <w:p w14:paraId="1B8ADC44"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Ta sporazum je sestavni del pogodbe med naročnikom in vsako izmed pogodbenih strank tega sporazuma, sklenjeno v postopku oddaje posameznega javnega naročila.</w:t>
      </w:r>
    </w:p>
    <w:p w14:paraId="3930D281" w14:textId="77777777" w:rsidR="00A3522F" w:rsidRPr="00876D70" w:rsidRDefault="00A3522F" w:rsidP="00A3522F">
      <w:pPr>
        <w:spacing w:after="196" w:line="219" w:lineRule="auto"/>
        <w:ind w:left="14" w:right="14" w:firstLine="4"/>
        <w:rPr>
          <w:rFonts w:cs="Arial"/>
          <w:color w:val="000000"/>
          <w:sz w:val="18"/>
          <w:szCs w:val="18"/>
          <w:lang w:eastAsia="sl-SI"/>
        </w:rPr>
      </w:pPr>
      <w:r w:rsidRPr="00876D70">
        <w:rPr>
          <w:rFonts w:cs="Arial"/>
          <w:color w:val="000000"/>
          <w:sz w:val="18"/>
          <w:szCs w:val="18"/>
          <w:lang w:eastAsia="sl-SI"/>
        </w:rPr>
        <w:t>Ta sporazum se lahko spreminja zgolj s sklenitvijo aneksa k temu sporazumu</w:t>
      </w:r>
      <w:r w:rsidRPr="00876D70">
        <w:rPr>
          <w:rFonts w:cs="Arial"/>
          <w:noProof/>
          <w:color w:val="000000"/>
          <w:sz w:val="18"/>
          <w:szCs w:val="18"/>
          <w:lang w:eastAsia="sl-SI"/>
        </w:rPr>
        <w:drawing>
          <wp:inline distT="0" distB="0" distL="0" distR="0" wp14:anchorId="3358A88F" wp14:editId="2CCF7208">
            <wp:extent cx="28575" cy="19050"/>
            <wp:effectExtent l="0" t="0" r="0" b="0"/>
            <wp:docPr id="7" name="Picture 2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tbl>
      <w:tblPr>
        <w:tblW w:w="9322" w:type="dxa"/>
        <w:tblInd w:w="34" w:type="dxa"/>
        <w:tblCellMar>
          <w:left w:w="0" w:type="dxa"/>
          <w:right w:w="0" w:type="dxa"/>
        </w:tblCellMar>
        <w:tblLook w:val="04A0" w:firstRow="1" w:lastRow="0" w:firstColumn="1" w:lastColumn="0" w:noHBand="0" w:noVBand="1"/>
      </w:tblPr>
      <w:tblGrid>
        <w:gridCol w:w="4786"/>
        <w:gridCol w:w="4536"/>
      </w:tblGrid>
      <w:tr w:rsidR="00A3522F" w:rsidRPr="00876D70" w14:paraId="2F2ADAB1" w14:textId="77777777" w:rsidTr="007E5A9E">
        <w:trPr>
          <w:trHeight w:val="531"/>
        </w:trPr>
        <w:tc>
          <w:tcPr>
            <w:tcW w:w="4786" w:type="dxa"/>
            <w:tcBorders>
              <w:top w:val="nil"/>
              <w:left w:val="nil"/>
              <w:bottom w:val="nil"/>
              <w:right w:val="nil"/>
            </w:tcBorders>
            <w:shd w:val="clear" w:color="auto" w:fill="auto"/>
          </w:tcPr>
          <w:p w14:paraId="21086260" w14:textId="77777777" w:rsidR="00A3522F" w:rsidRPr="00876D70" w:rsidRDefault="00A3522F" w:rsidP="007E5A9E">
            <w:pPr>
              <w:spacing w:line="240" w:lineRule="auto"/>
              <w:rPr>
                <w:rFonts w:cs="Arial"/>
                <w:color w:val="000000"/>
                <w:sz w:val="18"/>
                <w:szCs w:val="18"/>
                <w:lang w:eastAsia="sl-SI"/>
              </w:rPr>
            </w:pPr>
          </w:p>
          <w:p w14:paraId="59B2C99A" w14:textId="77777777" w:rsidR="00A3522F" w:rsidRPr="00876D70" w:rsidRDefault="00A3522F" w:rsidP="007E5A9E">
            <w:pPr>
              <w:spacing w:line="240" w:lineRule="auto"/>
              <w:rPr>
                <w:rFonts w:cs="Arial"/>
                <w:color w:val="000000"/>
                <w:sz w:val="18"/>
                <w:szCs w:val="18"/>
                <w:lang w:eastAsia="sl-SI"/>
              </w:rPr>
            </w:pPr>
          </w:p>
        </w:tc>
        <w:tc>
          <w:tcPr>
            <w:tcW w:w="4536" w:type="dxa"/>
            <w:tcBorders>
              <w:top w:val="nil"/>
              <w:left w:val="nil"/>
              <w:bottom w:val="nil"/>
              <w:right w:val="nil"/>
            </w:tcBorders>
            <w:shd w:val="clear" w:color="auto" w:fill="auto"/>
          </w:tcPr>
          <w:p w14:paraId="3AECF2C9" w14:textId="77777777" w:rsidR="00A3522F" w:rsidRPr="00876D70" w:rsidRDefault="00A3522F" w:rsidP="007E5A9E">
            <w:pPr>
              <w:spacing w:line="240" w:lineRule="auto"/>
              <w:ind w:right="86"/>
              <w:jc w:val="center"/>
              <w:rPr>
                <w:rFonts w:cs="Arial"/>
                <w:color w:val="000000"/>
                <w:sz w:val="18"/>
                <w:szCs w:val="18"/>
                <w:lang w:eastAsia="sl-SI"/>
              </w:rPr>
            </w:pPr>
          </w:p>
        </w:tc>
      </w:tr>
    </w:tbl>
    <w:p w14:paraId="1A1491B1" w14:textId="77777777" w:rsidR="00A3522F" w:rsidRPr="00876D70" w:rsidRDefault="00A3522F" w:rsidP="00A3522F">
      <w:pPr>
        <w:rPr>
          <w:rFonts w:cs="Arial"/>
          <w:sz w:val="18"/>
          <w:szCs w:val="18"/>
        </w:rPr>
      </w:pPr>
      <w:r w:rsidRPr="00876D70">
        <w:rPr>
          <w:rFonts w:cs="Arial"/>
          <w:sz w:val="18"/>
          <w:szCs w:val="18"/>
        </w:rPr>
        <w:t xml:space="preserve">Kočevje, dne__________                </w:t>
      </w:r>
      <w:r w:rsidRPr="00876D70">
        <w:rPr>
          <w:rFonts w:cs="Arial"/>
          <w:sz w:val="18"/>
          <w:szCs w:val="18"/>
        </w:rPr>
        <w:tab/>
      </w:r>
      <w:r w:rsidRPr="00876D70">
        <w:rPr>
          <w:rFonts w:cs="Arial"/>
          <w:sz w:val="18"/>
          <w:szCs w:val="18"/>
        </w:rPr>
        <w:tab/>
        <w:t xml:space="preserve">                 Kraj in datum: _______________</w:t>
      </w:r>
    </w:p>
    <w:p w14:paraId="22260187" w14:textId="77777777" w:rsidR="00A3522F" w:rsidRPr="00876D70" w:rsidRDefault="00A3522F" w:rsidP="00A3522F">
      <w:pPr>
        <w:rPr>
          <w:rFonts w:cs="Arial"/>
          <w:sz w:val="18"/>
          <w:szCs w:val="18"/>
        </w:rPr>
      </w:pPr>
    </w:p>
    <w:p w14:paraId="271563CC" w14:textId="77777777" w:rsidR="00A3522F" w:rsidRPr="00876D70" w:rsidRDefault="00A3522F" w:rsidP="00A3522F">
      <w:pPr>
        <w:rPr>
          <w:rFonts w:cs="Arial"/>
          <w:sz w:val="18"/>
          <w:szCs w:val="18"/>
        </w:rPr>
      </w:pPr>
      <w:r w:rsidRPr="00876D70">
        <w:rPr>
          <w:rFonts w:cs="Arial"/>
          <w:b/>
          <w:bCs/>
          <w:sz w:val="18"/>
          <w:szCs w:val="18"/>
        </w:rPr>
        <w:t>NAROČNIK:                                                                   Izvajalec storitev:</w:t>
      </w:r>
    </w:p>
    <w:p w14:paraId="7AA25515" w14:textId="77777777" w:rsidR="00A3522F" w:rsidRPr="00876D70" w:rsidRDefault="00A3522F" w:rsidP="00A3522F">
      <w:pPr>
        <w:rPr>
          <w:rFonts w:cs="Arial"/>
          <w:sz w:val="18"/>
          <w:szCs w:val="18"/>
        </w:rPr>
      </w:pPr>
      <w:r w:rsidRPr="00876D70">
        <w:rPr>
          <w:rFonts w:cs="Arial"/>
          <w:b/>
          <w:sz w:val="18"/>
          <w:szCs w:val="18"/>
        </w:rPr>
        <w:t xml:space="preserve">Slovenski državni gozdovi, </w:t>
      </w:r>
      <w:proofErr w:type="spellStart"/>
      <w:r w:rsidRPr="00876D70">
        <w:rPr>
          <w:rFonts w:cs="Arial"/>
          <w:b/>
          <w:sz w:val="18"/>
          <w:szCs w:val="18"/>
        </w:rPr>
        <w:t>d.o.o</w:t>
      </w:r>
      <w:proofErr w:type="spellEnd"/>
      <w:r w:rsidRPr="00876D70">
        <w:rPr>
          <w:rFonts w:cs="Arial"/>
          <w:sz w:val="18"/>
          <w:szCs w:val="18"/>
        </w:rPr>
        <w:t xml:space="preserve">.                               </w:t>
      </w:r>
    </w:p>
    <w:p w14:paraId="40A70DE0" w14:textId="77777777" w:rsidR="00A3522F" w:rsidRPr="00876D70" w:rsidRDefault="00A3522F" w:rsidP="00A3522F">
      <w:pPr>
        <w:spacing w:after="50" w:line="216" w:lineRule="auto"/>
        <w:ind w:right="14"/>
        <w:rPr>
          <w:rFonts w:cs="Arial"/>
          <w:sz w:val="18"/>
          <w:szCs w:val="18"/>
          <w:lang w:eastAsia="zh-CN"/>
        </w:rPr>
      </w:pPr>
      <w:r w:rsidRPr="00876D70">
        <w:rPr>
          <w:rFonts w:cs="Arial"/>
          <w:sz w:val="18"/>
          <w:szCs w:val="18"/>
          <w:lang w:eastAsia="zh-CN"/>
        </w:rPr>
        <w:t xml:space="preserve">                                       </w:t>
      </w:r>
    </w:p>
    <w:p w14:paraId="63CC1EF8" w14:textId="77777777" w:rsidR="00A3522F" w:rsidRPr="00876D70" w:rsidRDefault="00A3522F" w:rsidP="00A3522F">
      <w:pPr>
        <w:spacing w:line="0" w:lineRule="atLeast"/>
        <w:rPr>
          <w:rFonts w:cs="Arial"/>
          <w:bCs/>
          <w:sz w:val="18"/>
          <w:szCs w:val="18"/>
          <w:lang w:eastAsia="zh-CN"/>
        </w:rPr>
      </w:pPr>
      <w:r w:rsidRPr="00876D70">
        <w:rPr>
          <w:rFonts w:cs="Arial"/>
          <w:bCs/>
          <w:sz w:val="18"/>
          <w:szCs w:val="18"/>
          <w:lang w:eastAsia="zh-CN"/>
        </w:rPr>
        <w:t>____________________________                               _______________________</w:t>
      </w:r>
    </w:p>
    <w:p w14:paraId="28CCECB5" w14:textId="77777777" w:rsidR="00A3522F" w:rsidRPr="00876D70" w:rsidRDefault="00A3522F" w:rsidP="00A3522F">
      <w:pPr>
        <w:spacing w:after="50" w:line="216" w:lineRule="auto"/>
        <w:ind w:right="14"/>
        <w:rPr>
          <w:rFonts w:cs="Arial"/>
          <w:sz w:val="18"/>
          <w:szCs w:val="18"/>
          <w:lang w:eastAsia="zh-CN"/>
        </w:rPr>
      </w:pPr>
      <w:r w:rsidRPr="00876D70">
        <w:rPr>
          <w:rFonts w:cs="Arial"/>
          <w:bCs/>
          <w:sz w:val="18"/>
          <w:szCs w:val="18"/>
          <w:lang w:eastAsia="zh-CN"/>
        </w:rPr>
        <w:t xml:space="preserve">mag. Marko Matjašič, glavni direktor                         </w:t>
      </w:r>
    </w:p>
    <w:p w14:paraId="58A1A2B6" w14:textId="77777777" w:rsidR="00A3522F" w:rsidRPr="00876D70" w:rsidRDefault="00A3522F" w:rsidP="00A3522F">
      <w:pPr>
        <w:spacing w:after="50" w:line="216" w:lineRule="auto"/>
        <w:ind w:right="14"/>
        <w:rPr>
          <w:rFonts w:cs="Arial"/>
          <w:sz w:val="18"/>
          <w:szCs w:val="18"/>
          <w:lang w:eastAsia="zh-CN"/>
        </w:rPr>
      </w:pPr>
    </w:p>
    <w:p w14:paraId="4BEBFA7B" w14:textId="77777777" w:rsidR="00A3522F" w:rsidRPr="00876D70" w:rsidRDefault="00A3522F" w:rsidP="00A3522F">
      <w:pPr>
        <w:rPr>
          <w:rFonts w:cs="Arial"/>
          <w:sz w:val="18"/>
          <w:szCs w:val="18"/>
        </w:rPr>
      </w:pPr>
    </w:p>
    <w:p w14:paraId="36F51CC5" w14:textId="77777777" w:rsidR="00A3522F" w:rsidRPr="00876D70" w:rsidRDefault="00A3522F" w:rsidP="00A3522F">
      <w:pPr>
        <w:rPr>
          <w:rFonts w:cs="Arial"/>
          <w:sz w:val="18"/>
          <w:szCs w:val="18"/>
        </w:rPr>
      </w:pPr>
      <w:r w:rsidRPr="00876D70">
        <w:rPr>
          <w:rFonts w:cs="Arial"/>
          <w:sz w:val="18"/>
          <w:szCs w:val="18"/>
        </w:rPr>
        <w:lastRenderedPageBreak/>
        <w:t>____________________________</w:t>
      </w:r>
    </w:p>
    <w:p w14:paraId="745D9478" w14:textId="77777777" w:rsidR="00A3522F" w:rsidRPr="00876D70" w:rsidRDefault="00A3522F" w:rsidP="00A3522F">
      <w:pPr>
        <w:spacing w:line="0" w:lineRule="atLeast"/>
        <w:rPr>
          <w:rFonts w:eastAsia="Times New Roman" w:cs="Arial"/>
          <w:bCs/>
          <w:sz w:val="18"/>
          <w:szCs w:val="18"/>
          <w:lang w:eastAsia="zh-CN"/>
        </w:rPr>
      </w:pPr>
      <w:r w:rsidRPr="00876D70">
        <w:rPr>
          <w:rFonts w:cs="Arial"/>
          <w:bCs/>
          <w:sz w:val="18"/>
          <w:szCs w:val="18"/>
          <w:lang w:eastAsia="zh-CN"/>
        </w:rPr>
        <w:t>dr. Aleš Kadunc, direktor</w:t>
      </w:r>
    </w:p>
    <w:p w14:paraId="4515B6CE" w14:textId="77777777" w:rsidR="00A3522F" w:rsidRPr="00876D70" w:rsidRDefault="00A3522F" w:rsidP="00A3522F">
      <w:pPr>
        <w:rPr>
          <w:rFonts w:cs="Arial"/>
          <w:sz w:val="18"/>
          <w:szCs w:val="18"/>
        </w:rPr>
      </w:pPr>
    </w:p>
    <w:p w14:paraId="6D12D65F" w14:textId="77777777" w:rsidR="00A3522F" w:rsidRPr="00876D70" w:rsidRDefault="00A3522F" w:rsidP="00A3522F">
      <w:pPr>
        <w:rPr>
          <w:rFonts w:cs="Arial"/>
          <w:sz w:val="18"/>
          <w:szCs w:val="18"/>
        </w:rPr>
      </w:pPr>
    </w:p>
    <w:p w14:paraId="06B6FD0A" w14:textId="77777777" w:rsidR="00A3522F" w:rsidRPr="00876D70" w:rsidRDefault="00A3522F" w:rsidP="00A3522F">
      <w:pPr>
        <w:rPr>
          <w:rFonts w:cs="Arial"/>
          <w:sz w:val="18"/>
          <w:szCs w:val="18"/>
        </w:rPr>
      </w:pPr>
    </w:p>
    <w:p w14:paraId="35162C4B" w14:textId="77777777" w:rsidR="00A3522F" w:rsidRPr="00876D70" w:rsidRDefault="00A3522F" w:rsidP="00A3522F">
      <w:pPr>
        <w:rPr>
          <w:rFonts w:cs="Arial"/>
          <w:sz w:val="18"/>
          <w:szCs w:val="18"/>
        </w:rPr>
      </w:pPr>
    </w:p>
    <w:p w14:paraId="2EAE13E9" w14:textId="77777777" w:rsidR="00A3522F" w:rsidRPr="00876D70" w:rsidRDefault="00A3522F" w:rsidP="00A3522F">
      <w:pPr>
        <w:ind w:right="20"/>
        <w:rPr>
          <w:rFonts w:cs="Arial"/>
          <w:color w:val="000000"/>
          <w:sz w:val="18"/>
          <w:szCs w:val="18"/>
          <w:lang w:eastAsia="sl-SI"/>
        </w:rPr>
      </w:pPr>
    </w:p>
    <w:p w14:paraId="5033110D" w14:textId="77777777" w:rsidR="00A3522F" w:rsidRPr="00F053AA" w:rsidRDefault="00A3522F" w:rsidP="00F053AA"/>
    <w:sectPr w:rsidR="00A3522F" w:rsidRPr="00F053AA" w:rsidSect="00AF6718">
      <w:headerReference w:type="default" r:id="rId26"/>
      <w:footerReference w:type="default" r:id="rId27"/>
      <w:headerReference w:type="first" r:id="rId28"/>
      <w:footerReference w:type="first" r:id="rId2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BB1A" w14:textId="77777777" w:rsidR="00426576" w:rsidRDefault="00426576" w:rsidP="00107834">
      <w:pPr>
        <w:spacing w:line="240" w:lineRule="auto"/>
      </w:pPr>
      <w:r>
        <w:separator/>
      </w:r>
    </w:p>
  </w:endnote>
  <w:endnote w:type="continuationSeparator" w:id="0">
    <w:p w14:paraId="005C62EE" w14:textId="77777777" w:rsidR="00426576" w:rsidRDefault="00426576" w:rsidP="00107834">
      <w:pPr>
        <w:spacing w:line="240" w:lineRule="auto"/>
      </w:pPr>
      <w:r>
        <w:continuationSeparator/>
      </w:r>
    </w:p>
  </w:endnote>
  <w:endnote w:type="continuationNotice" w:id="1">
    <w:p w14:paraId="43E98A12" w14:textId="77777777" w:rsidR="00426576" w:rsidRDefault="00426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7F6BD15A" w:rsidR="007502FC" w:rsidRPr="00887C43" w:rsidRDefault="007502FC" w:rsidP="00887C43">
    <w:pPr>
      <w:pStyle w:val="Noga"/>
      <w:pBdr>
        <w:top w:val="single" w:sz="4" w:space="1" w:color="auto"/>
      </w:pBdr>
      <w:rPr>
        <w:sz w:val="16"/>
        <w:szCs w:val="16"/>
      </w:rPr>
    </w:pPr>
    <w:r>
      <w:rPr>
        <w:sz w:val="16"/>
        <w:szCs w:val="16"/>
      </w:rPr>
      <w:t>SEC 2026</w:t>
    </w:r>
  </w:p>
  <w:p w14:paraId="7A51F9DA" w14:textId="77777777" w:rsidR="007502FC" w:rsidRPr="00831D98" w:rsidRDefault="00750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4D703CE1" w:rsidR="007502FC" w:rsidRPr="00887C43" w:rsidRDefault="007502FC" w:rsidP="00887C43">
    <w:pPr>
      <w:pStyle w:val="Noga"/>
      <w:pBdr>
        <w:top w:val="single" w:sz="4" w:space="1" w:color="auto"/>
      </w:pBdr>
      <w:rPr>
        <w:sz w:val="16"/>
        <w:szCs w:val="16"/>
      </w:rPr>
    </w:pPr>
    <w:r>
      <w:rPr>
        <w:sz w:val="16"/>
        <w:szCs w:val="16"/>
      </w:rPr>
      <w:t>SEC 2026</w:t>
    </w:r>
  </w:p>
  <w:p w14:paraId="0C859F29" w14:textId="77777777" w:rsidR="007502FC" w:rsidRPr="00831D98" w:rsidRDefault="00750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0DCA" w14:textId="77777777" w:rsidR="00426576" w:rsidRDefault="00426576" w:rsidP="00107834">
      <w:pPr>
        <w:spacing w:line="240" w:lineRule="auto"/>
      </w:pPr>
      <w:r>
        <w:separator/>
      </w:r>
    </w:p>
  </w:footnote>
  <w:footnote w:type="continuationSeparator" w:id="0">
    <w:p w14:paraId="3027FFE4" w14:textId="77777777" w:rsidR="00426576" w:rsidRDefault="00426576" w:rsidP="00107834">
      <w:pPr>
        <w:spacing w:line="240" w:lineRule="auto"/>
      </w:pPr>
      <w:r>
        <w:continuationSeparator/>
      </w:r>
    </w:p>
  </w:footnote>
  <w:footnote w:type="continuationNotice" w:id="1">
    <w:p w14:paraId="0AE51AAC" w14:textId="77777777" w:rsidR="00426576" w:rsidRDefault="00426576">
      <w:pPr>
        <w:spacing w:line="240" w:lineRule="auto"/>
      </w:pPr>
    </w:p>
  </w:footnote>
  <w:footnote w:id="2">
    <w:p w14:paraId="204EA0B7" w14:textId="77777777" w:rsidR="007502FC" w:rsidRDefault="007502FC"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2063FDC5" w14:textId="3589643C" w:rsidR="002459B7" w:rsidRDefault="002459B7">
      <w:pPr>
        <w:pStyle w:val="Sprotnaopomba-besedilo"/>
      </w:pPr>
      <w:r>
        <w:rPr>
          <w:rStyle w:val="Sprotnaopomba-sklic"/>
        </w:rPr>
        <w:footnoteRef/>
      </w:r>
      <w:r>
        <w:t xml:space="preserve"> </w:t>
      </w:r>
      <w:r w:rsidRPr="002459B7">
        <w:rPr>
          <w:i w:val="0"/>
          <w:iCs/>
        </w:rPr>
        <w:t>izpolnijo kandidati, ki oddajajo prijavo za kategorije od 2 do 13.</w:t>
      </w:r>
    </w:p>
  </w:footnote>
  <w:footnote w:id="4">
    <w:p w14:paraId="313674D2" w14:textId="19371319" w:rsidR="008A398F" w:rsidRPr="002067F6" w:rsidRDefault="008A398F">
      <w:pPr>
        <w:pStyle w:val="Sprotnaopomba-besedilo"/>
        <w:rPr>
          <w:i w:val="0"/>
          <w:iCs/>
        </w:rPr>
      </w:pPr>
      <w:r>
        <w:rPr>
          <w:rStyle w:val="Sprotnaopomba-sklic"/>
        </w:rPr>
        <w:footnoteRef/>
      </w:r>
      <w:r>
        <w:t xml:space="preserve"> </w:t>
      </w:r>
      <w:r w:rsidRPr="008A398F">
        <w:rPr>
          <w:i w:val="0"/>
          <w:iCs/>
        </w:rPr>
        <w:t xml:space="preserve">Podpisni krovne pogodbe </w:t>
      </w:r>
      <w:r w:rsidRPr="002067F6">
        <w:rPr>
          <w:i w:val="0"/>
          <w:iCs/>
        </w:rPr>
        <w:t xml:space="preserve">vpiše </w:t>
      </w:r>
      <w:r>
        <w:rPr>
          <w:i w:val="0"/>
          <w:iCs/>
        </w:rPr>
        <w:t xml:space="preserve">znesek odvisno od </w:t>
      </w:r>
      <w:r w:rsidR="00E4660F">
        <w:rPr>
          <w:i w:val="0"/>
          <w:iCs/>
        </w:rPr>
        <w:t>kategorije</w:t>
      </w:r>
      <w:r>
        <w:rPr>
          <w:i w:val="0"/>
          <w:iCs/>
        </w:rPr>
        <w:t xml:space="preserve"> (5.000,00 za kategorijo 1 in 2.500,00 EUR za kategorije o</w:t>
      </w:r>
      <w:r w:rsidR="00E4660F">
        <w:rPr>
          <w:i w:val="0"/>
          <w:iCs/>
        </w:rPr>
        <w:t>d</w:t>
      </w:r>
      <w:r>
        <w:rPr>
          <w:i w:val="0"/>
          <w:iCs/>
        </w:rPr>
        <w:t xml:space="preserve"> 2 do 13)</w:t>
      </w:r>
    </w:p>
  </w:footnote>
  <w:footnote w:id="5">
    <w:p w14:paraId="362CA2BC" w14:textId="4522EB31" w:rsidR="008A398F" w:rsidRPr="002067F6" w:rsidRDefault="008A398F">
      <w:pPr>
        <w:pStyle w:val="Sprotnaopomba-besedilo"/>
        <w:rPr>
          <w:i w:val="0"/>
          <w:iCs/>
        </w:rPr>
      </w:pPr>
      <w:r>
        <w:rPr>
          <w:rStyle w:val="Sprotnaopomba-sklic"/>
        </w:rPr>
        <w:footnoteRef/>
      </w:r>
      <w:r>
        <w:t xml:space="preserve"> </w:t>
      </w:r>
      <w:r w:rsidRPr="008A398F">
        <w:rPr>
          <w:i w:val="0"/>
          <w:iCs/>
        </w:rPr>
        <w:t xml:space="preserve">Podpisni krovne pogodbe </w:t>
      </w:r>
      <w:r>
        <w:rPr>
          <w:i w:val="0"/>
          <w:iCs/>
        </w:rPr>
        <w:t>navede kategorijo za katero prilaga izvršnico. V primeru, da sklepa krovno pogodbo za več kategorij predloži za vsako kategorijo ločeno izvršnico.</w:t>
      </w:r>
    </w:p>
  </w:footnote>
  <w:footnote w:id="6">
    <w:p w14:paraId="7836557D" w14:textId="2FE6DB2B" w:rsidR="008A398F" w:rsidRPr="002067F6" w:rsidRDefault="008A398F">
      <w:pPr>
        <w:pStyle w:val="Sprotnaopomba-besedilo"/>
        <w:rPr>
          <w:i w:val="0"/>
          <w:iCs/>
        </w:rPr>
      </w:pPr>
      <w:r>
        <w:rPr>
          <w:rStyle w:val="Sprotnaopomba-sklic"/>
        </w:rPr>
        <w:footnoteRef/>
      </w:r>
      <w:r>
        <w:t xml:space="preserve"> </w:t>
      </w:r>
      <w:r>
        <w:rPr>
          <w:i w:val="0"/>
          <w:iCs/>
        </w:rPr>
        <w:t>Od datuma podpisa do 31.12.2030.</w:t>
      </w:r>
    </w:p>
  </w:footnote>
  <w:footnote w:id="7">
    <w:p w14:paraId="48E03A18" w14:textId="77E511A9" w:rsidR="008A398F" w:rsidRPr="002067F6" w:rsidRDefault="008A398F">
      <w:pPr>
        <w:pStyle w:val="Sprotnaopomba-besedilo"/>
        <w:rPr>
          <w:i w:val="0"/>
          <w:iCs/>
        </w:rPr>
      </w:pPr>
      <w:r>
        <w:rPr>
          <w:rStyle w:val="Sprotnaopomba-sklic"/>
        </w:rPr>
        <w:footnoteRef/>
      </w:r>
      <w:r>
        <w:t xml:space="preserve"> </w:t>
      </w:r>
      <w:r>
        <w:rPr>
          <w:i w:val="0"/>
          <w:iCs/>
        </w:rPr>
        <w:t>Podpisni krovne pogodbe predloži ločeoo finančno zavarovanje za vsako kategorijo za katero sklepa krovno pogodbo.</w:t>
      </w:r>
    </w:p>
  </w:footnote>
  <w:footnote w:id="8">
    <w:p w14:paraId="4E59263B" w14:textId="3AADDBA0" w:rsidR="00E4660F" w:rsidRPr="002067F6" w:rsidRDefault="00E4660F">
      <w:pPr>
        <w:pStyle w:val="Sprotnaopomba-besedilo"/>
        <w:rPr>
          <w:i w:val="0"/>
          <w:iCs/>
        </w:rPr>
      </w:pPr>
      <w:r>
        <w:rPr>
          <w:rStyle w:val="Sprotnaopomba-sklic"/>
        </w:rPr>
        <w:footnoteRef/>
      </w:r>
      <w:r>
        <w:t xml:space="preserve"> </w:t>
      </w:r>
      <w:r>
        <w:rPr>
          <w:i w:val="0"/>
          <w:iCs/>
        </w:rPr>
        <w:t>Odvisno od kategorije: 10.000,00 EUR za kategorijo 1 in 5.000,00 EUR za kategorijo 2 do 13.</w:t>
      </w:r>
    </w:p>
  </w:footnote>
  <w:footnote w:id="9">
    <w:p w14:paraId="2D406186" w14:textId="2CC9F376" w:rsidR="002067F6" w:rsidRDefault="002067F6">
      <w:pPr>
        <w:pStyle w:val="Sprotnaopomba-besedilo"/>
      </w:pPr>
      <w:r>
        <w:rPr>
          <w:rStyle w:val="Sprotnaopomba-sklic"/>
        </w:rPr>
        <w:footnoteRef/>
      </w:r>
      <w:r>
        <w:t xml:space="preserve"> </w:t>
      </w:r>
      <w:r w:rsidRPr="002067F6">
        <w:t>Zaželeno je, da ponudnik predloži izjavo skupaj s prijavo, sicer pa najkasneje do sklenitve krovne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31E658D3" w:rsidR="007502FC" w:rsidRPr="00BB1E26" w:rsidRDefault="007502FC" w:rsidP="00831D98">
    <w:pPr>
      <w:pStyle w:val="Glava"/>
      <w:pBdr>
        <w:bottom w:val="single" w:sz="4" w:space="1" w:color="auto"/>
      </w:pBdr>
      <w:rPr>
        <w:sz w:val="16"/>
        <w:szCs w:val="16"/>
      </w:rPr>
    </w:pPr>
    <w:r w:rsidRPr="00BB1E26">
      <w:rPr>
        <w:sz w:val="16"/>
        <w:szCs w:val="16"/>
      </w:rPr>
      <w:t xml:space="preserve">Navodila </w:t>
    </w:r>
    <w:r>
      <w:rPr>
        <w:sz w:val="16"/>
        <w:szCs w:val="16"/>
      </w:rPr>
      <w:t>kandidatom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4E87" w14:textId="6B6D323F" w:rsidR="007502FC" w:rsidRDefault="007502FC" w:rsidP="00083B88">
    <w:pPr>
      <w:pStyle w:val="Glava"/>
    </w:pPr>
    <w:r>
      <w:tab/>
    </w:r>
    <w:r>
      <w:tab/>
    </w:r>
    <w:r>
      <w:rPr>
        <w:sz w:val="16"/>
        <w:szCs w:val="16"/>
      </w:rPr>
      <w:br/>
    </w:r>
    <w:r w:rsidRPr="00FC3C7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9E2E90"/>
    <w:multiLevelType w:val="multilevel"/>
    <w:tmpl w:val="70AAA324"/>
    <w:numStyleLink w:val="Natevanjestevilkami"/>
  </w:abstractNum>
  <w:abstractNum w:abstractNumId="3"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7" w15:restartNumberingAfterBreak="0">
    <w:nsid w:val="1230005F"/>
    <w:multiLevelType w:val="hybridMultilevel"/>
    <w:tmpl w:val="D8DAA936"/>
    <w:lvl w:ilvl="0" w:tplc="1C926B7A">
      <w:start w:val="11"/>
      <w:numFmt w:val="decimal"/>
      <w:lvlText w:val="%1."/>
      <w:lvlJc w:val="left"/>
      <w:pPr>
        <w:ind w:left="600"/>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30F3FEF"/>
    <w:multiLevelType w:val="hybridMultilevel"/>
    <w:tmpl w:val="DF02FA76"/>
    <w:lvl w:ilvl="0" w:tplc="3DCC269C">
      <w:start w:val="1"/>
      <w:numFmt w:val="decimal"/>
      <w:lvlText w:val="%1)"/>
      <w:lvlJc w:val="left"/>
      <w:pPr>
        <w:ind w:left="3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27383850"/>
    <w:multiLevelType w:val="hybridMultilevel"/>
    <w:tmpl w:val="CF16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2487" w:hanging="360"/>
      </w:pPr>
      <w:rPr>
        <w:rFonts w:hint="default"/>
        <w:strike w:val="0"/>
      </w:rPr>
    </w:lvl>
    <w:lvl w:ilvl="1" w:tplc="04240019" w:tentative="1">
      <w:start w:val="1"/>
      <w:numFmt w:val="lowerLetter"/>
      <w:lvlText w:val="%2."/>
      <w:lvlJc w:val="left"/>
      <w:pPr>
        <w:ind w:left="3207" w:hanging="360"/>
      </w:pPr>
    </w:lvl>
    <w:lvl w:ilvl="2" w:tplc="0424001B" w:tentative="1">
      <w:start w:val="1"/>
      <w:numFmt w:val="lowerRoman"/>
      <w:lvlText w:val="%3."/>
      <w:lvlJc w:val="right"/>
      <w:pPr>
        <w:ind w:left="3927" w:hanging="180"/>
      </w:pPr>
    </w:lvl>
    <w:lvl w:ilvl="3" w:tplc="0424000F" w:tentative="1">
      <w:start w:val="1"/>
      <w:numFmt w:val="decimal"/>
      <w:lvlText w:val="%4."/>
      <w:lvlJc w:val="left"/>
      <w:pPr>
        <w:ind w:left="4647" w:hanging="360"/>
      </w:pPr>
    </w:lvl>
    <w:lvl w:ilvl="4" w:tplc="04240019" w:tentative="1">
      <w:start w:val="1"/>
      <w:numFmt w:val="lowerLetter"/>
      <w:lvlText w:val="%5."/>
      <w:lvlJc w:val="left"/>
      <w:pPr>
        <w:ind w:left="5367" w:hanging="360"/>
      </w:pPr>
    </w:lvl>
    <w:lvl w:ilvl="5" w:tplc="0424001B" w:tentative="1">
      <w:start w:val="1"/>
      <w:numFmt w:val="lowerRoman"/>
      <w:lvlText w:val="%6."/>
      <w:lvlJc w:val="right"/>
      <w:pPr>
        <w:ind w:left="6087" w:hanging="180"/>
      </w:pPr>
    </w:lvl>
    <w:lvl w:ilvl="6" w:tplc="0424000F" w:tentative="1">
      <w:start w:val="1"/>
      <w:numFmt w:val="decimal"/>
      <w:lvlText w:val="%7."/>
      <w:lvlJc w:val="left"/>
      <w:pPr>
        <w:ind w:left="6807" w:hanging="360"/>
      </w:pPr>
    </w:lvl>
    <w:lvl w:ilvl="7" w:tplc="04240019" w:tentative="1">
      <w:start w:val="1"/>
      <w:numFmt w:val="lowerLetter"/>
      <w:lvlText w:val="%8."/>
      <w:lvlJc w:val="left"/>
      <w:pPr>
        <w:ind w:left="7527" w:hanging="360"/>
      </w:pPr>
    </w:lvl>
    <w:lvl w:ilvl="8" w:tplc="0424001B" w:tentative="1">
      <w:start w:val="1"/>
      <w:numFmt w:val="lowerRoman"/>
      <w:lvlText w:val="%9."/>
      <w:lvlJc w:val="right"/>
      <w:pPr>
        <w:ind w:left="8247"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D8429A"/>
    <w:multiLevelType w:val="hybridMultilevel"/>
    <w:tmpl w:val="8F3C7CD8"/>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6C55AA"/>
    <w:multiLevelType w:val="hybridMultilevel"/>
    <w:tmpl w:val="96945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B01C2B"/>
    <w:multiLevelType w:val="hybridMultilevel"/>
    <w:tmpl w:val="4816C26E"/>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67B64A9C">
      <w:start w:val="1"/>
      <w:numFmt w:val="decimal"/>
      <w:lvlRestart w:val="0"/>
      <w:lvlText w:val="%2."/>
      <w:lvlJc w:val="left"/>
      <w:pPr>
        <w:ind w:left="811"/>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20"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9E71ECA"/>
    <w:multiLevelType w:val="hybridMultilevel"/>
    <w:tmpl w:val="7890AF64"/>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7C6716"/>
    <w:multiLevelType w:val="hybridMultilevel"/>
    <w:tmpl w:val="2084B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0314963">
    <w:abstractNumId w:val="24"/>
  </w:num>
  <w:num w:numId="2" w16cid:durableId="1412046101">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67618330">
    <w:abstractNumId w:val="22"/>
  </w:num>
  <w:num w:numId="4" w16cid:durableId="974063967">
    <w:abstractNumId w:val="14"/>
  </w:num>
  <w:num w:numId="5" w16cid:durableId="429467871">
    <w:abstractNumId w:val="5"/>
  </w:num>
  <w:num w:numId="6" w16cid:durableId="942345880">
    <w:abstractNumId w:val="2"/>
  </w:num>
  <w:num w:numId="7" w16cid:durableId="1433627183">
    <w:abstractNumId w:val="15"/>
  </w:num>
  <w:num w:numId="8" w16cid:durableId="1923251867">
    <w:abstractNumId w:val="4"/>
  </w:num>
  <w:num w:numId="9" w16cid:durableId="1538928177">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1124498182">
    <w:abstractNumId w:val="25"/>
  </w:num>
  <w:num w:numId="11" w16cid:durableId="2033147852">
    <w:abstractNumId w:val="21"/>
  </w:num>
  <w:num w:numId="12" w16cid:durableId="1129711530">
    <w:abstractNumId w:val="17"/>
  </w:num>
  <w:num w:numId="13" w16cid:durableId="1731266761">
    <w:abstractNumId w:val="8"/>
  </w:num>
  <w:num w:numId="14" w16cid:durableId="735931618">
    <w:abstractNumId w:val="26"/>
  </w:num>
  <w:num w:numId="15" w16cid:durableId="1250000889">
    <w:abstractNumId w:val="26"/>
  </w:num>
  <w:num w:numId="16" w16cid:durableId="446659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6538819">
    <w:abstractNumId w:val="16"/>
  </w:num>
  <w:num w:numId="18" w16cid:durableId="29916433">
    <w:abstractNumId w:val="9"/>
  </w:num>
  <w:num w:numId="19" w16cid:durableId="1063527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2297722">
    <w:abstractNumId w:val="20"/>
  </w:num>
  <w:num w:numId="21" w16cid:durableId="1394818618">
    <w:abstractNumId w:val="12"/>
  </w:num>
  <w:num w:numId="22" w16cid:durableId="1360427441">
    <w:abstractNumId w:val="11"/>
  </w:num>
  <w:num w:numId="23" w16cid:durableId="670178896">
    <w:abstractNumId w:val="18"/>
  </w:num>
  <w:num w:numId="24" w16cid:durableId="395009369">
    <w:abstractNumId w:val="7"/>
  </w:num>
  <w:num w:numId="25" w16cid:durableId="1911113286">
    <w:abstractNumId w:val="19"/>
  </w:num>
  <w:num w:numId="26" w16cid:durableId="1219315548">
    <w:abstractNumId w:val="6"/>
  </w:num>
  <w:num w:numId="27" w16cid:durableId="1105734726">
    <w:abstractNumId w:val="13"/>
  </w:num>
  <w:num w:numId="28" w16cid:durableId="1505515887">
    <w:abstractNumId w:val="27"/>
  </w:num>
  <w:num w:numId="29" w16cid:durableId="1506434146">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768"/>
    <w:rsid w:val="000028D4"/>
    <w:rsid w:val="00002A2A"/>
    <w:rsid w:val="00003073"/>
    <w:rsid w:val="00004B23"/>
    <w:rsid w:val="000050ED"/>
    <w:rsid w:val="00005F4B"/>
    <w:rsid w:val="000063C2"/>
    <w:rsid w:val="000108F9"/>
    <w:rsid w:val="00010A21"/>
    <w:rsid w:val="00010E67"/>
    <w:rsid w:val="00011ADB"/>
    <w:rsid w:val="000124BB"/>
    <w:rsid w:val="00012D9C"/>
    <w:rsid w:val="00013AB3"/>
    <w:rsid w:val="00013C2F"/>
    <w:rsid w:val="00013EB5"/>
    <w:rsid w:val="00015DD6"/>
    <w:rsid w:val="00015F99"/>
    <w:rsid w:val="000169B6"/>
    <w:rsid w:val="000169CF"/>
    <w:rsid w:val="00021787"/>
    <w:rsid w:val="0002277F"/>
    <w:rsid w:val="00022F87"/>
    <w:rsid w:val="00023293"/>
    <w:rsid w:val="00024EB6"/>
    <w:rsid w:val="0002665E"/>
    <w:rsid w:val="000344DF"/>
    <w:rsid w:val="0003458C"/>
    <w:rsid w:val="000362F8"/>
    <w:rsid w:val="000366C8"/>
    <w:rsid w:val="0003789F"/>
    <w:rsid w:val="000417EE"/>
    <w:rsid w:val="00044A6F"/>
    <w:rsid w:val="00050419"/>
    <w:rsid w:val="00053B35"/>
    <w:rsid w:val="00053EBD"/>
    <w:rsid w:val="00053EFD"/>
    <w:rsid w:val="00053F1C"/>
    <w:rsid w:val="000552E9"/>
    <w:rsid w:val="000561FF"/>
    <w:rsid w:val="00056FBB"/>
    <w:rsid w:val="00060E2A"/>
    <w:rsid w:val="0006117D"/>
    <w:rsid w:val="00061781"/>
    <w:rsid w:val="000646AA"/>
    <w:rsid w:val="0006500B"/>
    <w:rsid w:val="0006549C"/>
    <w:rsid w:val="00065CD3"/>
    <w:rsid w:val="0007004C"/>
    <w:rsid w:val="0007218E"/>
    <w:rsid w:val="0007348B"/>
    <w:rsid w:val="000757BF"/>
    <w:rsid w:val="00076605"/>
    <w:rsid w:val="00077BD5"/>
    <w:rsid w:val="00077D73"/>
    <w:rsid w:val="00080F6A"/>
    <w:rsid w:val="0008140E"/>
    <w:rsid w:val="00081E4B"/>
    <w:rsid w:val="00082568"/>
    <w:rsid w:val="00082954"/>
    <w:rsid w:val="00083B88"/>
    <w:rsid w:val="000846A4"/>
    <w:rsid w:val="00084A7D"/>
    <w:rsid w:val="00085211"/>
    <w:rsid w:val="00087E6A"/>
    <w:rsid w:val="0009010A"/>
    <w:rsid w:val="000918E8"/>
    <w:rsid w:val="00091B32"/>
    <w:rsid w:val="0009239E"/>
    <w:rsid w:val="000965DF"/>
    <w:rsid w:val="00096C13"/>
    <w:rsid w:val="00097A70"/>
    <w:rsid w:val="000A07FB"/>
    <w:rsid w:val="000A228E"/>
    <w:rsid w:val="000A3259"/>
    <w:rsid w:val="000A351D"/>
    <w:rsid w:val="000A4471"/>
    <w:rsid w:val="000A45B0"/>
    <w:rsid w:val="000A4B6A"/>
    <w:rsid w:val="000A4C96"/>
    <w:rsid w:val="000A5083"/>
    <w:rsid w:val="000A5914"/>
    <w:rsid w:val="000A71DC"/>
    <w:rsid w:val="000A76DB"/>
    <w:rsid w:val="000B1234"/>
    <w:rsid w:val="000B1CE3"/>
    <w:rsid w:val="000B575B"/>
    <w:rsid w:val="000B64F7"/>
    <w:rsid w:val="000B66C4"/>
    <w:rsid w:val="000B7A9C"/>
    <w:rsid w:val="000C2084"/>
    <w:rsid w:val="000C735E"/>
    <w:rsid w:val="000C792E"/>
    <w:rsid w:val="000C799C"/>
    <w:rsid w:val="000D08C0"/>
    <w:rsid w:val="000D1994"/>
    <w:rsid w:val="000D3BC9"/>
    <w:rsid w:val="000D45DA"/>
    <w:rsid w:val="000D5715"/>
    <w:rsid w:val="000D713F"/>
    <w:rsid w:val="000E10F9"/>
    <w:rsid w:val="000E2AF5"/>
    <w:rsid w:val="000E3665"/>
    <w:rsid w:val="000E43C4"/>
    <w:rsid w:val="000E4C14"/>
    <w:rsid w:val="000E58F2"/>
    <w:rsid w:val="000E686A"/>
    <w:rsid w:val="000E755F"/>
    <w:rsid w:val="000E7B85"/>
    <w:rsid w:val="000E7E80"/>
    <w:rsid w:val="000E7F9E"/>
    <w:rsid w:val="000F085B"/>
    <w:rsid w:val="000F1908"/>
    <w:rsid w:val="000F361B"/>
    <w:rsid w:val="000F70AF"/>
    <w:rsid w:val="000F75C6"/>
    <w:rsid w:val="001003DB"/>
    <w:rsid w:val="0010076A"/>
    <w:rsid w:val="0010091F"/>
    <w:rsid w:val="00100972"/>
    <w:rsid w:val="00100AA0"/>
    <w:rsid w:val="00101682"/>
    <w:rsid w:val="00103EAE"/>
    <w:rsid w:val="001056FA"/>
    <w:rsid w:val="00105C4C"/>
    <w:rsid w:val="00107834"/>
    <w:rsid w:val="00107846"/>
    <w:rsid w:val="0011010D"/>
    <w:rsid w:val="00111C66"/>
    <w:rsid w:val="0011549B"/>
    <w:rsid w:val="001158B5"/>
    <w:rsid w:val="0011613B"/>
    <w:rsid w:val="00116214"/>
    <w:rsid w:val="00120550"/>
    <w:rsid w:val="00121908"/>
    <w:rsid w:val="00121D64"/>
    <w:rsid w:val="001221C3"/>
    <w:rsid w:val="0012400D"/>
    <w:rsid w:val="00124D12"/>
    <w:rsid w:val="00126055"/>
    <w:rsid w:val="00126AFC"/>
    <w:rsid w:val="00126FA0"/>
    <w:rsid w:val="001317DD"/>
    <w:rsid w:val="00131CF2"/>
    <w:rsid w:val="0013384E"/>
    <w:rsid w:val="00135641"/>
    <w:rsid w:val="00140271"/>
    <w:rsid w:val="00141A58"/>
    <w:rsid w:val="0014274B"/>
    <w:rsid w:val="00142B7E"/>
    <w:rsid w:val="00142EA9"/>
    <w:rsid w:val="00143616"/>
    <w:rsid w:val="001459BC"/>
    <w:rsid w:val="001465A1"/>
    <w:rsid w:val="0014694B"/>
    <w:rsid w:val="00150B80"/>
    <w:rsid w:val="00152883"/>
    <w:rsid w:val="00152B13"/>
    <w:rsid w:val="00152D6A"/>
    <w:rsid w:val="00153795"/>
    <w:rsid w:val="00156AD0"/>
    <w:rsid w:val="00161559"/>
    <w:rsid w:val="00161942"/>
    <w:rsid w:val="00164F36"/>
    <w:rsid w:val="001661AB"/>
    <w:rsid w:val="0016652B"/>
    <w:rsid w:val="00166710"/>
    <w:rsid w:val="00166B3B"/>
    <w:rsid w:val="001716C5"/>
    <w:rsid w:val="00171AB8"/>
    <w:rsid w:val="00172916"/>
    <w:rsid w:val="0017345D"/>
    <w:rsid w:val="0017436F"/>
    <w:rsid w:val="00174D87"/>
    <w:rsid w:val="00176382"/>
    <w:rsid w:val="0017690A"/>
    <w:rsid w:val="00182BED"/>
    <w:rsid w:val="00182D81"/>
    <w:rsid w:val="0018319F"/>
    <w:rsid w:val="00183910"/>
    <w:rsid w:val="0018465B"/>
    <w:rsid w:val="00185D37"/>
    <w:rsid w:val="0018717F"/>
    <w:rsid w:val="00187E53"/>
    <w:rsid w:val="00192E9F"/>
    <w:rsid w:val="00195B86"/>
    <w:rsid w:val="00196E54"/>
    <w:rsid w:val="00197032"/>
    <w:rsid w:val="001A103E"/>
    <w:rsid w:val="001A2887"/>
    <w:rsid w:val="001A407F"/>
    <w:rsid w:val="001A4565"/>
    <w:rsid w:val="001A4F26"/>
    <w:rsid w:val="001A6646"/>
    <w:rsid w:val="001A67D0"/>
    <w:rsid w:val="001A68A1"/>
    <w:rsid w:val="001A7DE7"/>
    <w:rsid w:val="001B0726"/>
    <w:rsid w:val="001B6746"/>
    <w:rsid w:val="001B6B52"/>
    <w:rsid w:val="001C01BA"/>
    <w:rsid w:val="001C046A"/>
    <w:rsid w:val="001C095A"/>
    <w:rsid w:val="001C23D7"/>
    <w:rsid w:val="001C465D"/>
    <w:rsid w:val="001C5AE3"/>
    <w:rsid w:val="001C6056"/>
    <w:rsid w:val="001C663D"/>
    <w:rsid w:val="001C77E2"/>
    <w:rsid w:val="001D0581"/>
    <w:rsid w:val="001D16B2"/>
    <w:rsid w:val="001D2848"/>
    <w:rsid w:val="001D46BA"/>
    <w:rsid w:val="001D60F0"/>
    <w:rsid w:val="001D6A27"/>
    <w:rsid w:val="001E1E80"/>
    <w:rsid w:val="001E2EA1"/>
    <w:rsid w:val="001E5ADE"/>
    <w:rsid w:val="001E685C"/>
    <w:rsid w:val="001E71D7"/>
    <w:rsid w:val="001F0C07"/>
    <w:rsid w:val="001F0EF5"/>
    <w:rsid w:val="001F21D7"/>
    <w:rsid w:val="001F22A5"/>
    <w:rsid w:val="001F2C54"/>
    <w:rsid w:val="001F614F"/>
    <w:rsid w:val="001F6F87"/>
    <w:rsid w:val="002016D3"/>
    <w:rsid w:val="00201F06"/>
    <w:rsid w:val="00203401"/>
    <w:rsid w:val="00203DEC"/>
    <w:rsid w:val="0020506B"/>
    <w:rsid w:val="002067F6"/>
    <w:rsid w:val="00206C79"/>
    <w:rsid w:val="0020798C"/>
    <w:rsid w:val="002116EC"/>
    <w:rsid w:val="00212D48"/>
    <w:rsid w:val="00213143"/>
    <w:rsid w:val="00213702"/>
    <w:rsid w:val="00213A94"/>
    <w:rsid w:val="00214A8B"/>
    <w:rsid w:val="0021682A"/>
    <w:rsid w:val="00216B4D"/>
    <w:rsid w:val="00216BAB"/>
    <w:rsid w:val="00217E26"/>
    <w:rsid w:val="00220FE1"/>
    <w:rsid w:val="002219DB"/>
    <w:rsid w:val="00222244"/>
    <w:rsid w:val="00222835"/>
    <w:rsid w:val="002231A9"/>
    <w:rsid w:val="002242C7"/>
    <w:rsid w:val="00224601"/>
    <w:rsid w:val="0022522F"/>
    <w:rsid w:val="00227C54"/>
    <w:rsid w:val="0023213F"/>
    <w:rsid w:val="0023278C"/>
    <w:rsid w:val="00232CB5"/>
    <w:rsid w:val="00233058"/>
    <w:rsid w:val="0023306B"/>
    <w:rsid w:val="002336D8"/>
    <w:rsid w:val="00233DBC"/>
    <w:rsid w:val="002340B4"/>
    <w:rsid w:val="00234453"/>
    <w:rsid w:val="00235C37"/>
    <w:rsid w:val="00236804"/>
    <w:rsid w:val="00237077"/>
    <w:rsid w:val="002405F1"/>
    <w:rsid w:val="00241457"/>
    <w:rsid w:val="00241972"/>
    <w:rsid w:val="00242AB7"/>
    <w:rsid w:val="00242FED"/>
    <w:rsid w:val="00243B79"/>
    <w:rsid w:val="00244306"/>
    <w:rsid w:val="00244EAA"/>
    <w:rsid w:val="00245993"/>
    <w:rsid w:val="002459B7"/>
    <w:rsid w:val="00246A9E"/>
    <w:rsid w:val="002476F3"/>
    <w:rsid w:val="00247AC3"/>
    <w:rsid w:val="00247EE6"/>
    <w:rsid w:val="00250608"/>
    <w:rsid w:val="0025212F"/>
    <w:rsid w:val="00252B1F"/>
    <w:rsid w:val="002547F9"/>
    <w:rsid w:val="00254EAD"/>
    <w:rsid w:val="00255411"/>
    <w:rsid w:val="00255517"/>
    <w:rsid w:val="00255AC7"/>
    <w:rsid w:val="00257005"/>
    <w:rsid w:val="00257917"/>
    <w:rsid w:val="00261DF2"/>
    <w:rsid w:val="0026289B"/>
    <w:rsid w:val="00262DC7"/>
    <w:rsid w:val="00262E10"/>
    <w:rsid w:val="002630BA"/>
    <w:rsid w:val="002637CD"/>
    <w:rsid w:val="002639F8"/>
    <w:rsid w:val="00263CE3"/>
    <w:rsid w:val="00263F7A"/>
    <w:rsid w:val="00265BB2"/>
    <w:rsid w:val="00265C44"/>
    <w:rsid w:val="00267F5B"/>
    <w:rsid w:val="00270A35"/>
    <w:rsid w:val="0027115D"/>
    <w:rsid w:val="00272063"/>
    <w:rsid w:val="00274551"/>
    <w:rsid w:val="00274A0F"/>
    <w:rsid w:val="00275F13"/>
    <w:rsid w:val="00276747"/>
    <w:rsid w:val="002769E8"/>
    <w:rsid w:val="00280C52"/>
    <w:rsid w:val="0028148F"/>
    <w:rsid w:val="002814E9"/>
    <w:rsid w:val="00281AAF"/>
    <w:rsid w:val="00282BAD"/>
    <w:rsid w:val="00282C53"/>
    <w:rsid w:val="002838E4"/>
    <w:rsid w:val="00284CC9"/>
    <w:rsid w:val="002851C4"/>
    <w:rsid w:val="002863CD"/>
    <w:rsid w:val="002903E9"/>
    <w:rsid w:val="00290A7D"/>
    <w:rsid w:val="00292D53"/>
    <w:rsid w:val="00293B90"/>
    <w:rsid w:val="0029441A"/>
    <w:rsid w:val="002958FE"/>
    <w:rsid w:val="00296F26"/>
    <w:rsid w:val="002A0022"/>
    <w:rsid w:val="002A15A9"/>
    <w:rsid w:val="002A367F"/>
    <w:rsid w:val="002A4D70"/>
    <w:rsid w:val="002A6853"/>
    <w:rsid w:val="002B02DD"/>
    <w:rsid w:val="002B0C97"/>
    <w:rsid w:val="002B2B13"/>
    <w:rsid w:val="002B3DD7"/>
    <w:rsid w:val="002B4C03"/>
    <w:rsid w:val="002B5032"/>
    <w:rsid w:val="002B5236"/>
    <w:rsid w:val="002B713C"/>
    <w:rsid w:val="002B7643"/>
    <w:rsid w:val="002C035F"/>
    <w:rsid w:val="002C173A"/>
    <w:rsid w:val="002C2EB6"/>
    <w:rsid w:val="002C31A4"/>
    <w:rsid w:val="002C427C"/>
    <w:rsid w:val="002C5389"/>
    <w:rsid w:val="002C7C3E"/>
    <w:rsid w:val="002D0042"/>
    <w:rsid w:val="002D052B"/>
    <w:rsid w:val="002D282C"/>
    <w:rsid w:val="002D3D13"/>
    <w:rsid w:val="002D4C09"/>
    <w:rsid w:val="002D4F2D"/>
    <w:rsid w:val="002D5895"/>
    <w:rsid w:val="002D6973"/>
    <w:rsid w:val="002D6CB5"/>
    <w:rsid w:val="002E0122"/>
    <w:rsid w:val="002E0906"/>
    <w:rsid w:val="002E0C83"/>
    <w:rsid w:val="002E1486"/>
    <w:rsid w:val="002E383E"/>
    <w:rsid w:val="002E3BB5"/>
    <w:rsid w:val="002E4ECA"/>
    <w:rsid w:val="002E75A9"/>
    <w:rsid w:val="002E7861"/>
    <w:rsid w:val="002F0418"/>
    <w:rsid w:val="002F11B7"/>
    <w:rsid w:val="002F2A8A"/>
    <w:rsid w:val="002F39DE"/>
    <w:rsid w:val="002F3D91"/>
    <w:rsid w:val="002F5592"/>
    <w:rsid w:val="002F584F"/>
    <w:rsid w:val="002F7658"/>
    <w:rsid w:val="002F7F47"/>
    <w:rsid w:val="002F7F9C"/>
    <w:rsid w:val="00300276"/>
    <w:rsid w:val="0030028A"/>
    <w:rsid w:val="003009F5"/>
    <w:rsid w:val="00303271"/>
    <w:rsid w:val="00303B96"/>
    <w:rsid w:val="00303D96"/>
    <w:rsid w:val="00304BC5"/>
    <w:rsid w:val="003056E4"/>
    <w:rsid w:val="003059ED"/>
    <w:rsid w:val="00306937"/>
    <w:rsid w:val="003071EA"/>
    <w:rsid w:val="00307EBF"/>
    <w:rsid w:val="00307F19"/>
    <w:rsid w:val="00307F37"/>
    <w:rsid w:val="00310087"/>
    <w:rsid w:val="00310D03"/>
    <w:rsid w:val="00312403"/>
    <w:rsid w:val="003144CE"/>
    <w:rsid w:val="003146A2"/>
    <w:rsid w:val="00315316"/>
    <w:rsid w:val="003154A8"/>
    <w:rsid w:val="00316E5D"/>
    <w:rsid w:val="003174CC"/>
    <w:rsid w:val="0031783E"/>
    <w:rsid w:val="00320AE5"/>
    <w:rsid w:val="00321E8F"/>
    <w:rsid w:val="003220BA"/>
    <w:rsid w:val="00322E01"/>
    <w:rsid w:val="0032399A"/>
    <w:rsid w:val="00323DE4"/>
    <w:rsid w:val="00324DB4"/>
    <w:rsid w:val="003259F8"/>
    <w:rsid w:val="003273AB"/>
    <w:rsid w:val="00327FD1"/>
    <w:rsid w:val="003334F7"/>
    <w:rsid w:val="00333521"/>
    <w:rsid w:val="00333B73"/>
    <w:rsid w:val="00334B1F"/>
    <w:rsid w:val="003353C1"/>
    <w:rsid w:val="00335ECD"/>
    <w:rsid w:val="00335EE6"/>
    <w:rsid w:val="00336530"/>
    <w:rsid w:val="0033730D"/>
    <w:rsid w:val="00341238"/>
    <w:rsid w:val="00341558"/>
    <w:rsid w:val="00342B1C"/>
    <w:rsid w:val="003439F3"/>
    <w:rsid w:val="00343A24"/>
    <w:rsid w:val="00343BF6"/>
    <w:rsid w:val="003440EB"/>
    <w:rsid w:val="00345728"/>
    <w:rsid w:val="00345EE9"/>
    <w:rsid w:val="00346123"/>
    <w:rsid w:val="003468BE"/>
    <w:rsid w:val="00347801"/>
    <w:rsid w:val="00347BB3"/>
    <w:rsid w:val="00347E72"/>
    <w:rsid w:val="00350D7A"/>
    <w:rsid w:val="00351443"/>
    <w:rsid w:val="003519AD"/>
    <w:rsid w:val="0035229F"/>
    <w:rsid w:val="0035255E"/>
    <w:rsid w:val="00352965"/>
    <w:rsid w:val="003529CF"/>
    <w:rsid w:val="00354169"/>
    <w:rsid w:val="003577BA"/>
    <w:rsid w:val="00360B5B"/>
    <w:rsid w:val="00361663"/>
    <w:rsid w:val="00361E99"/>
    <w:rsid w:val="00362749"/>
    <w:rsid w:val="003629FD"/>
    <w:rsid w:val="00363149"/>
    <w:rsid w:val="00364CDD"/>
    <w:rsid w:val="00364EE8"/>
    <w:rsid w:val="00366B65"/>
    <w:rsid w:val="00367D2E"/>
    <w:rsid w:val="0037030A"/>
    <w:rsid w:val="00371E0C"/>
    <w:rsid w:val="00371E4B"/>
    <w:rsid w:val="00372D4D"/>
    <w:rsid w:val="00373726"/>
    <w:rsid w:val="00373CC5"/>
    <w:rsid w:val="00375CBA"/>
    <w:rsid w:val="00376417"/>
    <w:rsid w:val="003807D9"/>
    <w:rsid w:val="00380A46"/>
    <w:rsid w:val="00383A9B"/>
    <w:rsid w:val="003840B8"/>
    <w:rsid w:val="00384883"/>
    <w:rsid w:val="003909C0"/>
    <w:rsid w:val="0039291A"/>
    <w:rsid w:val="003933ED"/>
    <w:rsid w:val="003934B7"/>
    <w:rsid w:val="00393BED"/>
    <w:rsid w:val="00395612"/>
    <w:rsid w:val="003956C5"/>
    <w:rsid w:val="00395F8E"/>
    <w:rsid w:val="00396276"/>
    <w:rsid w:val="00396344"/>
    <w:rsid w:val="003A00D9"/>
    <w:rsid w:val="003A046A"/>
    <w:rsid w:val="003A1B08"/>
    <w:rsid w:val="003A2683"/>
    <w:rsid w:val="003A2A07"/>
    <w:rsid w:val="003A2B68"/>
    <w:rsid w:val="003A713A"/>
    <w:rsid w:val="003A73D6"/>
    <w:rsid w:val="003A743A"/>
    <w:rsid w:val="003A74E6"/>
    <w:rsid w:val="003A77BA"/>
    <w:rsid w:val="003B0F86"/>
    <w:rsid w:val="003B160F"/>
    <w:rsid w:val="003B1F4E"/>
    <w:rsid w:val="003B26CE"/>
    <w:rsid w:val="003B2FA7"/>
    <w:rsid w:val="003B32F7"/>
    <w:rsid w:val="003B387F"/>
    <w:rsid w:val="003B4010"/>
    <w:rsid w:val="003B5B0C"/>
    <w:rsid w:val="003B5E6F"/>
    <w:rsid w:val="003B6034"/>
    <w:rsid w:val="003B643E"/>
    <w:rsid w:val="003B66CD"/>
    <w:rsid w:val="003C00B3"/>
    <w:rsid w:val="003C020D"/>
    <w:rsid w:val="003C030C"/>
    <w:rsid w:val="003C0A8B"/>
    <w:rsid w:val="003C0AEA"/>
    <w:rsid w:val="003C2DF1"/>
    <w:rsid w:val="003C360C"/>
    <w:rsid w:val="003C373A"/>
    <w:rsid w:val="003C5CB2"/>
    <w:rsid w:val="003C5CFF"/>
    <w:rsid w:val="003C5FE3"/>
    <w:rsid w:val="003C6325"/>
    <w:rsid w:val="003C7033"/>
    <w:rsid w:val="003C7CC5"/>
    <w:rsid w:val="003D06EB"/>
    <w:rsid w:val="003D09CD"/>
    <w:rsid w:val="003D1F76"/>
    <w:rsid w:val="003D2042"/>
    <w:rsid w:val="003D226B"/>
    <w:rsid w:val="003D4718"/>
    <w:rsid w:val="003D4CF9"/>
    <w:rsid w:val="003D588D"/>
    <w:rsid w:val="003D5C38"/>
    <w:rsid w:val="003D600C"/>
    <w:rsid w:val="003D6F8D"/>
    <w:rsid w:val="003D71A7"/>
    <w:rsid w:val="003D71DF"/>
    <w:rsid w:val="003E0C42"/>
    <w:rsid w:val="003E0CB9"/>
    <w:rsid w:val="003E2C47"/>
    <w:rsid w:val="003E3DB4"/>
    <w:rsid w:val="003E555D"/>
    <w:rsid w:val="003E6C52"/>
    <w:rsid w:val="003F03C1"/>
    <w:rsid w:val="003F03D3"/>
    <w:rsid w:val="003F0472"/>
    <w:rsid w:val="003F11D0"/>
    <w:rsid w:val="003F4264"/>
    <w:rsid w:val="003F4FDA"/>
    <w:rsid w:val="003F52CE"/>
    <w:rsid w:val="003F7D4F"/>
    <w:rsid w:val="00400163"/>
    <w:rsid w:val="00400A3C"/>
    <w:rsid w:val="00401EE0"/>
    <w:rsid w:val="00403379"/>
    <w:rsid w:val="00406E46"/>
    <w:rsid w:val="00410ACE"/>
    <w:rsid w:val="00412246"/>
    <w:rsid w:val="00412D97"/>
    <w:rsid w:val="00416415"/>
    <w:rsid w:val="0042464F"/>
    <w:rsid w:val="0042590D"/>
    <w:rsid w:val="004264F9"/>
    <w:rsid w:val="00426576"/>
    <w:rsid w:val="0043002D"/>
    <w:rsid w:val="004306AB"/>
    <w:rsid w:val="00430FA5"/>
    <w:rsid w:val="00431637"/>
    <w:rsid w:val="0043190F"/>
    <w:rsid w:val="00431E63"/>
    <w:rsid w:val="00432551"/>
    <w:rsid w:val="00432692"/>
    <w:rsid w:val="00432C6B"/>
    <w:rsid w:val="00433926"/>
    <w:rsid w:val="00433FB1"/>
    <w:rsid w:val="0043429B"/>
    <w:rsid w:val="004349FB"/>
    <w:rsid w:val="004366B0"/>
    <w:rsid w:val="00441C51"/>
    <w:rsid w:val="00442953"/>
    <w:rsid w:val="00442DC6"/>
    <w:rsid w:val="004432BC"/>
    <w:rsid w:val="00443B44"/>
    <w:rsid w:val="00443E53"/>
    <w:rsid w:val="0044429C"/>
    <w:rsid w:val="0044463C"/>
    <w:rsid w:val="004447BC"/>
    <w:rsid w:val="004451FC"/>
    <w:rsid w:val="00445DA3"/>
    <w:rsid w:val="00445FA8"/>
    <w:rsid w:val="00446057"/>
    <w:rsid w:val="00446880"/>
    <w:rsid w:val="00450FAE"/>
    <w:rsid w:val="0045216C"/>
    <w:rsid w:val="0045238D"/>
    <w:rsid w:val="004529DE"/>
    <w:rsid w:val="00454675"/>
    <w:rsid w:val="00455CB9"/>
    <w:rsid w:val="00455F3B"/>
    <w:rsid w:val="004574D9"/>
    <w:rsid w:val="00457A1D"/>
    <w:rsid w:val="00457BDD"/>
    <w:rsid w:val="00457F6B"/>
    <w:rsid w:val="00462346"/>
    <w:rsid w:val="00462D76"/>
    <w:rsid w:val="00465AAC"/>
    <w:rsid w:val="00465E48"/>
    <w:rsid w:val="00466A25"/>
    <w:rsid w:val="004679DB"/>
    <w:rsid w:val="00470355"/>
    <w:rsid w:val="00470593"/>
    <w:rsid w:val="00470CB5"/>
    <w:rsid w:val="0047215B"/>
    <w:rsid w:val="00472C20"/>
    <w:rsid w:val="0047368C"/>
    <w:rsid w:val="00473C84"/>
    <w:rsid w:val="00474C1C"/>
    <w:rsid w:val="00475904"/>
    <w:rsid w:val="004761B3"/>
    <w:rsid w:val="004774C6"/>
    <w:rsid w:val="00477B39"/>
    <w:rsid w:val="0048003E"/>
    <w:rsid w:val="004802E9"/>
    <w:rsid w:val="00480501"/>
    <w:rsid w:val="00481508"/>
    <w:rsid w:val="00481D07"/>
    <w:rsid w:val="004821D4"/>
    <w:rsid w:val="00482214"/>
    <w:rsid w:val="00490770"/>
    <w:rsid w:val="00492906"/>
    <w:rsid w:val="00492930"/>
    <w:rsid w:val="00493006"/>
    <w:rsid w:val="004934BF"/>
    <w:rsid w:val="00494ADA"/>
    <w:rsid w:val="00496348"/>
    <w:rsid w:val="0049684E"/>
    <w:rsid w:val="00496C55"/>
    <w:rsid w:val="00496D96"/>
    <w:rsid w:val="004972B6"/>
    <w:rsid w:val="004978FD"/>
    <w:rsid w:val="00497BBB"/>
    <w:rsid w:val="004A0228"/>
    <w:rsid w:val="004A06D9"/>
    <w:rsid w:val="004A0731"/>
    <w:rsid w:val="004A0CA9"/>
    <w:rsid w:val="004A0E28"/>
    <w:rsid w:val="004A20B9"/>
    <w:rsid w:val="004A2DDA"/>
    <w:rsid w:val="004A2F79"/>
    <w:rsid w:val="004A4ACB"/>
    <w:rsid w:val="004A5FE0"/>
    <w:rsid w:val="004A62FF"/>
    <w:rsid w:val="004A636A"/>
    <w:rsid w:val="004A7E58"/>
    <w:rsid w:val="004B01C8"/>
    <w:rsid w:val="004B0F68"/>
    <w:rsid w:val="004B1094"/>
    <w:rsid w:val="004B3137"/>
    <w:rsid w:val="004B3D4C"/>
    <w:rsid w:val="004B3D90"/>
    <w:rsid w:val="004B3F89"/>
    <w:rsid w:val="004B4DB1"/>
    <w:rsid w:val="004B5310"/>
    <w:rsid w:val="004B59AD"/>
    <w:rsid w:val="004B5BF5"/>
    <w:rsid w:val="004B5F7C"/>
    <w:rsid w:val="004B5FAF"/>
    <w:rsid w:val="004B7F76"/>
    <w:rsid w:val="004C00D0"/>
    <w:rsid w:val="004C33C4"/>
    <w:rsid w:val="004C4213"/>
    <w:rsid w:val="004C4978"/>
    <w:rsid w:val="004C5D02"/>
    <w:rsid w:val="004C66FB"/>
    <w:rsid w:val="004C6CDD"/>
    <w:rsid w:val="004C6D4D"/>
    <w:rsid w:val="004C6F58"/>
    <w:rsid w:val="004D0122"/>
    <w:rsid w:val="004D1D42"/>
    <w:rsid w:val="004D2550"/>
    <w:rsid w:val="004D2D58"/>
    <w:rsid w:val="004D3C86"/>
    <w:rsid w:val="004D5EF4"/>
    <w:rsid w:val="004E0DC0"/>
    <w:rsid w:val="004E118C"/>
    <w:rsid w:val="004E1E31"/>
    <w:rsid w:val="004E26A4"/>
    <w:rsid w:val="004E7445"/>
    <w:rsid w:val="004E779B"/>
    <w:rsid w:val="004E7FD2"/>
    <w:rsid w:val="004F0195"/>
    <w:rsid w:val="004F093D"/>
    <w:rsid w:val="004F0DA5"/>
    <w:rsid w:val="004F283B"/>
    <w:rsid w:val="004F3B2C"/>
    <w:rsid w:val="004F40C1"/>
    <w:rsid w:val="004F4C76"/>
    <w:rsid w:val="004F54B2"/>
    <w:rsid w:val="004F5F6A"/>
    <w:rsid w:val="004F6D27"/>
    <w:rsid w:val="00500070"/>
    <w:rsid w:val="00500353"/>
    <w:rsid w:val="00501E14"/>
    <w:rsid w:val="0050248B"/>
    <w:rsid w:val="005027BF"/>
    <w:rsid w:val="005038BE"/>
    <w:rsid w:val="00504887"/>
    <w:rsid w:val="00505019"/>
    <w:rsid w:val="005051B7"/>
    <w:rsid w:val="00505603"/>
    <w:rsid w:val="005058B7"/>
    <w:rsid w:val="00505FB5"/>
    <w:rsid w:val="0050610E"/>
    <w:rsid w:val="0050764C"/>
    <w:rsid w:val="00507FCE"/>
    <w:rsid w:val="00511EFA"/>
    <w:rsid w:val="005120D9"/>
    <w:rsid w:val="005123F1"/>
    <w:rsid w:val="00512D88"/>
    <w:rsid w:val="00513504"/>
    <w:rsid w:val="00513CC1"/>
    <w:rsid w:val="005150E9"/>
    <w:rsid w:val="0051612D"/>
    <w:rsid w:val="005178B0"/>
    <w:rsid w:val="00520BE1"/>
    <w:rsid w:val="00521CAF"/>
    <w:rsid w:val="00522627"/>
    <w:rsid w:val="00522723"/>
    <w:rsid w:val="00523438"/>
    <w:rsid w:val="0052360F"/>
    <w:rsid w:val="0052361B"/>
    <w:rsid w:val="0052462C"/>
    <w:rsid w:val="00524677"/>
    <w:rsid w:val="0053094B"/>
    <w:rsid w:val="005312FE"/>
    <w:rsid w:val="00531B4A"/>
    <w:rsid w:val="00532639"/>
    <w:rsid w:val="00533A03"/>
    <w:rsid w:val="00535149"/>
    <w:rsid w:val="00535DB7"/>
    <w:rsid w:val="00536EF9"/>
    <w:rsid w:val="0053702F"/>
    <w:rsid w:val="005418FF"/>
    <w:rsid w:val="00541B20"/>
    <w:rsid w:val="00543100"/>
    <w:rsid w:val="00543EC8"/>
    <w:rsid w:val="005445E4"/>
    <w:rsid w:val="00544E43"/>
    <w:rsid w:val="0054799E"/>
    <w:rsid w:val="00552449"/>
    <w:rsid w:val="00552466"/>
    <w:rsid w:val="0055279D"/>
    <w:rsid w:val="005531CE"/>
    <w:rsid w:val="00553A39"/>
    <w:rsid w:val="005569B7"/>
    <w:rsid w:val="00556FFE"/>
    <w:rsid w:val="005571B4"/>
    <w:rsid w:val="00557A26"/>
    <w:rsid w:val="00560597"/>
    <w:rsid w:val="005609C1"/>
    <w:rsid w:val="00562109"/>
    <w:rsid w:val="00564BE8"/>
    <w:rsid w:val="0056656D"/>
    <w:rsid w:val="00567A06"/>
    <w:rsid w:val="00567A09"/>
    <w:rsid w:val="00570CFD"/>
    <w:rsid w:val="00571E5E"/>
    <w:rsid w:val="00573B9B"/>
    <w:rsid w:val="005754EA"/>
    <w:rsid w:val="005762E9"/>
    <w:rsid w:val="00577B1F"/>
    <w:rsid w:val="0058082A"/>
    <w:rsid w:val="00581138"/>
    <w:rsid w:val="0058135E"/>
    <w:rsid w:val="00585972"/>
    <w:rsid w:val="0058640D"/>
    <w:rsid w:val="00586DEE"/>
    <w:rsid w:val="0059024F"/>
    <w:rsid w:val="0059093D"/>
    <w:rsid w:val="00591C93"/>
    <w:rsid w:val="00592B9B"/>
    <w:rsid w:val="00592C34"/>
    <w:rsid w:val="00593182"/>
    <w:rsid w:val="00593C68"/>
    <w:rsid w:val="005949EA"/>
    <w:rsid w:val="00595CB2"/>
    <w:rsid w:val="00596401"/>
    <w:rsid w:val="00596CAB"/>
    <w:rsid w:val="00597206"/>
    <w:rsid w:val="005A046E"/>
    <w:rsid w:val="005A2D08"/>
    <w:rsid w:val="005A370E"/>
    <w:rsid w:val="005A4097"/>
    <w:rsid w:val="005A4F72"/>
    <w:rsid w:val="005A6258"/>
    <w:rsid w:val="005A653F"/>
    <w:rsid w:val="005A677B"/>
    <w:rsid w:val="005B1F05"/>
    <w:rsid w:val="005B3D9F"/>
    <w:rsid w:val="005B48AD"/>
    <w:rsid w:val="005B4AA3"/>
    <w:rsid w:val="005B6419"/>
    <w:rsid w:val="005B725E"/>
    <w:rsid w:val="005C09EA"/>
    <w:rsid w:val="005C2049"/>
    <w:rsid w:val="005C2D81"/>
    <w:rsid w:val="005C3D8B"/>
    <w:rsid w:val="005C6E57"/>
    <w:rsid w:val="005C7C74"/>
    <w:rsid w:val="005D0986"/>
    <w:rsid w:val="005D134B"/>
    <w:rsid w:val="005D1F6E"/>
    <w:rsid w:val="005D28F3"/>
    <w:rsid w:val="005D309A"/>
    <w:rsid w:val="005D32BF"/>
    <w:rsid w:val="005D3C3A"/>
    <w:rsid w:val="005D3EE9"/>
    <w:rsid w:val="005D6A6B"/>
    <w:rsid w:val="005D6E8B"/>
    <w:rsid w:val="005D79AB"/>
    <w:rsid w:val="005E12E5"/>
    <w:rsid w:val="005E1A4C"/>
    <w:rsid w:val="005E4866"/>
    <w:rsid w:val="005E583C"/>
    <w:rsid w:val="005E5AE1"/>
    <w:rsid w:val="005E5B13"/>
    <w:rsid w:val="005E5D1B"/>
    <w:rsid w:val="005E63DB"/>
    <w:rsid w:val="005E6A32"/>
    <w:rsid w:val="005F0DB0"/>
    <w:rsid w:val="005F159D"/>
    <w:rsid w:val="005F23AC"/>
    <w:rsid w:val="005F26B9"/>
    <w:rsid w:val="005F2DDC"/>
    <w:rsid w:val="005F358C"/>
    <w:rsid w:val="005F4840"/>
    <w:rsid w:val="005F4D28"/>
    <w:rsid w:val="005F5006"/>
    <w:rsid w:val="005F5A95"/>
    <w:rsid w:val="00600182"/>
    <w:rsid w:val="006001BB"/>
    <w:rsid w:val="0060171A"/>
    <w:rsid w:val="0060219D"/>
    <w:rsid w:val="006030B7"/>
    <w:rsid w:val="0060313A"/>
    <w:rsid w:val="00603377"/>
    <w:rsid w:val="00605660"/>
    <w:rsid w:val="006057FB"/>
    <w:rsid w:val="00605CD8"/>
    <w:rsid w:val="0060690C"/>
    <w:rsid w:val="006072B5"/>
    <w:rsid w:val="00607A8C"/>
    <w:rsid w:val="0061031C"/>
    <w:rsid w:val="0061045F"/>
    <w:rsid w:val="00610FC2"/>
    <w:rsid w:val="00611B8E"/>
    <w:rsid w:val="00612607"/>
    <w:rsid w:val="006167C3"/>
    <w:rsid w:val="00616930"/>
    <w:rsid w:val="006177C3"/>
    <w:rsid w:val="006222B9"/>
    <w:rsid w:val="0062265F"/>
    <w:rsid w:val="00622990"/>
    <w:rsid w:val="00622A32"/>
    <w:rsid w:val="00622AD8"/>
    <w:rsid w:val="00622EEB"/>
    <w:rsid w:val="0062383C"/>
    <w:rsid w:val="0062387B"/>
    <w:rsid w:val="00624296"/>
    <w:rsid w:val="006251CE"/>
    <w:rsid w:val="00625F48"/>
    <w:rsid w:val="006261E1"/>
    <w:rsid w:val="00626201"/>
    <w:rsid w:val="0062688F"/>
    <w:rsid w:val="00627DAE"/>
    <w:rsid w:val="00627FB8"/>
    <w:rsid w:val="0063229C"/>
    <w:rsid w:val="006324A3"/>
    <w:rsid w:val="00632FDC"/>
    <w:rsid w:val="00633AB5"/>
    <w:rsid w:val="00635BA0"/>
    <w:rsid w:val="00635C2B"/>
    <w:rsid w:val="006369DF"/>
    <w:rsid w:val="00636FE1"/>
    <w:rsid w:val="006374E6"/>
    <w:rsid w:val="006418B2"/>
    <w:rsid w:val="00641BCB"/>
    <w:rsid w:val="006422DF"/>
    <w:rsid w:val="006426F0"/>
    <w:rsid w:val="00643603"/>
    <w:rsid w:val="0064766F"/>
    <w:rsid w:val="00651075"/>
    <w:rsid w:val="00651DE6"/>
    <w:rsid w:val="006524D5"/>
    <w:rsid w:val="00652BB7"/>
    <w:rsid w:val="00653DAF"/>
    <w:rsid w:val="006551AD"/>
    <w:rsid w:val="00655DE1"/>
    <w:rsid w:val="006564B8"/>
    <w:rsid w:val="00656669"/>
    <w:rsid w:val="00656908"/>
    <w:rsid w:val="00656C2E"/>
    <w:rsid w:val="006602DC"/>
    <w:rsid w:val="00665166"/>
    <w:rsid w:val="00666119"/>
    <w:rsid w:val="00666789"/>
    <w:rsid w:val="00666CAA"/>
    <w:rsid w:val="00667339"/>
    <w:rsid w:val="006704B9"/>
    <w:rsid w:val="006714ED"/>
    <w:rsid w:val="0067293D"/>
    <w:rsid w:val="00673901"/>
    <w:rsid w:val="0067420D"/>
    <w:rsid w:val="0067513D"/>
    <w:rsid w:val="00675B26"/>
    <w:rsid w:val="00675CC5"/>
    <w:rsid w:val="006773AE"/>
    <w:rsid w:val="00677EE5"/>
    <w:rsid w:val="006804F1"/>
    <w:rsid w:val="00680EBE"/>
    <w:rsid w:val="00682380"/>
    <w:rsid w:val="006826BD"/>
    <w:rsid w:val="00682C9B"/>
    <w:rsid w:val="0068551C"/>
    <w:rsid w:val="00685E2B"/>
    <w:rsid w:val="00686842"/>
    <w:rsid w:val="00686B55"/>
    <w:rsid w:val="00686F6F"/>
    <w:rsid w:val="006873F6"/>
    <w:rsid w:val="006875EF"/>
    <w:rsid w:val="0069039F"/>
    <w:rsid w:val="006909A3"/>
    <w:rsid w:val="00691471"/>
    <w:rsid w:val="0069231C"/>
    <w:rsid w:val="0069243B"/>
    <w:rsid w:val="00692791"/>
    <w:rsid w:val="00694346"/>
    <w:rsid w:val="00695345"/>
    <w:rsid w:val="0069571D"/>
    <w:rsid w:val="00696A4A"/>
    <w:rsid w:val="00696CCF"/>
    <w:rsid w:val="00697B90"/>
    <w:rsid w:val="006A017A"/>
    <w:rsid w:val="006A05C6"/>
    <w:rsid w:val="006A0688"/>
    <w:rsid w:val="006A06BC"/>
    <w:rsid w:val="006A0821"/>
    <w:rsid w:val="006A5859"/>
    <w:rsid w:val="006A6A56"/>
    <w:rsid w:val="006A6F86"/>
    <w:rsid w:val="006A7211"/>
    <w:rsid w:val="006A77A0"/>
    <w:rsid w:val="006B06B1"/>
    <w:rsid w:val="006B0B23"/>
    <w:rsid w:val="006B0E0B"/>
    <w:rsid w:val="006B160D"/>
    <w:rsid w:val="006B2B22"/>
    <w:rsid w:val="006B371A"/>
    <w:rsid w:val="006B4EAC"/>
    <w:rsid w:val="006B5C72"/>
    <w:rsid w:val="006B6ECA"/>
    <w:rsid w:val="006B7E7E"/>
    <w:rsid w:val="006C05AA"/>
    <w:rsid w:val="006C0665"/>
    <w:rsid w:val="006C08DA"/>
    <w:rsid w:val="006C11F2"/>
    <w:rsid w:val="006C21CF"/>
    <w:rsid w:val="006C40F1"/>
    <w:rsid w:val="006C5F51"/>
    <w:rsid w:val="006C6E7F"/>
    <w:rsid w:val="006D06AC"/>
    <w:rsid w:val="006D18BC"/>
    <w:rsid w:val="006D1FD9"/>
    <w:rsid w:val="006D2020"/>
    <w:rsid w:val="006D226F"/>
    <w:rsid w:val="006D4A9F"/>
    <w:rsid w:val="006D551F"/>
    <w:rsid w:val="006D5760"/>
    <w:rsid w:val="006D57B3"/>
    <w:rsid w:val="006D61B1"/>
    <w:rsid w:val="006D772D"/>
    <w:rsid w:val="006D78DB"/>
    <w:rsid w:val="006E260D"/>
    <w:rsid w:val="006E28D1"/>
    <w:rsid w:val="006E295F"/>
    <w:rsid w:val="006E39CA"/>
    <w:rsid w:val="006E3D71"/>
    <w:rsid w:val="006E40A1"/>
    <w:rsid w:val="006E4F24"/>
    <w:rsid w:val="006E51E6"/>
    <w:rsid w:val="006E57C9"/>
    <w:rsid w:val="006E663C"/>
    <w:rsid w:val="006E739F"/>
    <w:rsid w:val="006E7D40"/>
    <w:rsid w:val="006F23F2"/>
    <w:rsid w:val="006F2414"/>
    <w:rsid w:val="006F300D"/>
    <w:rsid w:val="006F3CA7"/>
    <w:rsid w:val="006F7C6E"/>
    <w:rsid w:val="006F7F52"/>
    <w:rsid w:val="0070180C"/>
    <w:rsid w:val="007031B0"/>
    <w:rsid w:val="00703231"/>
    <w:rsid w:val="00703B78"/>
    <w:rsid w:val="00704B85"/>
    <w:rsid w:val="0070703A"/>
    <w:rsid w:val="00711756"/>
    <w:rsid w:val="0071261A"/>
    <w:rsid w:val="00712EE5"/>
    <w:rsid w:val="00712F4D"/>
    <w:rsid w:val="0071379A"/>
    <w:rsid w:val="00713BBC"/>
    <w:rsid w:val="007149CA"/>
    <w:rsid w:val="00715267"/>
    <w:rsid w:val="00715D5A"/>
    <w:rsid w:val="00716397"/>
    <w:rsid w:val="0071679B"/>
    <w:rsid w:val="00717B28"/>
    <w:rsid w:val="007234E6"/>
    <w:rsid w:val="00724714"/>
    <w:rsid w:val="00724AF7"/>
    <w:rsid w:val="007256A7"/>
    <w:rsid w:val="0072583C"/>
    <w:rsid w:val="00727F96"/>
    <w:rsid w:val="00731307"/>
    <w:rsid w:val="007321F6"/>
    <w:rsid w:val="0073283A"/>
    <w:rsid w:val="00733A6E"/>
    <w:rsid w:val="00733D08"/>
    <w:rsid w:val="00735CEB"/>
    <w:rsid w:val="00735ED8"/>
    <w:rsid w:val="00736791"/>
    <w:rsid w:val="00736B26"/>
    <w:rsid w:val="00737C91"/>
    <w:rsid w:val="00737E09"/>
    <w:rsid w:val="00741278"/>
    <w:rsid w:val="0074149C"/>
    <w:rsid w:val="007419B7"/>
    <w:rsid w:val="007441FA"/>
    <w:rsid w:val="007442B5"/>
    <w:rsid w:val="00746B24"/>
    <w:rsid w:val="0074755C"/>
    <w:rsid w:val="007502FC"/>
    <w:rsid w:val="0075110D"/>
    <w:rsid w:val="007511EA"/>
    <w:rsid w:val="00751240"/>
    <w:rsid w:val="00751CC6"/>
    <w:rsid w:val="00752F55"/>
    <w:rsid w:val="007538B3"/>
    <w:rsid w:val="00753B84"/>
    <w:rsid w:val="007549DC"/>
    <w:rsid w:val="00755E5C"/>
    <w:rsid w:val="00760255"/>
    <w:rsid w:val="00760460"/>
    <w:rsid w:val="00760CCD"/>
    <w:rsid w:val="00761E3C"/>
    <w:rsid w:val="00762E07"/>
    <w:rsid w:val="007639B1"/>
    <w:rsid w:val="00763AF4"/>
    <w:rsid w:val="00763CA2"/>
    <w:rsid w:val="007641AC"/>
    <w:rsid w:val="00764848"/>
    <w:rsid w:val="007648C9"/>
    <w:rsid w:val="00765DEE"/>
    <w:rsid w:val="00766E9C"/>
    <w:rsid w:val="00770D8C"/>
    <w:rsid w:val="00771554"/>
    <w:rsid w:val="00771795"/>
    <w:rsid w:val="00772104"/>
    <w:rsid w:val="007721E3"/>
    <w:rsid w:val="00772356"/>
    <w:rsid w:val="00772F8A"/>
    <w:rsid w:val="00773664"/>
    <w:rsid w:val="007736D0"/>
    <w:rsid w:val="007738A6"/>
    <w:rsid w:val="0077559D"/>
    <w:rsid w:val="00775CA9"/>
    <w:rsid w:val="00775E6B"/>
    <w:rsid w:val="00775F0D"/>
    <w:rsid w:val="007763B7"/>
    <w:rsid w:val="00776794"/>
    <w:rsid w:val="00776836"/>
    <w:rsid w:val="00776867"/>
    <w:rsid w:val="00784580"/>
    <w:rsid w:val="0078490A"/>
    <w:rsid w:val="0078518E"/>
    <w:rsid w:val="0078537C"/>
    <w:rsid w:val="00785CCD"/>
    <w:rsid w:val="00786178"/>
    <w:rsid w:val="00786B5C"/>
    <w:rsid w:val="00787C66"/>
    <w:rsid w:val="007927E3"/>
    <w:rsid w:val="00792E47"/>
    <w:rsid w:val="00793ED5"/>
    <w:rsid w:val="00794D39"/>
    <w:rsid w:val="00794D45"/>
    <w:rsid w:val="00794D7B"/>
    <w:rsid w:val="00795396"/>
    <w:rsid w:val="00795659"/>
    <w:rsid w:val="00795F7B"/>
    <w:rsid w:val="0079774D"/>
    <w:rsid w:val="007A0B7F"/>
    <w:rsid w:val="007A174B"/>
    <w:rsid w:val="007A2382"/>
    <w:rsid w:val="007A2761"/>
    <w:rsid w:val="007A2976"/>
    <w:rsid w:val="007A34A0"/>
    <w:rsid w:val="007A48DA"/>
    <w:rsid w:val="007A5971"/>
    <w:rsid w:val="007A5BBB"/>
    <w:rsid w:val="007A679B"/>
    <w:rsid w:val="007A7567"/>
    <w:rsid w:val="007A79D9"/>
    <w:rsid w:val="007A7D7F"/>
    <w:rsid w:val="007B06B9"/>
    <w:rsid w:val="007B08EF"/>
    <w:rsid w:val="007B1A40"/>
    <w:rsid w:val="007B27FF"/>
    <w:rsid w:val="007B48A6"/>
    <w:rsid w:val="007B5D6F"/>
    <w:rsid w:val="007B5FE3"/>
    <w:rsid w:val="007B64A5"/>
    <w:rsid w:val="007C1154"/>
    <w:rsid w:val="007C1BF9"/>
    <w:rsid w:val="007C357F"/>
    <w:rsid w:val="007C4987"/>
    <w:rsid w:val="007C4C73"/>
    <w:rsid w:val="007C63EB"/>
    <w:rsid w:val="007D05F5"/>
    <w:rsid w:val="007D1350"/>
    <w:rsid w:val="007D2735"/>
    <w:rsid w:val="007D2828"/>
    <w:rsid w:val="007D435D"/>
    <w:rsid w:val="007D4433"/>
    <w:rsid w:val="007D479C"/>
    <w:rsid w:val="007D4B7E"/>
    <w:rsid w:val="007D4D5C"/>
    <w:rsid w:val="007D5C3F"/>
    <w:rsid w:val="007D690C"/>
    <w:rsid w:val="007D7D0D"/>
    <w:rsid w:val="007E0859"/>
    <w:rsid w:val="007E08AA"/>
    <w:rsid w:val="007E1A2E"/>
    <w:rsid w:val="007E2CA8"/>
    <w:rsid w:val="007E5B23"/>
    <w:rsid w:val="007E76FC"/>
    <w:rsid w:val="007EF14C"/>
    <w:rsid w:val="007F00EE"/>
    <w:rsid w:val="007F0D5F"/>
    <w:rsid w:val="007F34F4"/>
    <w:rsid w:val="007F51D3"/>
    <w:rsid w:val="007F5344"/>
    <w:rsid w:val="007F74C8"/>
    <w:rsid w:val="007F7BA1"/>
    <w:rsid w:val="007F7E3E"/>
    <w:rsid w:val="00800742"/>
    <w:rsid w:val="00800B1A"/>
    <w:rsid w:val="00800FB8"/>
    <w:rsid w:val="008014DE"/>
    <w:rsid w:val="0080553F"/>
    <w:rsid w:val="00806A76"/>
    <w:rsid w:val="0080727F"/>
    <w:rsid w:val="00807619"/>
    <w:rsid w:val="00809647"/>
    <w:rsid w:val="00810FF0"/>
    <w:rsid w:val="008111A0"/>
    <w:rsid w:val="00812D24"/>
    <w:rsid w:val="0081501E"/>
    <w:rsid w:val="00817911"/>
    <w:rsid w:val="008213AF"/>
    <w:rsid w:val="008214A5"/>
    <w:rsid w:val="00821971"/>
    <w:rsid w:val="00822E1D"/>
    <w:rsid w:val="00825D26"/>
    <w:rsid w:val="00826068"/>
    <w:rsid w:val="0082641D"/>
    <w:rsid w:val="008302FF"/>
    <w:rsid w:val="008313EC"/>
    <w:rsid w:val="00831D98"/>
    <w:rsid w:val="00833F02"/>
    <w:rsid w:val="008350A3"/>
    <w:rsid w:val="008352AD"/>
    <w:rsid w:val="0083619C"/>
    <w:rsid w:val="00836C38"/>
    <w:rsid w:val="00840935"/>
    <w:rsid w:val="00840C43"/>
    <w:rsid w:val="008416C4"/>
    <w:rsid w:val="00841A64"/>
    <w:rsid w:val="00842474"/>
    <w:rsid w:val="0084481D"/>
    <w:rsid w:val="008472C1"/>
    <w:rsid w:val="00847570"/>
    <w:rsid w:val="00851A80"/>
    <w:rsid w:val="008522B5"/>
    <w:rsid w:val="0085369F"/>
    <w:rsid w:val="008579C5"/>
    <w:rsid w:val="00857C57"/>
    <w:rsid w:val="008621FE"/>
    <w:rsid w:val="00862329"/>
    <w:rsid w:val="00863794"/>
    <w:rsid w:val="00863C9D"/>
    <w:rsid w:val="00864F5A"/>
    <w:rsid w:val="0086502E"/>
    <w:rsid w:val="008658E0"/>
    <w:rsid w:val="00866424"/>
    <w:rsid w:val="00866655"/>
    <w:rsid w:val="0086730E"/>
    <w:rsid w:val="008701F0"/>
    <w:rsid w:val="00872C38"/>
    <w:rsid w:val="0087655A"/>
    <w:rsid w:val="008765B3"/>
    <w:rsid w:val="00876C8B"/>
    <w:rsid w:val="00877060"/>
    <w:rsid w:val="00877BF8"/>
    <w:rsid w:val="0088133E"/>
    <w:rsid w:val="0088289C"/>
    <w:rsid w:val="00882B62"/>
    <w:rsid w:val="008830E3"/>
    <w:rsid w:val="00883379"/>
    <w:rsid w:val="00883BB6"/>
    <w:rsid w:val="00884ED4"/>
    <w:rsid w:val="00885017"/>
    <w:rsid w:val="00885574"/>
    <w:rsid w:val="00887743"/>
    <w:rsid w:val="00887C43"/>
    <w:rsid w:val="008913EC"/>
    <w:rsid w:val="00892134"/>
    <w:rsid w:val="0089323E"/>
    <w:rsid w:val="0089373C"/>
    <w:rsid w:val="00894096"/>
    <w:rsid w:val="0089453D"/>
    <w:rsid w:val="00896D72"/>
    <w:rsid w:val="00897EDD"/>
    <w:rsid w:val="008A1381"/>
    <w:rsid w:val="008A13AC"/>
    <w:rsid w:val="008A398F"/>
    <w:rsid w:val="008A48F0"/>
    <w:rsid w:val="008A53E6"/>
    <w:rsid w:val="008A5BED"/>
    <w:rsid w:val="008A5F09"/>
    <w:rsid w:val="008A62BB"/>
    <w:rsid w:val="008A7EA6"/>
    <w:rsid w:val="008B00DC"/>
    <w:rsid w:val="008B0468"/>
    <w:rsid w:val="008B0A8A"/>
    <w:rsid w:val="008B1594"/>
    <w:rsid w:val="008B1833"/>
    <w:rsid w:val="008B1B19"/>
    <w:rsid w:val="008B1DE1"/>
    <w:rsid w:val="008B3190"/>
    <w:rsid w:val="008B5ADA"/>
    <w:rsid w:val="008B6487"/>
    <w:rsid w:val="008B70DC"/>
    <w:rsid w:val="008C0918"/>
    <w:rsid w:val="008C0ED9"/>
    <w:rsid w:val="008C15DB"/>
    <w:rsid w:val="008C2E77"/>
    <w:rsid w:val="008C3191"/>
    <w:rsid w:val="008C7509"/>
    <w:rsid w:val="008D0587"/>
    <w:rsid w:val="008D0AD9"/>
    <w:rsid w:val="008D11B0"/>
    <w:rsid w:val="008D4102"/>
    <w:rsid w:val="008D49DE"/>
    <w:rsid w:val="008D5414"/>
    <w:rsid w:val="008D770F"/>
    <w:rsid w:val="008D77FA"/>
    <w:rsid w:val="008E0B4C"/>
    <w:rsid w:val="008E0B93"/>
    <w:rsid w:val="008E27EA"/>
    <w:rsid w:val="008E280A"/>
    <w:rsid w:val="008E2B0F"/>
    <w:rsid w:val="008E3553"/>
    <w:rsid w:val="008E35A5"/>
    <w:rsid w:val="008E3F72"/>
    <w:rsid w:val="008E4CCF"/>
    <w:rsid w:val="008E4ECC"/>
    <w:rsid w:val="008E6EF7"/>
    <w:rsid w:val="008F1F79"/>
    <w:rsid w:val="008F353B"/>
    <w:rsid w:val="008F45FF"/>
    <w:rsid w:val="008F49B7"/>
    <w:rsid w:val="008F6962"/>
    <w:rsid w:val="008F6BFB"/>
    <w:rsid w:val="008F6EE5"/>
    <w:rsid w:val="00900081"/>
    <w:rsid w:val="00900128"/>
    <w:rsid w:val="00900510"/>
    <w:rsid w:val="00900F11"/>
    <w:rsid w:val="00901E74"/>
    <w:rsid w:val="0090248B"/>
    <w:rsid w:val="009027C5"/>
    <w:rsid w:val="00904187"/>
    <w:rsid w:val="00905559"/>
    <w:rsid w:val="0090636C"/>
    <w:rsid w:val="00906468"/>
    <w:rsid w:val="0090674E"/>
    <w:rsid w:val="00912CD5"/>
    <w:rsid w:val="009139AC"/>
    <w:rsid w:val="00913A6B"/>
    <w:rsid w:val="009151E2"/>
    <w:rsid w:val="00915F6E"/>
    <w:rsid w:val="00920DFC"/>
    <w:rsid w:val="009216C1"/>
    <w:rsid w:val="00921A40"/>
    <w:rsid w:val="00923CF0"/>
    <w:rsid w:val="0092415E"/>
    <w:rsid w:val="00925D74"/>
    <w:rsid w:val="0092794F"/>
    <w:rsid w:val="009304DF"/>
    <w:rsid w:val="0093092E"/>
    <w:rsid w:val="00930D73"/>
    <w:rsid w:val="00930DF6"/>
    <w:rsid w:val="00930F5E"/>
    <w:rsid w:val="00931E7A"/>
    <w:rsid w:val="0093396E"/>
    <w:rsid w:val="00934A2C"/>
    <w:rsid w:val="00934D18"/>
    <w:rsid w:val="0093604E"/>
    <w:rsid w:val="009365DB"/>
    <w:rsid w:val="009375EF"/>
    <w:rsid w:val="009400F7"/>
    <w:rsid w:val="00940A4B"/>
    <w:rsid w:val="00940D5E"/>
    <w:rsid w:val="00941F35"/>
    <w:rsid w:val="00944578"/>
    <w:rsid w:val="00944D13"/>
    <w:rsid w:val="00945AD9"/>
    <w:rsid w:val="00945C8B"/>
    <w:rsid w:val="0095047D"/>
    <w:rsid w:val="009511A6"/>
    <w:rsid w:val="0095294C"/>
    <w:rsid w:val="00954D64"/>
    <w:rsid w:val="00954F0B"/>
    <w:rsid w:val="00955117"/>
    <w:rsid w:val="009554EE"/>
    <w:rsid w:val="00955761"/>
    <w:rsid w:val="0095593D"/>
    <w:rsid w:val="009559B9"/>
    <w:rsid w:val="00955D1F"/>
    <w:rsid w:val="0095713A"/>
    <w:rsid w:val="00957CA5"/>
    <w:rsid w:val="009620D9"/>
    <w:rsid w:val="00962EF1"/>
    <w:rsid w:val="00963E75"/>
    <w:rsid w:val="00964384"/>
    <w:rsid w:val="00964F88"/>
    <w:rsid w:val="0096510B"/>
    <w:rsid w:val="0096641D"/>
    <w:rsid w:val="00967887"/>
    <w:rsid w:val="009679CC"/>
    <w:rsid w:val="0097039E"/>
    <w:rsid w:val="00970477"/>
    <w:rsid w:val="0097085E"/>
    <w:rsid w:val="00970A25"/>
    <w:rsid w:val="009728B1"/>
    <w:rsid w:val="00973129"/>
    <w:rsid w:val="0097391D"/>
    <w:rsid w:val="00973B98"/>
    <w:rsid w:val="00973D89"/>
    <w:rsid w:val="00974583"/>
    <w:rsid w:val="00974AB6"/>
    <w:rsid w:val="00975E5C"/>
    <w:rsid w:val="0097694F"/>
    <w:rsid w:val="009774A0"/>
    <w:rsid w:val="0098141E"/>
    <w:rsid w:val="0098168E"/>
    <w:rsid w:val="00981A9F"/>
    <w:rsid w:val="00981DE1"/>
    <w:rsid w:val="00982606"/>
    <w:rsid w:val="0098283F"/>
    <w:rsid w:val="009829C8"/>
    <w:rsid w:val="00983479"/>
    <w:rsid w:val="00984757"/>
    <w:rsid w:val="00984A18"/>
    <w:rsid w:val="00986DF2"/>
    <w:rsid w:val="009873C4"/>
    <w:rsid w:val="0098F771"/>
    <w:rsid w:val="00990C82"/>
    <w:rsid w:val="00994AFF"/>
    <w:rsid w:val="00994FC7"/>
    <w:rsid w:val="00997A0E"/>
    <w:rsid w:val="009A0CEA"/>
    <w:rsid w:val="009A168E"/>
    <w:rsid w:val="009A1DE6"/>
    <w:rsid w:val="009A2CF9"/>
    <w:rsid w:val="009A2F4A"/>
    <w:rsid w:val="009A5540"/>
    <w:rsid w:val="009A5588"/>
    <w:rsid w:val="009A72A6"/>
    <w:rsid w:val="009A7B31"/>
    <w:rsid w:val="009B05B7"/>
    <w:rsid w:val="009B1B28"/>
    <w:rsid w:val="009B207B"/>
    <w:rsid w:val="009B3F0C"/>
    <w:rsid w:val="009B6CA3"/>
    <w:rsid w:val="009B707B"/>
    <w:rsid w:val="009B75EB"/>
    <w:rsid w:val="009C0595"/>
    <w:rsid w:val="009C24A6"/>
    <w:rsid w:val="009C5751"/>
    <w:rsid w:val="009C5A9D"/>
    <w:rsid w:val="009C5AF3"/>
    <w:rsid w:val="009C62C8"/>
    <w:rsid w:val="009C6475"/>
    <w:rsid w:val="009C6B32"/>
    <w:rsid w:val="009C6FD6"/>
    <w:rsid w:val="009C7793"/>
    <w:rsid w:val="009D1B28"/>
    <w:rsid w:val="009D1DBC"/>
    <w:rsid w:val="009D24CB"/>
    <w:rsid w:val="009D2551"/>
    <w:rsid w:val="009D2794"/>
    <w:rsid w:val="009D46D4"/>
    <w:rsid w:val="009D474A"/>
    <w:rsid w:val="009D4D02"/>
    <w:rsid w:val="009D6956"/>
    <w:rsid w:val="009D7267"/>
    <w:rsid w:val="009D7E03"/>
    <w:rsid w:val="009E0D66"/>
    <w:rsid w:val="009E1A1F"/>
    <w:rsid w:val="009E20EE"/>
    <w:rsid w:val="009E244B"/>
    <w:rsid w:val="009E350B"/>
    <w:rsid w:val="009E3725"/>
    <w:rsid w:val="009E4225"/>
    <w:rsid w:val="009E52DB"/>
    <w:rsid w:val="009E5A9D"/>
    <w:rsid w:val="009F147A"/>
    <w:rsid w:val="009F1761"/>
    <w:rsid w:val="009F1778"/>
    <w:rsid w:val="009F1AE5"/>
    <w:rsid w:val="009F356F"/>
    <w:rsid w:val="009F3F4A"/>
    <w:rsid w:val="009F4CA8"/>
    <w:rsid w:val="00A00D36"/>
    <w:rsid w:val="00A0139D"/>
    <w:rsid w:val="00A02F90"/>
    <w:rsid w:val="00A036E7"/>
    <w:rsid w:val="00A03815"/>
    <w:rsid w:val="00A03BB3"/>
    <w:rsid w:val="00A0456C"/>
    <w:rsid w:val="00A045D4"/>
    <w:rsid w:val="00A051F6"/>
    <w:rsid w:val="00A06814"/>
    <w:rsid w:val="00A06E96"/>
    <w:rsid w:val="00A10500"/>
    <w:rsid w:val="00A112EA"/>
    <w:rsid w:val="00A1195E"/>
    <w:rsid w:val="00A1207C"/>
    <w:rsid w:val="00A12527"/>
    <w:rsid w:val="00A13129"/>
    <w:rsid w:val="00A13601"/>
    <w:rsid w:val="00A13804"/>
    <w:rsid w:val="00A13B3E"/>
    <w:rsid w:val="00A166E7"/>
    <w:rsid w:val="00A16C5C"/>
    <w:rsid w:val="00A21809"/>
    <w:rsid w:val="00A21D6D"/>
    <w:rsid w:val="00A225D0"/>
    <w:rsid w:val="00A2321B"/>
    <w:rsid w:val="00A23ADF"/>
    <w:rsid w:val="00A24584"/>
    <w:rsid w:val="00A24CCB"/>
    <w:rsid w:val="00A25ACD"/>
    <w:rsid w:val="00A26645"/>
    <w:rsid w:val="00A266AC"/>
    <w:rsid w:val="00A26B75"/>
    <w:rsid w:val="00A26C49"/>
    <w:rsid w:val="00A30049"/>
    <w:rsid w:val="00A30C32"/>
    <w:rsid w:val="00A31CBD"/>
    <w:rsid w:val="00A341E3"/>
    <w:rsid w:val="00A34383"/>
    <w:rsid w:val="00A34796"/>
    <w:rsid w:val="00A3522F"/>
    <w:rsid w:val="00A376B1"/>
    <w:rsid w:val="00A403CB"/>
    <w:rsid w:val="00A40BF5"/>
    <w:rsid w:val="00A430F5"/>
    <w:rsid w:val="00A43301"/>
    <w:rsid w:val="00A43533"/>
    <w:rsid w:val="00A43BAF"/>
    <w:rsid w:val="00A445CE"/>
    <w:rsid w:val="00A44DF8"/>
    <w:rsid w:val="00A46331"/>
    <w:rsid w:val="00A47D2E"/>
    <w:rsid w:val="00A5019E"/>
    <w:rsid w:val="00A50253"/>
    <w:rsid w:val="00A513D8"/>
    <w:rsid w:val="00A51C4E"/>
    <w:rsid w:val="00A521D8"/>
    <w:rsid w:val="00A53241"/>
    <w:rsid w:val="00A55AC8"/>
    <w:rsid w:val="00A56AA1"/>
    <w:rsid w:val="00A57D52"/>
    <w:rsid w:val="00A60641"/>
    <w:rsid w:val="00A61104"/>
    <w:rsid w:val="00A623B8"/>
    <w:rsid w:val="00A635E3"/>
    <w:rsid w:val="00A640A2"/>
    <w:rsid w:val="00A64930"/>
    <w:rsid w:val="00A64F8D"/>
    <w:rsid w:val="00A66809"/>
    <w:rsid w:val="00A66860"/>
    <w:rsid w:val="00A672D2"/>
    <w:rsid w:val="00A712FE"/>
    <w:rsid w:val="00A7151B"/>
    <w:rsid w:val="00A72C05"/>
    <w:rsid w:val="00A72CAE"/>
    <w:rsid w:val="00A72F6D"/>
    <w:rsid w:val="00A74C60"/>
    <w:rsid w:val="00A75C8C"/>
    <w:rsid w:val="00A76ED3"/>
    <w:rsid w:val="00A7736D"/>
    <w:rsid w:val="00A778ED"/>
    <w:rsid w:val="00A80444"/>
    <w:rsid w:val="00A80829"/>
    <w:rsid w:val="00A808B1"/>
    <w:rsid w:val="00A80BD0"/>
    <w:rsid w:val="00A827F0"/>
    <w:rsid w:val="00A82C07"/>
    <w:rsid w:val="00A82D55"/>
    <w:rsid w:val="00A83870"/>
    <w:rsid w:val="00A83F7B"/>
    <w:rsid w:val="00A84D70"/>
    <w:rsid w:val="00A85421"/>
    <w:rsid w:val="00A8613F"/>
    <w:rsid w:val="00A86B28"/>
    <w:rsid w:val="00A9087A"/>
    <w:rsid w:val="00A90E2A"/>
    <w:rsid w:val="00A91109"/>
    <w:rsid w:val="00A92E83"/>
    <w:rsid w:val="00A933A7"/>
    <w:rsid w:val="00A93FE9"/>
    <w:rsid w:val="00A9624B"/>
    <w:rsid w:val="00A962E7"/>
    <w:rsid w:val="00A96B6C"/>
    <w:rsid w:val="00A96E54"/>
    <w:rsid w:val="00AA0BF8"/>
    <w:rsid w:val="00AA1198"/>
    <w:rsid w:val="00AA18D5"/>
    <w:rsid w:val="00AA1C63"/>
    <w:rsid w:val="00AA2144"/>
    <w:rsid w:val="00AA27D2"/>
    <w:rsid w:val="00AA51E0"/>
    <w:rsid w:val="00AA662E"/>
    <w:rsid w:val="00AA6C30"/>
    <w:rsid w:val="00AB0771"/>
    <w:rsid w:val="00AB182C"/>
    <w:rsid w:val="00AB34EE"/>
    <w:rsid w:val="00AB3792"/>
    <w:rsid w:val="00AB3C07"/>
    <w:rsid w:val="00AB3CFD"/>
    <w:rsid w:val="00AB47F7"/>
    <w:rsid w:val="00AB4A2B"/>
    <w:rsid w:val="00AB4BE4"/>
    <w:rsid w:val="00AB664D"/>
    <w:rsid w:val="00AB6A80"/>
    <w:rsid w:val="00AB6C05"/>
    <w:rsid w:val="00AC0693"/>
    <w:rsid w:val="00AC0767"/>
    <w:rsid w:val="00AC0DBE"/>
    <w:rsid w:val="00AC2922"/>
    <w:rsid w:val="00AC3189"/>
    <w:rsid w:val="00AC5212"/>
    <w:rsid w:val="00AC52EB"/>
    <w:rsid w:val="00AC5A65"/>
    <w:rsid w:val="00AC5FAB"/>
    <w:rsid w:val="00AC60DF"/>
    <w:rsid w:val="00AD0961"/>
    <w:rsid w:val="00AD1AA2"/>
    <w:rsid w:val="00AD1E32"/>
    <w:rsid w:val="00AD2FFD"/>
    <w:rsid w:val="00AD36C5"/>
    <w:rsid w:val="00AD5AC5"/>
    <w:rsid w:val="00AD65A3"/>
    <w:rsid w:val="00AD6760"/>
    <w:rsid w:val="00AD76EE"/>
    <w:rsid w:val="00AD7B83"/>
    <w:rsid w:val="00AE082E"/>
    <w:rsid w:val="00AE168B"/>
    <w:rsid w:val="00AE197F"/>
    <w:rsid w:val="00AE21C0"/>
    <w:rsid w:val="00AE27B8"/>
    <w:rsid w:val="00AE2F42"/>
    <w:rsid w:val="00AE4F4F"/>
    <w:rsid w:val="00AF0151"/>
    <w:rsid w:val="00AF0673"/>
    <w:rsid w:val="00AF0C2C"/>
    <w:rsid w:val="00AF1F2F"/>
    <w:rsid w:val="00AF2E19"/>
    <w:rsid w:val="00AF31D4"/>
    <w:rsid w:val="00AF52FD"/>
    <w:rsid w:val="00AF5B08"/>
    <w:rsid w:val="00AF6718"/>
    <w:rsid w:val="00AF6DBD"/>
    <w:rsid w:val="00B01000"/>
    <w:rsid w:val="00B018EC"/>
    <w:rsid w:val="00B01AF2"/>
    <w:rsid w:val="00B02517"/>
    <w:rsid w:val="00B027A8"/>
    <w:rsid w:val="00B047EA"/>
    <w:rsid w:val="00B0489F"/>
    <w:rsid w:val="00B04BF7"/>
    <w:rsid w:val="00B04F38"/>
    <w:rsid w:val="00B07531"/>
    <w:rsid w:val="00B07BD4"/>
    <w:rsid w:val="00B117BF"/>
    <w:rsid w:val="00B11E6E"/>
    <w:rsid w:val="00B1222D"/>
    <w:rsid w:val="00B13727"/>
    <w:rsid w:val="00B13770"/>
    <w:rsid w:val="00B13ACE"/>
    <w:rsid w:val="00B15E73"/>
    <w:rsid w:val="00B15ECD"/>
    <w:rsid w:val="00B17BEA"/>
    <w:rsid w:val="00B21E2B"/>
    <w:rsid w:val="00B22C17"/>
    <w:rsid w:val="00B231C7"/>
    <w:rsid w:val="00B24EF2"/>
    <w:rsid w:val="00B25237"/>
    <w:rsid w:val="00B259C9"/>
    <w:rsid w:val="00B27224"/>
    <w:rsid w:val="00B302CE"/>
    <w:rsid w:val="00B30ED5"/>
    <w:rsid w:val="00B31420"/>
    <w:rsid w:val="00B31766"/>
    <w:rsid w:val="00B333A7"/>
    <w:rsid w:val="00B3391A"/>
    <w:rsid w:val="00B3483C"/>
    <w:rsid w:val="00B35B0E"/>
    <w:rsid w:val="00B37EA3"/>
    <w:rsid w:val="00B413DA"/>
    <w:rsid w:val="00B421A5"/>
    <w:rsid w:val="00B423B8"/>
    <w:rsid w:val="00B42800"/>
    <w:rsid w:val="00B43669"/>
    <w:rsid w:val="00B43F71"/>
    <w:rsid w:val="00B46C32"/>
    <w:rsid w:val="00B47700"/>
    <w:rsid w:val="00B51A28"/>
    <w:rsid w:val="00B51F17"/>
    <w:rsid w:val="00B53367"/>
    <w:rsid w:val="00B53AE3"/>
    <w:rsid w:val="00B53D2E"/>
    <w:rsid w:val="00B545CF"/>
    <w:rsid w:val="00B5575A"/>
    <w:rsid w:val="00B55B72"/>
    <w:rsid w:val="00B5778B"/>
    <w:rsid w:val="00B57D1B"/>
    <w:rsid w:val="00B57FBF"/>
    <w:rsid w:val="00B60E46"/>
    <w:rsid w:val="00B6283A"/>
    <w:rsid w:val="00B66DF1"/>
    <w:rsid w:val="00B70A01"/>
    <w:rsid w:val="00B70F1D"/>
    <w:rsid w:val="00B715B6"/>
    <w:rsid w:val="00B718E0"/>
    <w:rsid w:val="00B730BA"/>
    <w:rsid w:val="00B74433"/>
    <w:rsid w:val="00B75345"/>
    <w:rsid w:val="00B75369"/>
    <w:rsid w:val="00B75AA1"/>
    <w:rsid w:val="00B761F7"/>
    <w:rsid w:val="00B76E89"/>
    <w:rsid w:val="00B779A1"/>
    <w:rsid w:val="00B80181"/>
    <w:rsid w:val="00B808C1"/>
    <w:rsid w:val="00B817FF"/>
    <w:rsid w:val="00B81A0A"/>
    <w:rsid w:val="00B81FC2"/>
    <w:rsid w:val="00B82058"/>
    <w:rsid w:val="00B83956"/>
    <w:rsid w:val="00B84453"/>
    <w:rsid w:val="00B84E76"/>
    <w:rsid w:val="00B84EF4"/>
    <w:rsid w:val="00B8527C"/>
    <w:rsid w:val="00B86190"/>
    <w:rsid w:val="00B867D6"/>
    <w:rsid w:val="00B86F27"/>
    <w:rsid w:val="00B871BB"/>
    <w:rsid w:val="00B9069B"/>
    <w:rsid w:val="00B90974"/>
    <w:rsid w:val="00B90B70"/>
    <w:rsid w:val="00B91A54"/>
    <w:rsid w:val="00B931C0"/>
    <w:rsid w:val="00B95214"/>
    <w:rsid w:val="00B957BE"/>
    <w:rsid w:val="00B95ABE"/>
    <w:rsid w:val="00B95DDD"/>
    <w:rsid w:val="00B9757A"/>
    <w:rsid w:val="00B97C96"/>
    <w:rsid w:val="00B97E6D"/>
    <w:rsid w:val="00BA0E62"/>
    <w:rsid w:val="00BA1ECE"/>
    <w:rsid w:val="00BA36BF"/>
    <w:rsid w:val="00BA3A1C"/>
    <w:rsid w:val="00BA4E07"/>
    <w:rsid w:val="00BA70AE"/>
    <w:rsid w:val="00BB1E26"/>
    <w:rsid w:val="00BB1F6B"/>
    <w:rsid w:val="00BB3A12"/>
    <w:rsid w:val="00BB4569"/>
    <w:rsid w:val="00BB4F20"/>
    <w:rsid w:val="00BB68FB"/>
    <w:rsid w:val="00BC23A5"/>
    <w:rsid w:val="00BC386A"/>
    <w:rsid w:val="00BC4F19"/>
    <w:rsid w:val="00BC5622"/>
    <w:rsid w:val="00BC5F13"/>
    <w:rsid w:val="00BD1169"/>
    <w:rsid w:val="00BD55D6"/>
    <w:rsid w:val="00BD5CFB"/>
    <w:rsid w:val="00BD7082"/>
    <w:rsid w:val="00BD7789"/>
    <w:rsid w:val="00BE0135"/>
    <w:rsid w:val="00BE0318"/>
    <w:rsid w:val="00BE2711"/>
    <w:rsid w:val="00BE349F"/>
    <w:rsid w:val="00BE3748"/>
    <w:rsid w:val="00BE4635"/>
    <w:rsid w:val="00BE4B22"/>
    <w:rsid w:val="00BE550F"/>
    <w:rsid w:val="00BE7D97"/>
    <w:rsid w:val="00BF22D5"/>
    <w:rsid w:val="00BF2FD9"/>
    <w:rsid w:val="00BF3FF2"/>
    <w:rsid w:val="00BF4CC9"/>
    <w:rsid w:val="00BF4E57"/>
    <w:rsid w:val="00BF4F5F"/>
    <w:rsid w:val="00BF6F9D"/>
    <w:rsid w:val="00C000EA"/>
    <w:rsid w:val="00C0208D"/>
    <w:rsid w:val="00C03979"/>
    <w:rsid w:val="00C04C50"/>
    <w:rsid w:val="00C04C73"/>
    <w:rsid w:val="00C05462"/>
    <w:rsid w:val="00C0550D"/>
    <w:rsid w:val="00C0581F"/>
    <w:rsid w:val="00C10375"/>
    <w:rsid w:val="00C10A35"/>
    <w:rsid w:val="00C11A95"/>
    <w:rsid w:val="00C12AA8"/>
    <w:rsid w:val="00C131B2"/>
    <w:rsid w:val="00C137B2"/>
    <w:rsid w:val="00C13E89"/>
    <w:rsid w:val="00C14B00"/>
    <w:rsid w:val="00C15259"/>
    <w:rsid w:val="00C15B90"/>
    <w:rsid w:val="00C16D07"/>
    <w:rsid w:val="00C1752D"/>
    <w:rsid w:val="00C17B5F"/>
    <w:rsid w:val="00C211FC"/>
    <w:rsid w:val="00C22FFE"/>
    <w:rsid w:val="00C25178"/>
    <w:rsid w:val="00C2529C"/>
    <w:rsid w:val="00C25C17"/>
    <w:rsid w:val="00C2643A"/>
    <w:rsid w:val="00C26A6B"/>
    <w:rsid w:val="00C26CF8"/>
    <w:rsid w:val="00C2739E"/>
    <w:rsid w:val="00C30816"/>
    <w:rsid w:val="00C30E1C"/>
    <w:rsid w:val="00C31A34"/>
    <w:rsid w:val="00C3233D"/>
    <w:rsid w:val="00C3243E"/>
    <w:rsid w:val="00C32DB4"/>
    <w:rsid w:val="00C35F11"/>
    <w:rsid w:val="00C36502"/>
    <w:rsid w:val="00C37F2C"/>
    <w:rsid w:val="00C42B78"/>
    <w:rsid w:val="00C444F0"/>
    <w:rsid w:val="00C450AB"/>
    <w:rsid w:val="00C4578E"/>
    <w:rsid w:val="00C46070"/>
    <w:rsid w:val="00C46973"/>
    <w:rsid w:val="00C46D13"/>
    <w:rsid w:val="00C47F7E"/>
    <w:rsid w:val="00C50037"/>
    <w:rsid w:val="00C503FB"/>
    <w:rsid w:val="00C50E40"/>
    <w:rsid w:val="00C5170A"/>
    <w:rsid w:val="00C52A2D"/>
    <w:rsid w:val="00C52DDA"/>
    <w:rsid w:val="00C531AF"/>
    <w:rsid w:val="00C538D0"/>
    <w:rsid w:val="00C53BA0"/>
    <w:rsid w:val="00C5442A"/>
    <w:rsid w:val="00C5596F"/>
    <w:rsid w:val="00C574EE"/>
    <w:rsid w:val="00C6028B"/>
    <w:rsid w:val="00C604A0"/>
    <w:rsid w:val="00C61692"/>
    <w:rsid w:val="00C63B20"/>
    <w:rsid w:val="00C64F8D"/>
    <w:rsid w:val="00C65B69"/>
    <w:rsid w:val="00C70CC8"/>
    <w:rsid w:val="00C7151D"/>
    <w:rsid w:val="00C71C05"/>
    <w:rsid w:val="00C725E4"/>
    <w:rsid w:val="00C73E52"/>
    <w:rsid w:val="00C74726"/>
    <w:rsid w:val="00C760A1"/>
    <w:rsid w:val="00C7728C"/>
    <w:rsid w:val="00C81146"/>
    <w:rsid w:val="00C81B7D"/>
    <w:rsid w:val="00C825E4"/>
    <w:rsid w:val="00C865A7"/>
    <w:rsid w:val="00C86B34"/>
    <w:rsid w:val="00C8762A"/>
    <w:rsid w:val="00C877AA"/>
    <w:rsid w:val="00C90B46"/>
    <w:rsid w:val="00C90B98"/>
    <w:rsid w:val="00C91BF6"/>
    <w:rsid w:val="00C92052"/>
    <w:rsid w:val="00C929A1"/>
    <w:rsid w:val="00C9391F"/>
    <w:rsid w:val="00C93BFC"/>
    <w:rsid w:val="00C96037"/>
    <w:rsid w:val="00C963E7"/>
    <w:rsid w:val="00C96572"/>
    <w:rsid w:val="00C97D6E"/>
    <w:rsid w:val="00CA111A"/>
    <w:rsid w:val="00CA3010"/>
    <w:rsid w:val="00CA4710"/>
    <w:rsid w:val="00CA67AD"/>
    <w:rsid w:val="00CB1EA4"/>
    <w:rsid w:val="00CB3044"/>
    <w:rsid w:val="00CB4115"/>
    <w:rsid w:val="00CB6334"/>
    <w:rsid w:val="00CB7BB9"/>
    <w:rsid w:val="00CB7FBE"/>
    <w:rsid w:val="00CC0165"/>
    <w:rsid w:val="00CC01C4"/>
    <w:rsid w:val="00CC045C"/>
    <w:rsid w:val="00CC0765"/>
    <w:rsid w:val="00CC22E5"/>
    <w:rsid w:val="00CC23F3"/>
    <w:rsid w:val="00CC3A9A"/>
    <w:rsid w:val="00CC3EEB"/>
    <w:rsid w:val="00CC4F00"/>
    <w:rsid w:val="00CC50F3"/>
    <w:rsid w:val="00CC660E"/>
    <w:rsid w:val="00CC6B4F"/>
    <w:rsid w:val="00CD1737"/>
    <w:rsid w:val="00CD59FB"/>
    <w:rsid w:val="00CE3D01"/>
    <w:rsid w:val="00CE3DF1"/>
    <w:rsid w:val="00CE4484"/>
    <w:rsid w:val="00CE44E2"/>
    <w:rsid w:val="00CE4A5C"/>
    <w:rsid w:val="00CE53FB"/>
    <w:rsid w:val="00CE557B"/>
    <w:rsid w:val="00CE6259"/>
    <w:rsid w:val="00CE67EB"/>
    <w:rsid w:val="00CE69E0"/>
    <w:rsid w:val="00CE6E76"/>
    <w:rsid w:val="00CF0483"/>
    <w:rsid w:val="00CF1D4B"/>
    <w:rsid w:val="00CF28E7"/>
    <w:rsid w:val="00CF2B03"/>
    <w:rsid w:val="00CF4503"/>
    <w:rsid w:val="00CF5DA8"/>
    <w:rsid w:val="00CF727E"/>
    <w:rsid w:val="00D00701"/>
    <w:rsid w:val="00D00EA0"/>
    <w:rsid w:val="00D015FA"/>
    <w:rsid w:val="00D02A32"/>
    <w:rsid w:val="00D0343E"/>
    <w:rsid w:val="00D03675"/>
    <w:rsid w:val="00D03E42"/>
    <w:rsid w:val="00D042F0"/>
    <w:rsid w:val="00D044A0"/>
    <w:rsid w:val="00D05901"/>
    <w:rsid w:val="00D10657"/>
    <w:rsid w:val="00D107B2"/>
    <w:rsid w:val="00D1095A"/>
    <w:rsid w:val="00D11F3C"/>
    <w:rsid w:val="00D12117"/>
    <w:rsid w:val="00D142DF"/>
    <w:rsid w:val="00D14823"/>
    <w:rsid w:val="00D14B03"/>
    <w:rsid w:val="00D1762B"/>
    <w:rsid w:val="00D17F02"/>
    <w:rsid w:val="00D20B83"/>
    <w:rsid w:val="00D25145"/>
    <w:rsid w:val="00D25434"/>
    <w:rsid w:val="00D26262"/>
    <w:rsid w:val="00D264A1"/>
    <w:rsid w:val="00D26EBF"/>
    <w:rsid w:val="00D277D6"/>
    <w:rsid w:val="00D323A4"/>
    <w:rsid w:val="00D32548"/>
    <w:rsid w:val="00D334BF"/>
    <w:rsid w:val="00D34981"/>
    <w:rsid w:val="00D356C2"/>
    <w:rsid w:val="00D35E15"/>
    <w:rsid w:val="00D3602B"/>
    <w:rsid w:val="00D363AD"/>
    <w:rsid w:val="00D3644E"/>
    <w:rsid w:val="00D36B3B"/>
    <w:rsid w:val="00D371FF"/>
    <w:rsid w:val="00D37C62"/>
    <w:rsid w:val="00D411A6"/>
    <w:rsid w:val="00D414C1"/>
    <w:rsid w:val="00D41877"/>
    <w:rsid w:val="00D427F4"/>
    <w:rsid w:val="00D432DE"/>
    <w:rsid w:val="00D43931"/>
    <w:rsid w:val="00D4474C"/>
    <w:rsid w:val="00D44C82"/>
    <w:rsid w:val="00D44FD0"/>
    <w:rsid w:val="00D46607"/>
    <w:rsid w:val="00D46D8A"/>
    <w:rsid w:val="00D475C8"/>
    <w:rsid w:val="00D507DE"/>
    <w:rsid w:val="00D5238D"/>
    <w:rsid w:val="00D54431"/>
    <w:rsid w:val="00D555F1"/>
    <w:rsid w:val="00D60B60"/>
    <w:rsid w:val="00D61BE1"/>
    <w:rsid w:val="00D61EA1"/>
    <w:rsid w:val="00D61F2A"/>
    <w:rsid w:val="00D62FB2"/>
    <w:rsid w:val="00D6326E"/>
    <w:rsid w:val="00D63EF4"/>
    <w:rsid w:val="00D64C4B"/>
    <w:rsid w:val="00D64E9E"/>
    <w:rsid w:val="00D65E75"/>
    <w:rsid w:val="00D65E97"/>
    <w:rsid w:val="00D66821"/>
    <w:rsid w:val="00D66837"/>
    <w:rsid w:val="00D66E7F"/>
    <w:rsid w:val="00D67C9A"/>
    <w:rsid w:val="00D717AC"/>
    <w:rsid w:val="00D71AC1"/>
    <w:rsid w:val="00D72072"/>
    <w:rsid w:val="00D74151"/>
    <w:rsid w:val="00D74ED6"/>
    <w:rsid w:val="00D7567C"/>
    <w:rsid w:val="00D758BC"/>
    <w:rsid w:val="00D7605F"/>
    <w:rsid w:val="00D77AFD"/>
    <w:rsid w:val="00D8044E"/>
    <w:rsid w:val="00D80556"/>
    <w:rsid w:val="00D81F71"/>
    <w:rsid w:val="00D82AB9"/>
    <w:rsid w:val="00D83733"/>
    <w:rsid w:val="00D83CC1"/>
    <w:rsid w:val="00D83F52"/>
    <w:rsid w:val="00D845D8"/>
    <w:rsid w:val="00D848C1"/>
    <w:rsid w:val="00D84D72"/>
    <w:rsid w:val="00D857A0"/>
    <w:rsid w:val="00D85C81"/>
    <w:rsid w:val="00D861F9"/>
    <w:rsid w:val="00D863A5"/>
    <w:rsid w:val="00D874EE"/>
    <w:rsid w:val="00D91AD5"/>
    <w:rsid w:val="00D9325C"/>
    <w:rsid w:val="00D936C2"/>
    <w:rsid w:val="00D94226"/>
    <w:rsid w:val="00D946D9"/>
    <w:rsid w:val="00D95101"/>
    <w:rsid w:val="00D95B56"/>
    <w:rsid w:val="00D960BC"/>
    <w:rsid w:val="00D96DA7"/>
    <w:rsid w:val="00D972C6"/>
    <w:rsid w:val="00D974BC"/>
    <w:rsid w:val="00D97D08"/>
    <w:rsid w:val="00DA0983"/>
    <w:rsid w:val="00DA160F"/>
    <w:rsid w:val="00DA226D"/>
    <w:rsid w:val="00DA2C15"/>
    <w:rsid w:val="00DA3916"/>
    <w:rsid w:val="00DA478C"/>
    <w:rsid w:val="00DA7602"/>
    <w:rsid w:val="00DB00F7"/>
    <w:rsid w:val="00DB0848"/>
    <w:rsid w:val="00DB11EA"/>
    <w:rsid w:val="00DB287C"/>
    <w:rsid w:val="00DB294B"/>
    <w:rsid w:val="00DB3889"/>
    <w:rsid w:val="00DB3FC1"/>
    <w:rsid w:val="00DB4158"/>
    <w:rsid w:val="00DB5102"/>
    <w:rsid w:val="00DB5C3E"/>
    <w:rsid w:val="00DB6FFB"/>
    <w:rsid w:val="00DC28FF"/>
    <w:rsid w:val="00DC2CF5"/>
    <w:rsid w:val="00DC2D9C"/>
    <w:rsid w:val="00DC3378"/>
    <w:rsid w:val="00DC3FFA"/>
    <w:rsid w:val="00DC4366"/>
    <w:rsid w:val="00DC4482"/>
    <w:rsid w:val="00DC4E1F"/>
    <w:rsid w:val="00DC50A0"/>
    <w:rsid w:val="00DC7E76"/>
    <w:rsid w:val="00DC7FB0"/>
    <w:rsid w:val="00DD0CC8"/>
    <w:rsid w:val="00DD1018"/>
    <w:rsid w:val="00DD1F8A"/>
    <w:rsid w:val="00DD2961"/>
    <w:rsid w:val="00DD2E7B"/>
    <w:rsid w:val="00DD3335"/>
    <w:rsid w:val="00DD3858"/>
    <w:rsid w:val="00DD3F54"/>
    <w:rsid w:val="00DD471E"/>
    <w:rsid w:val="00DD5241"/>
    <w:rsid w:val="00DD5D84"/>
    <w:rsid w:val="00DE14F5"/>
    <w:rsid w:val="00DE1B3F"/>
    <w:rsid w:val="00DE30BA"/>
    <w:rsid w:val="00DE32CE"/>
    <w:rsid w:val="00DE36CF"/>
    <w:rsid w:val="00DE571D"/>
    <w:rsid w:val="00DF14C9"/>
    <w:rsid w:val="00DF33D5"/>
    <w:rsid w:val="00DF3565"/>
    <w:rsid w:val="00DF3EA2"/>
    <w:rsid w:val="00DF522C"/>
    <w:rsid w:val="00DF6E69"/>
    <w:rsid w:val="00DF718E"/>
    <w:rsid w:val="00DF7965"/>
    <w:rsid w:val="00DF7C98"/>
    <w:rsid w:val="00E03E69"/>
    <w:rsid w:val="00E04560"/>
    <w:rsid w:val="00E055FF"/>
    <w:rsid w:val="00E100DD"/>
    <w:rsid w:val="00E106F9"/>
    <w:rsid w:val="00E10AD7"/>
    <w:rsid w:val="00E11262"/>
    <w:rsid w:val="00E12A1B"/>
    <w:rsid w:val="00E13233"/>
    <w:rsid w:val="00E1456B"/>
    <w:rsid w:val="00E14A44"/>
    <w:rsid w:val="00E14BAF"/>
    <w:rsid w:val="00E16C40"/>
    <w:rsid w:val="00E16DCE"/>
    <w:rsid w:val="00E172BF"/>
    <w:rsid w:val="00E20084"/>
    <w:rsid w:val="00E223AB"/>
    <w:rsid w:val="00E225AA"/>
    <w:rsid w:val="00E235D1"/>
    <w:rsid w:val="00E24475"/>
    <w:rsid w:val="00E24B9E"/>
    <w:rsid w:val="00E27348"/>
    <w:rsid w:val="00E308DE"/>
    <w:rsid w:val="00E30A32"/>
    <w:rsid w:val="00E30CD0"/>
    <w:rsid w:val="00E31244"/>
    <w:rsid w:val="00E31C7A"/>
    <w:rsid w:val="00E37AFD"/>
    <w:rsid w:val="00E405C2"/>
    <w:rsid w:val="00E412EB"/>
    <w:rsid w:val="00E41860"/>
    <w:rsid w:val="00E419F8"/>
    <w:rsid w:val="00E41BBD"/>
    <w:rsid w:val="00E423C0"/>
    <w:rsid w:val="00E42837"/>
    <w:rsid w:val="00E4360C"/>
    <w:rsid w:val="00E43E03"/>
    <w:rsid w:val="00E4616C"/>
    <w:rsid w:val="00E4645A"/>
    <w:rsid w:val="00E4660F"/>
    <w:rsid w:val="00E47125"/>
    <w:rsid w:val="00E47374"/>
    <w:rsid w:val="00E47407"/>
    <w:rsid w:val="00E47A48"/>
    <w:rsid w:val="00E5199F"/>
    <w:rsid w:val="00E51EB8"/>
    <w:rsid w:val="00E52A0D"/>
    <w:rsid w:val="00E53331"/>
    <w:rsid w:val="00E544F3"/>
    <w:rsid w:val="00E54F64"/>
    <w:rsid w:val="00E55546"/>
    <w:rsid w:val="00E556B7"/>
    <w:rsid w:val="00E569D6"/>
    <w:rsid w:val="00E56B44"/>
    <w:rsid w:val="00E56F3C"/>
    <w:rsid w:val="00E6001F"/>
    <w:rsid w:val="00E60E5B"/>
    <w:rsid w:val="00E60EA0"/>
    <w:rsid w:val="00E624BA"/>
    <w:rsid w:val="00E6435A"/>
    <w:rsid w:val="00E643E2"/>
    <w:rsid w:val="00E7048F"/>
    <w:rsid w:val="00E7393E"/>
    <w:rsid w:val="00E8209B"/>
    <w:rsid w:val="00E82653"/>
    <w:rsid w:val="00E833E2"/>
    <w:rsid w:val="00E85835"/>
    <w:rsid w:val="00E85AF2"/>
    <w:rsid w:val="00E867A3"/>
    <w:rsid w:val="00E86CA6"/>
    <w:rsid w:val="00E907BA"/>
    <w:rsid w:val="00E916D3"/>
    <w:rsid w:val="00E91BD1"/>
    <w:rsid w:val="00E91F79"/>
    <w:rsid w:val="00E9226A"/>
    <w:rsid w:val="00E93814"/>
    <w:rsid w:val="00E9483A"/>
    <w:rsid w:val="00E94C10"/>
    <w:rsid w:val="00E966E7"/>
    <w:rsid w:val="00E9732A"/>
    <w:rsid w:val="00E97782"/>
    <w:rsid w:val="00E97968"/>
    <w:rsid w:val="00EA233B"/>
    <w:rsid w:val="00EA2418"/>
    <w:rsid w:val="00EA2643"/>
    <w:rsid w:val="00EA341A"/>
    <w:rsid w:val="00EA51D3"/>
    <w:rsid w:val="00EA638D"/>
    <w:rsid w:val="00EA7436"/>
    <w:rsid w:val="00EA7461"/>
    <w:rsid w:val="00EB00B4"/>
    <w:rsid w:val="00EB08DE"/>
    <w:rsid w:val="00EB0BB1"/>
    <w:rsid w:val="00EB17B8"/>
    <w:rsid w:val="00EB207B"/>
    <w:rsid w:val="00EB2647"/>
    <w:rsid w:val="00EB2E55"/>
    <w:rsid w:val="00EB2E79"/>
    <w:rsid w:val="00EB3F8A"/>
    <w:rsid w:val="00EB6859"/>
    <w:rsid w:val="00EB77B6"/>
    <w:rsid w:val="00EC0871"/>
    <w:rsid w:val="00EC0D8E"/>
    <w:rsid w:val="00EC26DA"/>
    <w:rsid w:val="00EC413B"/>
    <w:rsid w:val="00EC4178"/>
    <w:rsid w:val="00EC4458"/>
    <w:rsid w:val="00EC4BFC"/>
    <w:rsid w:val="00EC5C94"/>
    <w:rsid w:val="00EC6087"/>
    <w:rsid w:val="00EC72AA"/>
    <w:rsid w:val="00EC75C8"/>
    <w:rsid w:val="00ED0938"/>
    <w:rsid w:val="00ED0A6C"/>
    <w:rsid w:val="00ED13E0"/>
    <w:rsid w:val="00ED31FA"/>
    <w:rsid w:val="00ED3929"/>
    <w:rsid w:val="00ED3A36"/>
    <w:rsid w:val="00ED3BFB"/>
    <w:rsid w:val="00ED4807"/>
    <w:rsid w:val="00ED50BE"/>
    <w:rsid w:val="00ED70E6"/>
    <w:rsid w:val="00ED7620"/>
    <w:rsid w:val="00EE1833"/>
    <w:rsid w:val="00EE2C2F"/>
    <w:rsid w:val="00EE54B8"/>
    <w:rsid w:val="00EE6C62"/>
    <w:rsid w:val="00EE6C75"/>
    <w:rsid w:val="00EF1A84"/>
    <w:rsid w:val="00EF43B2"/>
    <w:rsid w:val="00EF44EB"/>
    <w:rsid w:val="00EF4F8D"/>
    <w:rsid w:val="00EF6D1C"/>
    <w:rsid w:val="00EF75B8"/>
    <w:rsid w:val="00EF788C"/>
    <w:rsid w:val="00EF7C3A"/>
    <w:rsid w:val="00F00A60"/>
    <w:rsid w:val="00F014F4"/>
    <w:rsid w:val="00F0267E"/>
    <w:rsid w:val="00F02816"/>
    <w:rsid w:val="00F033FE"/>
    <w:rsid w:val="00F0427A"/>
    <w:rsid w:val="00F045A1"/>
    <w:rsid w:val="00F053AA"/>
    <w:rsid w:val="00F0648D"/>
    <w:rsid w:val="00F06895"/>
    <w:rsid w:val="00F07747"/>
    <w:rsid w:val="00F102E0"/>
    <w:rsid w:val="00F1134E"/>
    <w:rsid w:val="00F122AC"/>
    <w:rsid w:val="00F1282C"/>
    <w:rsid w:val="00F12ED7"/>
    <w:rsid w:val="00F13B5B"/>
    <w:rsid w:val="00F14B0D"/>
    <w:rsid w:val="00F155DE"/>
    <w:rsid w:val="00F17D71"/>
    <w:rsid w:val="00F200FF"/>
    <w:rsid w:val="00F20E25"/>
    <w:rsid w:val="00F21379"/>
    <w:rsid w:val="00F21BC8"/>
    <w:rsid w:val="00F21CC2"/>
    <w:rsid w:val="00F22D28"/>
    <w:rsid w:val="00F22F88"/>
    <w:rsid w:val="00F237BE"/>
    <w:rsid w:val="00F24568"/>
    <w:rsid w:val="00F24EB3"/>
    <w:rsid w:val="00F313EA"/>
    <w:rsid w:val="00F34E87"/>
    <w:rsid w:val="00F3548F"/>
    <w:rsid w:val="00F35CD7"/>
    <w:rsid w:val="00F36E04"/>
    <w:rsid w:val="00F404ED"/>
    <w:rsid w:val="00F41BC0"/>
    <w:rsid w:val="00F422CF"/>
    <w:rsid w:val="00F43EDA"/>
    <w:rsid w:val="00F45334"/>
    <w:rsid w:val="00F472D1"/>
    <w:rsid w:val="00F505F8"/>
    <w:rsid w:val="00F50AEE"/>
    <w:rsid w:val="00F54E28"/>
    <w:rsid w:val="00F5500F"/>
    <w:rsid w:val="00F55A9A"/>
    <w:rsid w:val="00F578D4"/>
    <w:rsid w:val="00F60AF5"/>
    <w:rsid w:val="00F6323C"/>
    <w:rsid w:val="00F63C42"/>
    <w:rsid w:val="00F63C93"/>
    <w:rsid w:val="00F63D8B"/>
    <w:rsid w:val="00F64D94"/>
    <w:rsid w:val="00F666EB"/>
    <w:rsid w:val="00F66B66"/>
    <w:rsid w:val="00F66D94"/>
    <w:rsid w:val="00F6759D"/>
    <w:rsid w:val="00F70016"/>
    <w:rsid w:val="00F72086"/>
    <w:rsid w:val="00F72471"/>
    <w:rsid w:val="00F73063"/>
    <w:rsid w:val="00F74850"/>
    <w:rsid w:val="00F75C90"/>
    <w:rsid w:val="00F762BA"/>
    <w:rsid w:val="00F773B1"/>
    <w:rsid w:val="00F80D44"/>
    <w:rsid w:val="00F817C9"/>
    <w:rsid w:val="00F82DF6"/>
    <w:rsid w:val="00F83044"/>
    <w:rsid w:val="00F83B2C"/>
    <w:rsid w:val="00F845C5"/>
    <w:rsid w:val="00F85F55"/>
    <w:rsid w:val="00F860B8"/>
    <w:rsid w:val="00F86C4A"/>
    <w:rsid w:val="00F86E28"/>
    <w:rsid w:val="00F90CE9"/>
    <w:rsid w:val="00F90F84"/>
    <w:rsid w:val="00F9204B"/>
    <w:rsid w:val="00F934BC"/>
    <w:rsid w:val="00F93910"/>
    <w:rsid w:val="00F93C33"/>
    <w:rsid w:val="00F95A1C"/>
    <w:rsid w:val="00F9681C"/>
    <w:rsid w:val="00F97431"/>
    <w:rsid w:val="00F97C9B"/>
    <w:rsid w:val="00F97CC9"/>
    <w:rsid w:val="00FA0E38"/>
    <w:rsid w:val="00FA0EDB"/>
    <w:rsid w:val="00FA0FAE"/>
    <w:rsid w:val="00FA1228"/>
    <w:rsid w:val="00FA191E"/>
    <w:rsid w:val="00FA1995"/>
    <w:rsid w:val="00FA26B5"/>
    <w:rsid w:val="00FA2FCE"/>
    <w:rsid w:val="00FA4BDA"/>
    <w:rsid w:val="00FA4F1D"/>
    <w:rsid w:val="00FA60FA"/>
    <w:rsid w:val="00FA65B8"/>
    <w:rsid w:val="00FA6974"/>
    <w:rsid w:val="00FB0003"/>
    <w:rsid w:val="00FB3D89"/>
    <w:rsid w:val="00FB3E84"/>
    <w:rsid w:val="00FB4785"/>
    <w:rsid w:val="00FB4EDD"/>
    <w:rsid w:val="00FB7204"/>
    <w:rsid w:val="00FB7E6A"/>
    <w:rsid w:val="00FBD969"/>
    <w:rsid w:val="00FC17C2"/>
    <w:rsid w:val="00FC1EBD"/>
    <w:rsid w:val="00FC26DF"/>
    <w:rsid w:val="00FC2F8A"/>
    <w:rsid w:val="00FC317B"/>
    <w:rsid w:val="00FC3626"/>
    <w:rsid w:val="00FC3C76"/>
    <w:rsid w:val="00FC4B0B"/>
    <w:rsid w:val="00FC4F69"/>
    <w:rsid w:val="00FC4F93"/>
    <w:rsid w:val="00FC554C"/>
    <w:rsid w:val="00FC5775"/>
    <w:rsid w:val="00FC5C99"/>
    <w:rsid w:val="00FC5E05"/>
    <w:rsid w:val="00FC6212"/>
    <w:rsid w:val="00FD1B63"/>
    <w:rsid w:val="00FD1B78"/>
    <w:rsid w:val="00FD2C01"/>
    <w:rsid w:val="00FD3C8B"/>
    <w:rsid w:val="00FD4FCB"/>
    <w:rsid w:val="00FD512E"/>
    <w:rsid w:val="00FD5395"/>
    <w:rsid w:val="00FD58AD"/>
    <w:rsid w:val="00FD5BBA"/>
    <w:rsid w:val="00FD6A0E"/>
    <w:rsid w:val="00FD6BDE"/>
    <w:rsid w:val="00FD7CD4"/>
    <w:rsid w:val="00FE0500"/>
    <w:rsid w:val="00FE0AC7"/>
    <w:rsid w:val="00FE155A"/>
    <w:rsid w:val="00FE19D0"/>
    <w:rsid w:val="00FE248B"/>
    <w:rsid w:val="00FE2CB3"/>
    <w:rsid w:val="00FE5AA9"/>
    <w:rsid w:val="00FE6641"/>
    <w:rsid w:val="00FE6D44"/>
    <w:rsid w:val="00FE70EE"/>
    <w:rsid w:val="00FE710B"/>
    <w:rsid w:val="00FF1A1A"/>
    <w:rsid w:val="00FF202A"/>
    <w:rsid w:val="00FF3665"/>
    <w:rsid w:val="00FF36CB"/>
    <w:rsid w:val="00FF544B"/>
    <w:rsid w:val="00FF613D"/>
    <w:rsid w:val="00FF6777"/>
    <w:rsid w:val="013083B9"/>
    <w:rsid w:val="018AEC79"/>
    <w:rsid w:val="01CFDA6A"/>
    <w:rsid w:val="0262A56C"/>
    <w:rsid w:val="029FE97E"/>
    <w:rsid w:val="03672934"/>
    <w:rsid w:val="037A1D9B"/>
    <w:rsid w:val="03A653A0"/>
    <w:rsid w:val="04573392"/>
    <w:rsid w:val="04D9466A"/>
    <w:rsid w:val="04F1466E"/>
    <w:rsid w:val="04F53A61"/>
    <w:rsid w:val="0558A1F5"/>
    <w:rsid w:val="05AABECD"/>
    <w:rsid w:val="063B6A60"/>
    <w:rsid w:val="06698214"/>
    <w:rsid w:val="066DC970"/>
    <w:rsid w:val="06F4CA55"/>
    <w:rsid w:val="081CC0FE"/>
    <w:rsid w:val="0829E783"/>
    <w:rsid w:val="08A66577"/>
    <w:rsid w:val="0901DF53"/>
    <w:rsid w:val="09127331"/>
    <w:rsid w:val="09C2998C"/>
    <w:rsid w:val="0A348989"/>
    <w:rsid w:val="0AA09D2A"/>
    <w:rsid w:val="0ACADEE0"/>
    <w:rsid w:val="0B0024C1"/>
    <w:rsid w:val="0C0A1B38"/>
    <w:rsid w:val="0C490805"/>
    <w:rsid w:val="0C87D67E"/>
    <w:rsid w:val="0C95796D"/>
    <w:rsid w:val="0CDD9D42"/>
    <w:rsid w:val="0D4994AB"/>
    <w:rsid w:val="0D539FC9"/>
    <w:rsid w:val="0DFD5766"/>
    <w:rsid w:val="0E094B75"/>
    <w:rsid w:val="0E49631B"/>
    <w:rsid w:val="0EA2CDE6"/>
    <w:rsid w:val="0F07120F"/>
    <w:rsid w:val="0FFED444"/>
    <w:rsid w:val="1038700B"/>
    <w:rsid w:val="1090460E"/>
    <w:rsid w:val="10DFFD63"/>
    <w:rsid w:val="112EABCF"/>
    <w:rsid w:val="114515C9"/>
    <w:rsid w:val="12396CB3"/>
    <w:rsid w:val="1267BEFA"/>
    <w:rsid w:val="12C25750"/>
    <w:rsid w:val="139AA283"/>
    <w:rsid w:val="13CEF14F"/>
    <w:rsid w:val="13ED38CA"/>
    <w:rsid w:val="1414923A"/>
    <w:rsid w:val="14DC6B75"/>
    <w:rsid w:val="14E36912"/>
    <w:rsid w:val="1524710D"/>
    <w:rsid w:val="153C5EC1"/>
    <w:rsid w:val="156B7698"/>
    <w:rsid w:val="15E9A74E"/>
    <w:rsid w:val="16572367"/>
    <w:rsid w:val="1698780F"/>
    <w:rsid w:val="1718DD08"/>
    <w:rsid w:val="172355B7"/>
    <w:rsid w:val="1764C5CE"/>
    <w:rsid w:val="17CD87CB"/>
    <w:rsid w:val="1826C3D5"/>
    <w:rsid w:val="18B476B9"/>
    <w:rsid w:val="19E0EAE5"/>
    <w:rsid w:val="19F7E97B"/>
    <w:rsid w:val="1A0BE9A1"/>
    <w:rsid w:val="1A35554E"/>
    <w:rsid w:val="1AAC745E"/>
    <w:rsid w:val="1B5D3F22"/>
    <w:rsid w:val="1B74E9DD"/>
    <w:rsid w:val="1C20A853"/>
    <w:rsid w:val="1D52235B"/>
    <w:rsid w:val="1D5D84AA"/>
    <w:rsid w:val="1DE49803"/>
    <w:rsid w:val="1DF19947"/>
    <w:rsid w:val="1E04D971"/>
    <w:rsid w:val="1EBE90EC"/>
    <w:rsid w:val="1F2BA0B3"/>
    <w:rsid w:val="1FB31673"/>
    <w:rsid w:val="20006F9C"/>
    <w:rsid w:val="20D5F8CD"/>
    <w:rsid w:val="210CF273"/>
    <w:rsid w:val="21B1FE0F"/>
    <w:rsid w:val="21C0C369"/>
    <w:rsid w:val="21D09105"/>
    <w:rsid w:val="21FEC3CD"/>
    <w:rsid w:val="2221A8C1"/>
    <w:rsid w:val="22609DE9"/>
    <w:rsid w:val="2284FDB6"/>
    <w:rsid w:val="22D74C09"/>
    <w:rsid w:val="231A58F3"/>
    <w:rsid w:val="237AB9BE"/>
    <w:rsid w:val="23B835C0"/>
    <w:rsid w:val="23C17BD9"/>
    <w:rsid w:val="23ECA025"/>
    <w:rsid w:val="248A5FC8"/>
    <w:rsid w:val="24CE33DD"/>
    <w:rsid w:val="256B8A32"/>
    <w:rsid w:val="258A2E14"/>
    <w:rsid w:val="25C77C7E"/>
    <w:rsid w:val="25D6D0E3"/>
    <w:rsid w:val="26049178"/>
    <w:rsid w:val="265EED70"/>
    <w:rsid w:val="26A7C0AA"/>
    <w:rsid w:val="27456BB9"/>
    <w:rsid w:val="276C6BB0"/>
    <w:rsid w:val="2833D429"/>
    <w:rsid w:val="290A30C6"/>
    <w:rsid w:val="29570F42"/>
    <w:rsid w:val="29A3D758"/>
    <w:rsid w:val="2A529FB4"/>
    <w:rsid w:val="2A6FDC19"/>
    <w:rsid w:val="2A75EA9A"/>
    <w:rsid w:val="2B34405A"/>
    <w:rsid w:val="2B72AB74"/>
    <w:rsid w:val="2BEA5598"/>
    <w:rsid w:val="2C2D720D"/>
    <w:rsid w:val="2C78C1AA"/>
    <w:rsid w:val="2C7F77B9"/>
    <w:rsid w:val="2D3F5B0B"/>
    <w:rsid w:val="2D489A35"/>
    <w:rsid w:val="2D5D02A8"/>
    <w:rsid w:val="2DD4E93F"/>
    <w:rsid w:val="2E2CB2FE"/>
    <w:rsid w:val="2EB9BB27"/>
    <w:rsid w:val="2F9B9FE0"/>
    <w:rsid w:val="2FC2C4D7"/>
    <w:rsid w:val="314D54E0"/>
    <w:rsid w:val="3181C644"/>
    <w:rsid w:val="3184F085"/>
    <w:rsid w:val="31AB6824"/>
    <w:rsid w:val="3224DE42"/>
    <w:rsid w:val="328910EB"/>
    <w:rsid w:val="329C1880"/>
    <w:rsid w:val="32C69119"/>
    <w:rsid w:val="32FE79E5"/>
    <w:rsid w:val="3308C59D"/>
    <w:rsid w:val="332DCEF9"/>
    <w:rsid w:val="332F42AC"/>
    <w:rsid w:val="33845523"/>
    <w:rsid w:val="34285DD3"/>
    <w:rsid w:val="343CEED7"/>
    <w:rsid w:val="34A12E07"/>
    <w:rsid w:val="353B10CD"/>
    <w:rsid w:val="35E419E7"/>
    <w:rsid w:val="3613C0E8"/>
    <w:rsid w:val="363C6ED4"/>
    <w:rsid w:val="3650E0D3"/>
    <w:rsid w:val="365AE511"/>
    <w:rsid w:val="3720D217"/>
    <w:rsid w:val="37C02B27"/>
    <w:rsid w:val="37CE0A90"/>
    <w:rsid w:val="3858F19A"/>
    <w:rsid w:val="38761467"/>
    <w:rsid w:val="38C48A46"/>
    <w:rsid w:val="3B3CC59D"/>
    <w:rsid w:val="3C08F8BA"/>
    <w:rsid w:val="3C25FECC"/>
    <w:rsid w:val="3CE200A3"/>
    <w:rsid w:val="3D0162B3"/>
    <w:rsid w:val="3D27EFB7"/>
    <w:rsid w:val="3D5B34CC"/>
    <w:rsid w:val="3D88116B"/>
    <w:rsid w:val="3DDDF4F8"/>
    <w:rsid w:val="3E8FB880"/>
    <w:rsid w:val="3EA9F4D4"/>
    <w:rsid w:val="3EE5268E"/>
    <w:rsid w:val="3F4A1E77"/>
    <w:rsid w:val="3F6717F4"/>
    <w:rsid w:val="3F70122B"/>
    <w:rsid w:val="3FF9A3F2"/>
    <w:rsid w:val="40043A90"/>
    <w:rsid w:val="40480C76"/>
    <w:rsid w:val="407E7DA9"/>
    <w:rsid w:val="40E76F97"/>
    <w:rsid w:val="41DB2A5C"/>
    <w:rsid w:val="421763AC"/>
    <w:rsid w:val="43AD067E"/>
    <w:rsid w:val="447A4E9A"/>
    <w:rsid w:val="4487ED33"/>
    <w:rsid w:val="449E3E11"/>
    <w:rsid w:val="44EA1A22"/>
    <w:rsid w:val="4508829C"/>
    <w:rsid w:val="4558D96A"/>
    <w:rsid w:val="45998751"/>
    <w:rsid w:val="46669AED"/>
    <w:rsid w:val="46CCEA5D"/>
    <w:rsid w:val="46E5B3BE"/>
    <w:rsid w:val="47769141"/>
    <w:rsid w:val="48F09367"/>
    <w:rsid w:val="49F00030"/>
    <w:rsid w:val="4A3E3DE0"/>
    <w:rsid w:val="4A4CDC28"/>
    <w:rsid w:val="4A5F7D8A"/>
    <w:rsid w:val="4AD2B6B5"/>
    <w:rsid w:val="4B937F9C"/>
    <w:rsid w:val="4B99D5C0"/>
    <w:rsid w:val="4BAB8864"/>
    <w:rsid w:val="4C3F6962"/>
    <w:rsid w:val="4D176360"/>
    <w:rsid w:val="4D75C2D0"/>
    <w:rsid w:val="4D97E529"/>
    <w:rsid w:val="4DCF8BFD"/>
    <w:rsid w:val="4E3A070A"/>
    <w:rsid w:val="4F3CB9AE"/>
    <w:rsid w:val="4F8A99A7"/>
    <w:rsid w:val="4FAFBB88"/>
    <w:rsid w:val="4FED2CF5"/>
    <w:rsid w:val="50AE0DEE"/>
    <w:rsid w:val="50E2A70D"/>
    <w:rsid w:val="518FDDED"/>
    <w:rsid w:val="51C81C51"/>
    <w:rsid w:val="51CE6F4A"/>
    <w:rsid w:val="51FE2329"/>
    <w:rsid w:val="520B2A19"/>
    <w:rsid w:val="520F337B"/>
    <w:rsid w:val="521F20DE"/>
    <w:rsid w:val="521FBB0E"/>
    <w:rsid w:val="52C61F12"/>
    <w:rsid w:val="5337E937"/>
    <w:rsid w:val="534CDA5E"/>
    <w:rsid w:val="53E1EBC8"/>
    <w:rsid w:val="53F59F83"/>
    <w:rsid w:val="542C45E1"/>
    <w:rsid w:val="547716A3"/>
    <w:rsid w:val="54C27A23"/>
    <w:rsid w:val="54EB6536"/>
    <w:rsid w:val="55A85EB0"/>
    <w:rsid w:val="5613FAA0"/>
    <w:rsid w:val="5707964B"/>
    <w:rsid w:val="57357650"/>
    <w:rsid w:val="5768D41D"/>
    <w:rsid w:val="5806E490"/>
    <w:rsid w:val="588A39DF"/>
    <w:rsid w:val="58D85379"/>
    <w:rsid w:val="58FFDB7F"/>
    <w:rsid w:val="591BF698"/>
    <w:rsid w:val="59338B34"/>
    <w:rsid w:val="594EA373"/>
    <w:rsid w:val="595659DE"/>
    <w:rsid w:val="59AF7093"/>
    <w:rsid w:val="59B48EF3"/>
    <w:rsid w:val="5AE65982"/>
    <w:rsid w:val="5B0CAD0B"/>
    <w:rsid w:val="5BFDEB3E"/>
    <w:rsid w:val="5CA41FA4"/>
    <w:rsid w:val="5CAB03D0"/>
    <w:rsid w:val="5CDC27EC"/>
    <w:rsid w:val="5CDD7723"/>
    <w:rsid w:val="5D04BB34"/>
    <w:rsid w:val="5D8EA9E0"/>
    <w:rsid w:val="5DFCEC1A"/>
    <w:rsid w:val="5EB13FBD"/>
    <w:rsid w:val="5ED2F9CD"/>
    <w:rsid w:val="5F1B36EB"/>
    <w:rsid w:val="5F55FEA3"/>
    <w:rsid w:val="5F6F0E4C"/>
    <w:rsid w:val="5FD798EC"/>
    <w:rsid w:val="60C572BD"/>
    <w:rsid w:val="60ED0C69"/>
    <w:rsid w:val="6118E720"/>
    <w:rsid w:val="61332DF0"/>
    <w:rsid w:val="61B30497"/>
    <w:rsid w:val="629F372E"/>
    <w:rsid w:val="62E1FA3D"/>
    <w:rsid w:val="6326B129"/>
    <w:rsid w:val="641C6810"/>
    <w:rsid w:val="64B1D38E"/>
    <w:rsid w:val="64C92E7F"/>
    <w:rsid w:val="65459A34"/>
    <w:rsid w:val="655C175A"/>
    <w:rsid w:val="65A92DCE"/>
    <w:rsid w:val="65CF046B"/>
    <w:rsid w:val="65F2B4CC"/>
    <w:rsid w:val="661285C9"/>
    <w:rsid w:val="661D4458"/>
    <w:rsid w:val="665B7335"/>
    <w:rsid w:val="66ECEC0D"/>
    <w:rsid w:val="6773D410"/>
    <w:rsid w:val="67FD4027"/>
    <w:rsid w:val="680275D5"/>
    <w:rsid w:val="692CEF94"/>
    <w:rsid w:val="69692A49"/>
    <w:rsid w:val="698603B7"/>
    <w:rsid w:val="698AF246"/>
    <w:rsid w:val="69F2014E"/>
    <w:rsid w:val="6A25E1DD"/>
    <w:rsid w:val="6A57FCCB"/>
    <w:rsid w:val="6A702C4A"/>
    <w:rsid w:val="6AEEC980"/>
    <w:rsid w:val="6AFD1B11"/>
    <w:rsid w:val="6B14179C"/>
    <w:rsid w:val="6B40F2D0"/>
    <w:rsid w:val="6BE2619D"/>
    <w:rsid w:val="6C117B22"/>
    <w:rsid w:val="6C4B280C"/>
    <w:rsid w:val="6C611D86"/>
    <w:rsid w:val="6CE50100"/>
    <w:rsid w:val="6CE94781"/>
    <w:rsid w:val="6D178666"/>
    <w:rsid w:val="6D33813F"/>
    <w:rsid w:val="6DE6580C"/>
    <w:rsid w:val="6F29F0C8"/>
    <w:rsid w:val="6F377C28"/>
    <w:rsid w:val="6F669C9C"/>
    <w:rsid w:val="6FA8031A"/>
    <w:rsid w:val="7030EB95"/>
    <w:rsid w:val="7047A03B"/>
    <w:rsid w:val="71336AEE"/>
    <w:rsid w:val="716C187D"/>
    <w:rsid w:val="72B252C5"/>
    <w:rsid w:val="72B3FC62"/>
    <w:rsid w:val="72F234E1"/>
    <w:rsid w:val="735C73D4"/>
    <w:rsid w:val="74340473"/>
    <w:rsid w:val="74A57B3F"/>
    <w:rsid w:val="74D16BB5"/>
    <w:rsid w:val="75032BA9"/>
    <w:rsid w:val="751971E4"/>
    <w:rsid w:val="75632117"/>
    <w:rsid w:val="759C7194"/>
    <w:rsid w:val="75F14CBB"/>
    <w:rsid w:val="76779CCC"/>
    <w:rsid w:val="76C9651B"/>
    <w:rsid w:val="77FEA0F6"/>
    <w:rsid w:val="79271239"/>
    <w:rsid w:val="79AA3267"/>
    <w:rsid w:val="79B893CA"/>
    <w:rsid w:val="79F654A4"/>
    <w:rsid w:val="7AA43508"/>
    <w:rsid w:val="7B0CD281"/>
    <w:rsid w:val="7B6BF491"/>
    <w:rsid w:val="7B72596B"/>
    <w:rsid w:val="7BB89A5F"/>
    <w:rsid w:val="7CFC8B31"/>
    <w:rsid w:val="7D9723ED"/>
    <w:rsid w:val="7D998A42"/>
    <w:rsid w:val="7DC05ACE"/>
    <w:rsid w:val="7DD0C354"/>
    <w:rsid w:val="7E5061B3"/>
    <w:rsid w:val="7E52EC04"/>
    <w:rsid w:val="7EA8F606"/>
    <w:rsid w:val="7EAD1845"/>
    <w:rsid w:val="7F07BF4D"/>
    <w:rsid w:val="7F55C1A9"/>
    <w:rsid w:val="7F86828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98D56E8A-9F47-42A4-B3E5-4D91948C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3B9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Heading x1 Znak"/>
    <w:link w:val="Odstavekseznama"/>
    <w:uiPriority w:val="34"/>
    <w:rsid w:val="006E260D"/>
    <w:rPr>
      <w:rFonts w:ascii="Arial" w:hAnsi="Arial"/>
      <w:szCs w:val="22"/>
      <w:lang w:eastAsia="en-US"/>
    </w:rPr>
  </w:style>
  <w:style w:type="paragraph" w:customStyle="1" w:styleId="Default">
    <w:name w:val="Default"/>
    <w:rsid w:val="00C93BFC"/>
    <w:pPr>
      <w:autoSpaceDE w:val="0"/>
      <w:autoSpaceDN w:val="0"/>
      <w:adjustRightInd w:val="0"/>
    </w:pPr>
    <w:rPr>
      <w:rFonts w:ascii="Arial" w:eastAsia="Times New Roman" w:hAnsi="Arial" w:cs="Arial"/>
      <w:color w:val="000000"/>
      <w:sz w:val="24"/>
      <w:szCs w:val="24"/>
    </w:rPr>
  </w:style>
  <w:style w:type="paragraph" w:styleId="Navadensplet">
    <w:name w:val="Normal (Web)"/>
    <w:basedOn w:val="Navaden"/>
    <w:uiPriority w:val="99"/>
    <w:rsid w:val="003A713A"/>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9E4225"/>
    <w:pPr>
      <w:suppressAutoHyphens/>
      <w:spacing w:line="276" w:lineRule="auto"/>
      <w:ind w:left="720"/>
      <w:contextualSpacing/>
    </w:pPr>
    <w:rPr>
      <w:rFonts w:ascii="Times New Roman" w:eastAsia="Times New Roman" w:hAnsi="Times New Roman"/>
      <w:sz w:val="22"/>
      <w:szCs w:val="20"/>
      <w:lang w:eastAsia="sl-SI"/>
    </w:rPr>
  </w:style>
  <w:style w:type="character" w:styleId="SledenaHiperpovezava">
    <w:name w:val="FollowedHyperlink"/>
    <w:basedOn w:val="Privzetapisavaodstavka"/>
    <w:uiPriority w:val="99"/>
    <w:semiHidden/>
    <w:unhideWhenUsed/>
    <w:rsid w:val="00F6323C"/>
    <w:rPr>
      <w:color w:val="954F72" w:themeColor="followedHyperlink"/>
      <w:u w:val="single"/>
    </w:rPr>
  </w:style>
  <w:style w:type="paragraph" w:customStyle="1" w:styleId="tevilnatoka">
    <w:name w:val="tevilnatoka"/>
    <w:basedOn w:val="Navaden"/>
    <w:rsid w:val="002459B7"/>
    <w:pPr>
      <w:spacing w:before="100" w:beforeAutospacing="1" w:after="100" w:afterAutospacing="1" w:line="240" w:lineRule="auto"/>
      <w:jc w:val="left"/>
    </w:pPr>
    <w:rPr>
      <w:rFonts w:ascii="Calibri" w:hAnsi="Calibri" w:cs="Calibri"/>
      <w:sz w:val="22"/>
      <w:lang w:eastAsia="sl-SI"/>
    </w:rPr>
  </w:style>
  <w:style w:type="paragraph" w:styleId="Intenzivencitat">
    <w:name w:val="Intense Quote"/>
    <w:aliases w:val="Obrazec_Nova RD_MP"/>
    <w:basedOn w:val="Navaden"/>
    <w:next w:val="Navaden"/>
    <w:link w:val="IntenzivencitatZnak"/>
    <w:autoRedefine/>
    <w:uiPriority w:val="99"/>
    <w:qFormat/>
    <w:rsid w:val="002067F6"/>
    <w:pPr>
      <w:pBdr>
        <w:top w:val="single" w:sz="4" w:space="10" w:color="541C72"/>
        <w:bottom w:val="single" w:sz="4" w:space="10" w:color="541C72"/>
      </w:pBdr>
      <w:spacing w:line="276" w:lineRule="auto"/>
      <w:jc w:val="center"/>
    </w:pPr>
    <w:rPr>
      <w:rFonts w:cs="Arial"/>
      <w:b/>
      <w:bCs/>
      <w:i/>
      <w:iCs/>
      <w:spacing w:val="20"/>
      <w:sz w:val="22"/>
      <w:lang w:eastAsia="zh-CN"/>
    </w:rPr>
  </w:style>
  <w:style w:type="character" w:customStyle="1" w:styleId="IntenzivencitatZnak">
    <w:name w:val="Intenziven citat Znak"/>
    <w:aliases w:val="Obrazec_Nova RD_MP Znak"/>
    <w:basedOn w:val="Privzetapisavaodstavka"/>
    <w:link w:val="Intenzivencitat"/>
    <w:uiPriority w:val="99"/>
    <w:rsid w:val="002067F6"/>
    <w:rPr>
      <w:rFonts w:ascii="Arial" w:hAnsi="Arial" w:cs="Arial"/>
      <w:b/>
      <w:bCs/>
      <w:i/>
      <w:iCs/>
      <w:spacing w:val="2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3253121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24671527">
      <w:bodyDiv w:val="1"/>
      <w:marLeft w:val="0"/>
      <w:marRight w:val="0"/>
      <w:marTop w:val="0"/>
      <w:marBottom w:val="0"/>
      <w:divBdr>
        <w:top w:val="none" w:sz="0" w:space="0" w:color="auto"/>
        <w:left w:val="none" w:sz="0" w:space="0" w:color="auto"/>
        <w:bottom w:val="none" w:sz="0" w:space="0" w:color="auto"/>
        <w:right w:val="none" w:sz="0" w:space="0" w:color="auto"/>
      </w:divBdr>
    </w:div>
    <w:div w:id="1115253458">
      <w:bodyDiv w:val="1"/>
      <w:marLeft w:val="0"/>
      <w:marRight w:val="0"/>
      <w:marTop w:val="0"/>
      <w:marBottom w:val="0"/>
      <w:divBdr>
        <w:top w:val="none" w:sz="0" w:space="0" w:color="auto"/>
        <w:left w:val="none" w:sz="0" w:space="0" w:color="auto"/>
        <w:bottom w:val="none" w:sz="0" w:space="0" w:color="auto"/>
        <w:right w:val="none" w:sz="0" w:space="0" w:color="auto"/>
      </w:divBdr>
    </w:div>
    <w:div w:id="120448699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hyperlink" Target="http://www.ikglr.gov.si/si/delovna_podrocja/izvajanje_del_v_gozdovih" TargetMode="External"/><Relationship Id="rId20" Type="http://schemas.openxmlformats.org/officeDocument/2006/relationships/hyperlink" Target="https://ejn.gov.si/espd/"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jpeg"/><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4.jpe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uradni-list.si/1/objava.jsp?sop=2022-01-0014"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2ED82-4120-4D7E-A0B0-876FDA5928C0}">
  <ds:schemaRefs>
    <ds:schemaRef ds:uri="http://schemas.microsoft.com/office/2006/metadata/properties"/>
    <ds:schemaRef ds:uri="http://schemas.microsoft.com/office/infopath/2007/PartnerControls"/>
    <ds:schemaRef ds:uri="1ab30142-4f2b-4185-a058-a7bea32e6cdd"/>
    <ds:schemaRef ds:uri="0cc01e1b-c1ec-46ad-8470-cc4efd71cc4e"/>
  </ds:schemaRefs>
</ds:datastoreItem>
</file>

<file path=customXml/itemProps2.xml><?xml version="1.0" encoding="utf-8"?>
<ds:datastoreItem xmlns:ds="http://schemas.openxmlformats.org/officeDocument/2006/customXml" ds:itemID="{4938292F-AA9A-46D7-8B56-74BC5A75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4.xml><?xml version="1.0" encoding="utf-8"?>
<ds:datastoreItem xmlns:ds="http://schemas.openxmlformats.org/officeDocument/2006/customXml" ds:itemID="{3E3204B4-971A-4EA8-8EAA-316366767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105</TotalTime>
  <Pages>55</Pages>
  <Words>20593</Words>
  <Characters>117384</Characters>
  <Application>Microsoft Office Word</Application>
  <DocSecurity>0</DocSecurity>
  <Lines>978</Lines>
  <Paragraphs>275</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137702</CharactersWithSpaces>
  <SharedDoc>false</SharedDoc>
  <HLinks>
    <vt:vector size="384" baseType="variant">
      <vt:variant>
        <vt:i4>4653073</vt:i4>
      </vt:variant>
      <vt:variant>
        <vt:i4>351</vt:i4>
      </vt:variant>
      <vt:variant>
        <vt:i4>0</vt:i4>
      </vt:variant>
      <vt:variant>
        <vt:i4>5</vt:i4>
      </vt:variant>
      <vt:variant>
        <vt:lpwstr>https://ejn.gov.si/espd/</vt:lpwstr>
      </vt:variant>
      <vt:variant>
        <vt:lpwstr/>
      </vt:variant>
      <vt:variant>
        <vt:i4>7602218</vt:i4>
      </vt:variant>
      <vt:variant>
        <vt:i4>348</vt:i4>
      </vt:variant>
      <vt:variant>
        <vt:i4>0</vt:i4>
      </vt:variant>
      <vt:variant>
        <vt:i4>5</vt:i4>
      </vt:variant>
      <vt:variant>
        <vt:lpwstr>http://www.uradni-list.si/1/objava.jsp?sop=2022-01-0014</vt:lpwstr>
      </vt:variant>
      <vt:variant>
        <vt:lpwstr/>
      </vt:variant>
      <vt:variant>
        <vt:i4>7405615</vt:i4>
      </vt:variant>
      <vt:variant>
        <vt:i4>345</vt:i4>
      </vt:variant>
      <vt:variant>
        <vt:i4>0</vt:i4>
      </vt:variant>
      <vt:variant>
        <vt:i4>5</vt:i4>
      </vt:variant>
      <vt:variant>
        <vt:lpwstr>http://www.uradni-list.si/1/objava.jsp?sop=2020-01-2765</vt:lpwstr>
      </vt:variant>
      <vt:variant>
        <vt:lpwstr/>
      </vt:variant>
      <vt:variant>
        <vt:i4>7340073</vt:i4>
      </vt:variant>
      <vt:variant>
        <vt:i4>342</vt:i4>
      </vt:variant>
      <vt:variant>
        <vt:i4>0</vt:i4>
      </vt:variant>
      <vt:variant>
        <vt:i4>5</vt:i4>
      </vt:variant>
      <vt:variant>
        <vt:lpwstr>http://www.uradni-list.si/1/objava.jsp?sop=2011-01-3056</vt:lpwstr>
      </vt:variant>
      <vt:variant>
        <vt:lpwstr/>
      </vt:variant>
      <vt:variant>
        <vt:i4>7143474</vt:i4>
      </vt:variant>
      <vt:variant>
        <vt:i4>339</vt:i4>
      </vt:variant>
      <vt:variant>
        <vt:i4>0</vt:i4>
      </vt:variant>
      <vt:variant>
        <vt:i4>5</vt:i4>
      </vt:variant>
      <vt:variant>
        <vt:lpwstr>http://www.ikglr.gov.si/si/delovna_podrocja/izvajanje_del_v_gozdovih</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1179711</vt:i4>
      </vt:variant>
      <vt:variant>
        <vt:i4>320</vt:i4>
      </vt:variant>
      <vt:variant>
        <vt:i4>0</vt:i4>
      </vt:variant>
      <vt:variant>
        <vt:i4>5</vt:i4>
      </vt:variant>
      <vt:variant>
        <vt:lpwstr/>
      </vt:variant>
      <vt:variant>
        <vt:lpwstr>_Toc199957227</vt:lpwstr>
      </vt:variant>
      <vt:variant>
        <vt:i4>1179711</vt:i4>
      </vt:variant>
      <vt:variant>
        <vt:i4>314</vt:i4>
      </vt:variant>
      <vt:variant>
        <vt:i4>0</vt:i4>
      </vt:variant>
      <vt:variant>
        <vt:i4>5</vt:i4>
      </vt:variant>
      <vt:variant>
        <vt:lpwstr/>
      </vt:variant>
      <vt:variant>
        <vt:lpwstr>_Toc199957226</vt:lpwstr>
      </vt:variant>
      <vt:variant>
        <vt:i4>1179711</vt:i4>
      </vt:variant>
      <vt:variant>
        <vt:i4>308</vt:i4>
      </vt:variant>
      <vt:variant>
        <vt:i4>0</vt:i4>
      </vt:variant>
      <vt:variant>
        <vt:i4>5</vt:i4>
      </vt:variant>
      <vt:variant>
        <vt:lpwstr/>
      </vt:variant>
      <vt:variant>
        <vt:lpwstr>_Toc199957225</vt:lpwstr>
      </vt:variant>
      <vt:variant>
        <vt:i4>1179711</vt:i4>
      </vt:variant>
      <vt:variant>
        <vt:i4>302</vt:i4>
      </vt:variant>
      <vt:variant>
        <vt:i4>0</vt:i4>
      </vt:variant>
      <vt:variant>
        <vt:i4>5</vt:i4>
      </vt:variant>
      <vt:variant>
        <vt:lpwstr/>
      </vt:variant>
      <vt:variant>
        <vt:lpwstr>_Toc199957224</vt:lpwstr>
      </vt:variant>
      <vt:variant>
        <vt:i4>1179711</vt:i4>
      </vt:variant>
      <vt:variant>
        <vt:i4>296</vt:i4>
      </vt:variant>
      <vt:variant>
        <vt:i4>0</vt:i4>
      </vt:variant>
      <vt:variant>
        <vt:i4>5</vt:i4>
      </vt:variant>
      <vt:variant>
        <vt:lpwstr/>
      </vt:variant>
      <vt:variant>
        <vt:lpwstr>_Toc199957223</vt:lpwstr>
      </vt:variant>
      <vt:variant>
        <vt:i4>1179711</vt:i4>
      </vt:variant>
      <vt:variant>
        <vt:i4>290</vt:i4>
      </vt:variant>
      <vt:variant>
        <vt:i4>0</vt:i4>
      </vt:variant>
      <vt:variant>
        <vt:i4>5</vt:i4>
      </vt:variant>
      <vt:variant>
        <vt:lpwstr/>
      </vt:variant>
      <vt:variant>
        <vt:lpwstr>_Toc199957222</vt:lpwstr>
      </vt:variant>
      <vt:variant>
        <vt:i4>1179711</vt:i4>
      </vt:variant>
      <vt:variant>
        <vt:i4>284</vt:i4>
      </vt:variant>
      <vt:variant>
        <vt:i4>0</vt:i4>
      </vt:variant>
      <vt:variant>
        <vt:i4>5</vt:i4>
      </vt:variant>
      <vt:variant>
        <vt:lpwstr/>
      </vt:variant>
      <vt:variant>
        <vt:lpwstr>_Toc199957221</vt:lpwstr>
      </vt:variant>
      <vt:variant>
        <vt:i4>1179711</vt:i4>
      </vt:variant>
      <vt:variant>
        <vt:i4>278</vt:i4>
      </vt:variant>
      <vt:variant>
        <vt:i4>0</vt:i4>
      </vt:variant>
      <vt:variant>
        <vt:i4>5</vt:i4>
      </vt:variant>
      <vt:variant>
        <vt:lpwstr/>
      </vt:variant>
      <vt:variant>
        <vt:lpwstr>_Toc199957220</vt:lpwstr>
      </vt:variant>
      <vt:variant>
        <vt:i4>1114175</vt:i4>
      </vt:variant>
      <vt:variant>
        <vt:i4>272</vt:i4>
      </vt:variant>
      <vt:variant>
        <vt:i4>0</vt:i4>
      </vt:variant>
      <vt:variant>
        <vt:i4>5</vt:i4>
      </vt:variant>
      <vt:variant>
        <vt:lpwstr/>
      </vt:variant>
      <vt:variant>
        <vt:lpwstr>_Toc199957219</vt:lpwstr>
      </vt:variant>
      <vt:variant>
        <vt:i4>1114175</vt:i4>
      </vt:variant>
      <vt:variant>
        <vt:i4>266</vt:i4>
      </vt:variant>
      <vt:variant>
        <vt:i4>0</vt:i4>
      </vt:variant>
      <vt:variant>
        <vt:i4>5</vt:i4>
      </vt:variant>
      <vt:variant>
        <vt:lpwstr/>
      </vt:variant>
      <vt:variant>
        <vt:lpwstr>_Toc199957218</vt:lpwstr>
      </vt:variant>
      <vt:variant>
        <vt:i4>1114175</vt:i4>
      </vt:variant>
      <vt:variant>
        <vt:i4>260</vt:i4>
      </vt:variant>
      <vt:variant>
        <vt:i4>0</vt:i4>
      </vt:variant>
      <vt:variant>
        <vt:i4>5</vt:i4>
      </vt:variant>
      <vt:variant>
        <vt:lpwstr/>
      </vt:variant>
      <vt:variant>
        <vt:lpwstr>_Toc199957217</vt:lpwstr>
      </vt:variant>
      <vt:variant>
        <vt:i4>1114175</vt:i4>
      </vt:variant>
      <vt:variant>
        <vt:i4>254</vt:i4>
      </vt:variant>
      <vt:variant>
        <vt:i4>0</vt:i4>
      </vt:variant>
      <vt:variant>
        <vt:i4>5</vt:i4>
      </vt:variant>
      <vt:variant>
        <vt:lpwstr/>
      </vt:variant>
      <vt:variant>
        <vt:lpwstr>_Toc199957216</vt:lpwstr>
      </vt:variant>
      <vt:variant>
        <vt:i4>1114175</vt:i4>
      </vt:variant>
      <vt:variant>
        <vt:i4>248</vt:i4>
      </vt:variant>
      <vt:variant>
        <vt:i4>0</vt:i4>
      </vt:variant>
      <vt:variant>
        <vt:i4>5</vt:i4>
      </vt:variant>
      <vt:variant>
        <vt:lpwstr/>
      </vt:variant>
      <vt:variant>
        <vt:lpwstr>_Toc199957215</vt:lpwstr>
      </vt:variant>
      <vt:variant>
        <vt:i4>1114175</vt:i4>
      </vt:variant>
      <vt:variant>
        <vt:i4>242</vt:i4>
      </vt:variant>
      <vt:variant>
        <vt:i4>0</vt:i4>
      </vt:variant>
      <vt:variant>
        <vt:i4>5</vt:i4>
      </vt:variant>
      <vt:variant>
        <vt:lpwstr/>
      </vt:variant>
      <vt:variant>
        <vt:lpwstr>_Toc199957214</vt:lpwstr>
      </vt:variant>
      <vt:variant>
        <vt:i4>1114175</vt:i4>
      </vt:variant>
      <vt:variant>
        <vt:i4>236</vt:i4>
      </vt:variant>
      <vt:variant>
        <vt:i4>0</vt:i4>
      </vt:variant>
      <vt:variant>
        <vt:i4>5</vt:i4>
      </vt:variant>
      <vt:variant>
        <vt:lpwstr/>
      </vt:variant>
      <vt:variant>
        <vt:lpwstr>_Toc199957213</vt:lpwstr>
      </vt:variant>
      <vt:variant>
        <vt:i4>1114175</vt:i4>
      </vt:variant>
      <vt:variant>
        <vt:i4>230</vt:i4>
      </vt:variant>
      <vt:variant>
        <vt:i4>0</vt:i4>
      </vt:variant>
      <vt:variant>
        <vt:i4>5</vt:i4>
      </vt:variant>
      <vt:variant>
        <vt:lpwstr/>
      </vt:variant>
      <vt:variant>
        <vt:lpwstr>_Toc199957212</vt:lpwstr>
      </vt:variant>
      <vt:variant>
        <vt:i4>1114175</vt:i4>
      </vt:variant>
      <vt:variant>
        <vt:i4>224</vt:i4>
      </vt:variant>
      <vt:variant>
        <vt:i4>0</vt:i4>
      </vt:variant>
      <vt:variant>
        <vt:i4>5</vt:i4>
      </vt:variant>
      <vt:variant>
        <vt:lpwstr/>
      </vt:variant>
      <vt:variant>
        <vt:lpwstr>_Toc199957211</vt:lpwstr>
      </vt:variant>
      <vt:variant>
        <vt:i4>1114175</vt:i4>
      </vt:variant>
      <vt:variant>
        <vt:i4>218</vt:i4>
      </vt:variant>
      <vt:variant>
        <vt:i4>0</vt:i4>
      </vt:variant>
      <vt:variant>
        <vt:i4>5</vt:i4>
      </vt:variant>
      <vt:variant>
        <vt:lpwstr/>
      </vt:variant>
      <vt:variant>
        <vt:lpwstr>_Toc199957210</vt:lpwstr>
      </vt:variant>
      <vt:variant>
        <vt:i4>1048639</vt:i4>
      </vt:variant>
      <vt:variant>
        <vt:i4>212</vt:i4>
      </vt:variant>
      <vt:variant>
        <vt:i4>0</vt:i4>
      </vt:variant>
      <vt:variant>
        <vt:i4>5</vt:i4>
      </vt:variant>
      <vt:variant>
        <vt:lpwstr/>
      </vt:variant>
      <vt:variant>
        <vt:lpwstr>_Toc199957209</vt:lpwstr>
      </vt:variant>
      <vt:variant>
        <vt:i4>1048639</vt:i4>
      </vt:variant>
      <vt:variant>
        <vt:i4>206</vt:i4>
      </vt:variant>
      <vt:variant>
        <vt:i4>0</vt:i4>
      </vt:variant>
      <vt:variant>
        <vt:i4>5</vt:i4>
      </vt:variant>
      <vt:variant>
        <vt:lpwstr/>
      </vt:variant>
      <vt:variant>
        <vt:lpwstr>_Toc199957208</vt:lpwstr>
      </vt:variant>
      <vt:variant>
        <vt:i4>1048639</vt:i4>
      </vt:variant>
      <vt:variant>
        <vt:i4>200</vt:i4>
      </vt:variant>
      <vt:variant>
        <vt:i4>0</vt:i4>
      </vt:variant>
      <vt:variant>
        <vt:i4>5</vt:i4>
      </vt:variant>
      <vt:variant>
        <vt:lpwstr/>
      </vt:variant>
      <vt:variant>
        <vt:lpwstr>_Toc199957207</vt:lpwstr>
      </vt:variant>
      <vt:variant>
        <vt:i4>1048639</vt:i4>
      </vt:variant>
      <vt:variant>
        <vt:i4>194</vt:i4>
      </vt:variant>
      <vt:variant>
        <vt:i4>0</vt:i4>
      </vt:variant>
      <vt:variant>
        <vt:i4>5</vt:i4>
      </vt:variant>
      <vt:variant>
        <vt:lpwstr/>
      </vt:variant>
      <vt:variant>
        <vt:lpwstr>_Toc199957206</vt:lpwstr>
      </vt:variant>
      <vt:variant>
        <vt:i4>1048639</vt:i4>
      </vt:variant>
      <vt:variant>
        <vt:i4>188</vt:i4>
      </vt:variant>
      <vt:variant>
        <vt:i4>0</vt:i4>
      </vt:variant>
      <vt:variant>
        <vt:i4>5</vt:i4>
      </vt:variant>
      <vt:variant>
        <vt:lpwstr/>
      </vt:variant>
      <vt:variant>
        <vt:lpwstr>_Toc199957205</vt:lpwstr>
      </vt:variant>
      <vt:variant>
        <vt:i4>1048639</vt:i4>
      </vt:variant>
      <vt:variant>
        <vt:i4>182</vt:i4>
      </vt:variant>
      <vt:variant>
        <vt:i4>0</vt:i4>
      </vt:variant>
      <vt:variant>
        <vt:i4>5</vt:i4>
      </vt:variant>
      <vt:variant>
        <vt:lpwstr/>
      </vt:variant>
      <vt:variant>
        <vt:lpwstr>_Toc199957204</vt:lpwstr>
      </vt:variant>
      <vt:variant>
        <vt:i4>1048639</vt:i4>
      </vt:variant>
      <vt:variant>
        <vt:i4>176</vt:i4>
      </vt:variant>
      <vt:variant>
        <vt:i4>0</vt:i4>
      </vt:variant>
      <vt:variant>
        <vt:i4>5</vt:i4>
      </vt:variant>
      <vt:variant>
        <vt:lpwstr/>
      </vt:variant>
      <vt:variant>
        <vt:lpwstr>_Toc199957203</vt:lpwstr>
      </vt:variant>
      <vt:variant>
        <vt:i4>1048639</vt:i4>
      </vt:variant>
      <vt:variant>
        <vt:i4>170</vt:i4>
      </vt:variant>
      <vt:variant>
        <vt:i4>0</vt:i4>
      </vt:variant>
      <vt:variant>
        <vt:i4>5</vt:i4>
      </vt:variant>
      <vt:variant>
        <vt:lpwstr/>
      </vt:variant>
      <vt:variant>
        <vt:lpwstr>_Toc199957202</vt:lpwstr>
      </vt:variant>
      <vt:variant>
        <vt:i4>1048639</vt:i4>
      </vt:variant>
      <vt:variant>
        <vt:i4>164</vt:i4>
      </vt:variant>
      <vt:variant>
        <vt:i4>0</vt:i4>
      </vt:variant>
      <vt:variant>
        <vt:i4>5</vt:i4>
      </vt:variant>
      <vt:variant>
        <vt:lpwstr/>
      </vt:variant>
      <vt:variant>
        <vt:lpwstr>_Toc199957201</vt:lpwstr>
      </vt:variant>
      <vt:variant>
        <vt:i4>1048639</vt:i4>
      </vt:variant>
      <vt:variant>
        <vt:i4>158</vt:i4>
      </vt:variant>
      <vt:variant>
        <vt:i4>0</vt:i4>
      </vt:variant>
      <vt:variant>
        <vt:i4>5</vt:i4>
      </vt:variant>
      <vt:variant>
        <vt:lpwstr/>
      </vt:variant>
      <vt:variant>
        <vt:lpwstr>_Toc199957200</vt:lpwstr>
      </vt:variant>
      <vt:variant>
        <vt:i4>1638460</vt:i4>
      </vt:variant>
      <vt:variant>
        <vt:i4>152</vt:i4>
      </vt:variant>
      <vt:variant>
        <vt:i4>0</vt:i4>
      </vt:variant>
      <vt:variant>
        <vt:i4>5</vt:i4>
      </vt:variant>
      <vt:variant>
        <vt:lpwstr/>
      </vt:variant>
      <vt:variant>
        <vt:lpwstr>_Toc199957199</vt:lpwstr>
      </vt:variant>
      <vt:variant>
        <vt:i4>1638460</vt:i4>
      </vt:variant>
      <vt:variant>
        <vt:i4>146</vt:i4>
      </vt:variant>
      <vt:variant>
        <vt:i4>0</vt:i4>
      </vt:variant>
      <vt:variant>
        <vt:i4>5</vt:i4>
      </vt:variant>
      <vt:variant>
        <vt:lpwstr/>
      </vt:variant>
      <vt:variant>
        <vt:lpwstr>_Toc199957198</vt:lpwstr>
      </vt:variant>
      <vt:variant>
        <vt:i4>1638460</vt:i4>
      </vt:variant>
      <vt:variant>
        <vt:i4>140</vt:i4>
      </vt:variant>
      <vt:variant>
        <vt:i4>0</vt:i4>
      </vt:variant>
      <vt:variant>
        <vt:i4>5</vt:i4>
      </vt:variant>
      <vt:variant>
        <vt:lpwstr/>
      </vt:variant>
      <vt:variant>
        <vt:lpwstr>_Toc199957197</vt:lpwstr>
      </vt:variant>
      <vt:variant>
        <vt:i4>1638460</vt:i4>
      </vt:variant>
      <vt:variant>
        <vt:i4>134</vt:i4>
      </vt:variant>
      <vt:variant>
        <vt:i4>0</vt:i4>
      </vt:variant>
      <vt:variant>
        <vt:i4>5</vt:i4>
      </vt:variant>
      <vt:variant>
        <vt:lpwstr/>
      </vt:variant>
      <vt:variant>
        <vt:lpwstr>_Toc199957196</vt:lpwstr>
      </vt:variant>
      <vt:variant>
        <vt:i4>1638460</vt:i4>
      </vt:variant>
      <vt:variant>
        <vt:i4>128</vt:i4>
      </vt:variant>
      <vt:variant>
        <vt:i4>0</vt:i4>
      </vt:variant>
      <vt:variant>
        <vt:i4>5</vt:i4>
      </vt:variant>
      <vt:variant>
        <vt:lpwstr/>
      </vt:variant>
      <vt:variant>
        <vt:lpwstr>_Toc199957195</vt:lpwstr>
      </vt:variant>
      <vt:variant>
        <vt:i4>1638460</vt:i4>
      </vt:variant>
      <vt:variant>
        <vt:i4>122</vt:i4>
      </vt:variant>
      <vt:variant>
        <vt:i4>0</vt:i4>
      </vt:variant>
      <vt:variant>
        <vt:i4>5</vt:i4>
      </vt:variant>
      <vt:variant>
        <vt:lpwstr/>
      </vt:variant>
      <vt:variant>
        <vt:lpwstr>_Toc199957194</vt:lpwstr>
      </vt:variant>
      <vt:variant>
        <vt:i4>1638460</vt:i4>
      </vt:variant>
      <vt:variant>
        <vt:i4>116</vt:i4>
      </vt:variant>
      <vt:variant>
        <vt:i4>0</vt:i4>
      </vt:variant>
      <vt:variant>
        <vt:i4>5</vt:i4>
      </vt:variant>
      <vt:variant>
        <vt:lpwstr/>
      </vt:variant>
      <vt:variant>
        <vt:lpwstr>_Toc199957193</vt:lpwstr>
      </vt:variant>
      <vt:variant>
        <vt:i4>1638460</vt:i4>
      </vt:variant>
      <vt:variant>
        <vt:i4>110</vt:i4>
      </vt:variant>
      <vt:variant>
        <vt:i4>0</vt:i4>
      </vt:variant>
      <vt:variant>
        <vt:i4>5</vt:i4>
      </vt:variant>
      <vt:variant>
        <vt:lpwstr/>
      </vt:variant>
      <vt:variant>
        <vt:lpwstr>_Toc199957192</vt:lpwstr>
      </vt:variant>
      <vt:variant>
        <vt:i4>1638460</vt:i4>
      </vt:variant>
      <vt:variant>
        <vt:i4>104</vt:i4>
      </vt:variant>
      <vt:variant>
        <vt:i4>0</vt:i4>
      </vt:variant>
      <vt:variant>
        <vt:i4>5</vt:i4>
      </vt:variant>
      <vt:variant>
        <vt:lpwstr/>
      </vt:variant>
      <vt:variant>
        <vt:lpwstr>_Toc199957191</vt:lpwstr>
      </vt:variant>
      <vt:variant>
        <vt:i4>1638460</vt:i4>
      </vt:variant>
      <vt:variant>
        <vt:i4>98</vt:i4>
      </vt:variant>
      <vt:variant>
        <vt:i4>0</vt:i4>
      </vt:variant>
      <vt:variant>
        <vt:i4>5</vt:i4>
      </vt:variant>
      <vt:variant>
        <vt:lpwstr/>
      </vt:variant>
      <vt:variant>
        <vt:lpwstr>_Toc199957190</vt:lpwstr>
      </vt:variant>
      <vt:variant>
        <vt:i4>1572924</vt:i4>
      </vt:variant>
      <vt:variant>
        <vt:i4>92</vt:i4>
      </vt:variant>
      <vt:variant>
        <vt:i4>0</vt:i4>
      </vt:variant>
      <vt:variant>
        <vt:i4>5</vt:i4>
      </vt:variant>
      <vt:variant>
        <vt:lpwstr/>
      </vt:variant>
      <vt:variant>
        <vt:lpwstr>_Toc199957189</vt:lpwstr>
      </vt:variant>
      <vt:variant>
        <vt:i4>1572924</vt:i4>
      </vt:variant>
      <vt:variant>
        <vt:i4>86</vt:i4>
      </vt:variant>
      <vt:variant>
        <vt:i4>0</vt:i4>
      </vt:variant>
      <vt:variant>
        <vt:i4>5</vt:i4>
      </vt:variant>
      <vt:variant>
        <vt:lpwstr/>
      </vt:variant>
      <vt:variant>
        <vt:lpwstr>_Toc199957188</vt:lpwstr>
      </vt:variant>
      <vt:variant>
        <vt:i4>1572924</vt:i4>
      </vt:variant>
      <vt:variant>
        <vt:i4>80</vt:i4>
      </vt:variant>
      <vt:variant>
        <vt:i4>0</vt:i4>
      </vt:variant>
      <vt:variant>
        <vt:i4>5</vt:i4>
      </vt:variant>
      <vt:variant>
        <vt:lpwstr/>
      </vt:variant>
      <vt:variant>
        <vt:lpwstr>_Toc199957187</vt:lpwstr>
      </vt:variant>
      <vt:variant>
        <vt:i4>1572924</vt:i4>
      </vt:variant>
      <vt:variant>
        <vt:i4>74</vt:i4>
      </vt:variant>
      <vt:variant>
        <vt:i4>0</vt:i4>
      </vt:variant>
      <vt:variant>
        <vt:i4>5</vt:i4>
      </vt:variant>
      <vt:variant>
        <vt:lpwstr/>
      </vt:variant>
      <vt:variant>
        <vt:lpwstr>_Toc199957186</vt:lpwstr>
      </vt:variant>
      <vt:variant>
        <vt:i4>1572924</vt:i4>
      </vt:variant>
      <vt:variant>
        <vt:i4>68</vt:i4>
      </vt:variant>
      <vt:variant>
        <vt:i4>0</vt:i4>
      </vt:variant>
      <vt:variant>
        <vt:i4>5</vt:i4>
      </vt:variant>
      <vt:variant>
        <vt:lpwstr/>
      </vt:variant>
      <vt:variant>
        <vt:lpwstr>_Toc199957185</vt:lpwstr>
      </vt:variant>
      <vt:variant>
        <vt:i4>1572924</vt:i4>
      </vt:variant>
      <vt:variant>
        <vt:i4>62</vt:i4>
      </vt:variant>
      <vt:variant>
        <vt:i4>0</vt:i4>
      </vt:variant>
      <vt:variant>
        <vt:i4>5</vt:i4>
      </vt:variant>
      <vt:variant>
        <vt:lpwstr/>
      </vt:variant>
      <vt:variant>
        <vt:lpwstr>_Toc199957184</vt:lpwstr>
      </vt:variant>
      <vt:variant>
        <vt:i4>1572924</vt:i4>
      </vt:variant>
      <vt:variant>
        <vt:i4>56</vt:i4>
      </vt:variant>
      <vt:variant>
        <vt:i4>0</vt:i4>
      </vt:variant>
      <vt:variant>
        <vt:i4>5</vt:i4>
      </vt:variant>
      <vt:variant>
        <vt:lpwstr/>
      </vt:variant>
      <vt:variant>
        <vt:lpwstr>_Toc199957183</vt:lpwstr>
      </vt:variant>
      <vt:variant>
        <vt:i4>1572924</vt:i4>
      </vt:variant>
      <vt:variant>
        <vt:i4>50</vt:i4>
      </vt:variant>
      <vt:variant>
        <vt:i4>0</vt:i4>
      </vt:variant>
      <vt:variant>
        <vt:i4>5</vt:i4>
      </vt:variant>
      <vt:variant>
        <vt:lpwstr/>
      </vt:variant>
      <vt:variant>
        <vt:lpwstr>_Toc199957182</vt:lpwstr>
      </vt:variant>
      <vt:variant>
        <vt:i4>1572924</vt:i4>
      </vt:variant>
      <vt:variant>
        <vt:i4>44</vt:i4>
      </vt:variant>
      <vt:variant>
        <vt:i4>0</vt:i4>
      </vt:variant>
      <vt:variant>
        <vt:i4>5</vt:i4>
      </vt:variant>
      <vt:variant>
        <vt:lpwstr/>
      </vt:variant>
      <vt:variant>
        <vt:lpwstr>_Toc199957181</vt:lpwstr>
      </vt:variant>
      <vt:variant>
        <vt:i4>1572924</vt:i4>
      </vt:variant>
      <vt:variant>
        <vt:i4>38</vt:i4>
      </vt:variant>
      <vt:variant>
        <vt:i4>0</vt:i4>
      </vt:variant>
      <vt:variant>
        <vt:i4>5</vt:i4>
      </vt:variant>
      <vt:variant>
        <vt:lpwstr/>
      </vt:variant>
      <vt:variant>
        <vt:lpwstr>_Toc199957180</vt:lpwstr>
      </vt:variant>
      <vt:variant>
        <vt:i4>1507388</vt:i4>
      </vt:variant>
      <vt:variant>
        <vt:i4>32</vt:i4>
      </vt:variant>
      <vt:variant>
        <vt:i4>0</vt:i4>
      </vt:variant>
      <vt:variant>
        <vt:i4>5</vt:i4>
      </vt:variant>
      <vt:variant>
        <vt:lpwstr/>
      </vt:variant>
      <vt:variant>
        <vt:lpwstr>_Toc199957179</vt:lpwstr>
      </vt:variant>
      <vt:variant>
        <vt:i4>1507388</vt:i4>
      </vt:variant>
      <vt:variant>
        <vt:i4>26</vt:i4>
      </vt:variant>
      <vt:variant>
        <vt:i4>0</vt:i4>
      </vt:variant>
      <vt:variant>
        <vt:i4>5</vt:i4>
      </vt:variant>
      <vt:variant>
        <vt:lpwstr/>
      </vt:variant>
      <vt:variant>
        <vt:lpwstr>_Toc199957178</vt:lpwstr>
      </vt:variant>
      <vt:variant>
        <vt:i4>1507388</vt:i4>
      </vt:variant>
      <vt:variant>
        <vt:i4>20</vt:i4>
      </vt:variant>
      <vt:variant>
        <vt:i4>0</vt:i4>
      </vt:variant>
      <vt:variant>
        <vt:i4>5</vt:i4>
      </vt:variant>
      <vt:variant>
        <vt:lpwstr/>
      </vt:variant>
      <vt:variant>
        <vt:lpwstr>_Toc199957177</vt:lpwstr>
      </vt:variant>
      <vt:variant>
        <vt:i4>1507388</vt:i4>
      </vt:variant>
      <vt:variant>
        <vt:i4>14</vt:i4>
      </vt:variant>
      <vt:variant>
        <vt:i4>0</vt:i4>
      </vt:variant>
      <vt:variant>
        <vt:i4>5</vt:i4>
      </vt:variant>
      <vt:variant>
        <vt:lpwstr/>
      </vt:variant>
      <vt:variant>
        <vt:lpwstr>_Toc199957176</vt:lpwstr>
      </vt:variant>
      <vt:variant>
        <vt:i4>1507388</vt:i4>
      </vt:variant>
      <vt:variant>
        <vt:i4>8</vt:i4>
      </vt:variant>
      <vt:variant>
        <vt:i4>0</vt:i4>
      </vt:variant>
      <vt:variant>
        <vt:i4>5</vt:i4>
      </vt:variant>
      <vt:variant>
        <vt:lpwstr/>
      </vt:variant>
      <vt:variant>
        <vt:lpwstr>_Toc199957175</vt:lpwstr>
      </vt:variant>
      <vt:variant>
        <vt:i4>1507388</vt:i4>
      </vt:variant>
      <vt:variant>
        <vt:i4>2</vt:i4>
      </vt:variant>
      <vt:variant>
        <vt:i4>0</vt:i4>
      </vt:variant>
      <vt:variant>
        <vt:i4>5</vt:i4>
      </vt:variant>
      <vt:variant>
        <vt:lpwstr/>
      </vt:variant>
      <vt:variant>
        <vt:lpwstr>_Toc199957174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Ivana Marn</cp:lastModifiedBy>
  <cp:revision>33</cp:revision>
  <cp:lastPrinted>2025-06-04T16:46:00Z</cp:lastPrinted>
  <dcterms:created xsi:type="dcterms:W3CDTF">2025-06-12T12:54:00Z</dcterms:created>
  <dcterms:modified xsi:type="dcterms:W3CDTF">2025-06-13T11:27:00Z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